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810DA1" w14:textId="6BB0365E" w:rsidR="0049545C" w:rsidRPr="0049545C" w:rsidRDefault="00047E3E" w:rsidP="0049545C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047E3E">
        <w:rPr>
          <w:rFonts w:ascii="Arial" w:hAnsi="Arial" w:cs="Arial"/>
          <w:b/>
          <w:sz w:val="28"/>
          <w:szCs w:val="28"/>
        </w:rPr>
        <w:t>3GPP TSG RAN Meeting #10</w:t>
      </w:r>
      <w:r w:rsidR="008E740D">
        <w:rPr>
          <w:rFonts w:ascii="Arial" w:hAnsi="Arial" w:cs="Arial"/>
          <w:b/>
          <w:sz w:val="28"/>
          <w:szCs w:val="28"/>
        </w:rPr>
        <w:t>5</w:t>
      </w:r>
      <w:r w:rsidRPr="00047E3E">
        <w:rPr>
          <w:rFonts w:ascii="Arial" w:hAnsi="Arial" w:cs="Arial"/>
          <w:b/>
          <w:sz w:val="28"/>
          <w:szCs w:val="28"/>
        </w:rPr>
        <w:tab/>
      </w:r>
      <w:r w:rsidR="0049545C" w:rsidRPr="0049545C">
        <w:rPr>
          <w:rFonts w:ascii="Arial" w:hAnsi="Arial" w:cs="Arial"/>
          <w:b/>
          <w:sz w:val="28"/>
          <w:szCs w:val="28"/>
        </w:rPr>
        <w:tab/>
      </w:r>
      <w:r w:rsidR="0049545C" w:rsidRPr="0049545C">
        <w:rPr>
          <w:rFonts w:ascii="Arial" w:hAnsi="Arial" w:cs="Arial"/>
          <w:b/>
          <w:sz w:val="28"/>
          <w:szCs w:val="28"/>
        </w:rPr>
        <w:tab/>
      </w:r>
      <w:r w:rsidR="0049545C" w:rsidRPr="0049545C">
        <w:rPr>
          <w:rFonts w:ascii="Arial" w:hAnsi="Arial" w:cs="Arial"/>
          <w:b/>
          <w:sz w:val="28"/>
          <w:szCs w:val="28"/>
        </w:rPr>
        <w:tab/>
      </w:r>
      <w:r w:rsidR="0049545C" w:rsidRPr="0049545C">
        <w:rPr>
          <w:rFonts w:ascii="Arial" w:eastAsia="MS Mincho" w:hAnsi="Arial" w:cs="Arial"/>
          <w:b/>
          <w:sz w:val="28"/>
          <w:szCs w:val="28"/>
        </w:rPr>
        <w:tab/>
      </w:r>
      <w:r w:rsidR="0049545C" w:rsidRPr="0049545C">
        <w:rPr>
          <w:rFonts w:ascii="Arial" w:eastAsia="MS Mincho" w:hAnsi="Arial" w:cs="Arial" w:hint="eastAsia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 w:rsidRPr="0049545C">
        <w:rPr>
          <w:rFonts w:ascii="Arial" w:eastAsia="MS Mincho" w:hAnsi="Arial" w:cs="Arial" w:hint="eastAsia"/>
          <w:b/>
          <w:sz w:val="28"/>
          <w:szCs w:val="28"/>
        </w:rPr>
        <w:tab/>
      </w:r>
      <w:r w:rsidR="008E740D" w:rsidRPr="008E740D">
        <w:rPr>
          <w:rFonts w:ascii="Arial" w:hAnsi="Arial" w:cs="Arial"/>
          <w:b/>
          <w:sz w:val="28"/>
          <w:szCs w:val="28"/>
        </w:rPr>
        <w:t>RP-24170</w:t>
      </w:r>
      <w:r w:rsidR="004829DE">
        <w:rPr>
          <w:rFonts w:ascii="Arial" w:hAnsi="Arial" w:cs="Arial"/>
          <w:b/>
          <w:sz w:val="28"/>
          <w:szCs w:val="28"/>
        </w:rPr>
        <w:t>4</w:t>
      </w:r>
    </w:p>
    <w:p w14:paraId="0BF4D101" w14:textId="3FC8BEDB" w:rsidR="0049545C" w:rsidRPr="0049545C" w:rsidRDefault="008E740D" w:rsidP="0049545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Melbourne, Australia</w:t>
      </w:r>
      <w:r w:rsidR="00047E3E" w:rsidRPr="00047E3E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September</w:t>
      </w:r>
      <w:r w:rsidR="00047E3E" w:rsidRPr="00047E3E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09</w:t>
      </w:r>
      <w:r w:rsidR="00047E3E" w:rsidRPr="00047E3E"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>12</w:t>
      </w:r>
      <w:r w:rsidR="00047E3E" w:rsidRPr="00047E3E">
        <w:rPr>
          <w:rFonts w:ascii="Arial" w:hAnsi="Arial" w:cs="Arial"/>
          <w:b/>
          <w:sz w:val="28"/>
          <w:szCs w:val="28"/>
        </w:rPr>
        <w:t>, 2024</w:t>
      </w:r>
    </w:p>
    <w:p w14:paraId="442160F1" w14:textId="77777777" w:rsidR="004E535C" w:rsidRPr="003776E6" w:rsidRDefault="004E535C" w:rsidP="004E535C">
      <w:pPr>
        <w:rPr>
          <w:rFonts w:ascii="Arial" w:hAnsi="Arial" w:cs="Arial"/>
          <w:b/>
          <w:bCs/>
        </w:rPr>
      </w:pPr>
    </w:p>
    <w:p w14:paraId="4F90E613" w14:textId="77777777" w:rsidR="004E535C" w:rsidRPr="00CD5DF9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CD5DF9">
        <w:rPr>
          <w:rFonts w:ascii="Arial" w:hAnsi="Arial" w:cs="Arial"/>
          <w:b/>
          <w:bCs/>
        </w:rPr>
        <w:t>Source:</w:t>
      </w:r>
      <w:r w:rsidRPr="00CD5DF9">
        <w:rPr>
          <w:rFonts w:ascii="Arial" w:hAnsi="Arial" w:cs="Arial"/>
          <w:b/>
          <w:bCs/>
        </w:rPr>
        <w:tab/>
      </w:r>
      <w:r w:rsidR="008E0ECD">
        <w:rPr>
          <w:rFonts w:ascii="Arial" w:hAnsi="Arial" w:cs="Arial"/>
          <w:b/>
          <w:bCs/>
        </w:rPr>
        <w:t>ETSI MCC</w:t>
      </w:r>
    </w:p>
    <w:p w14:paraId="04D74FA8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050D2" w:rsidRPr="004050D2">
        <w:rPr>
          <w:rFonts w:ascii="Arial" w:hAnsi="Arial" w:cs="Arial"/>
          <w:b/>
          <w:bCs/>
        </w:rPr>
        <w:t>List of CRs from RAN WG4</w:t>
      </w:r>
    </w:p>
    <w:p w14:paraId="531790F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992B30">
        <w:rPr>
          <w:rFonts w:ascii="Arial" w:hAnsi="Arial" w:cs="Arial"/>
          <w:b/>
          <w:bCs/>
        </w:rPr>
        <w:t>5</w:t>
      </w:r>
      <w:r w:rsidR="00784730">
        <w:rPr>
          <w:rFonts w:ascii="Arial" w:hAnsi="Arial" w:cs="Arial"/>
          <w:b/>
          <w:bCs/>
        </w:rPr>
        <w:t>.</w:t>
      </w:r>
      <w:r w:rsidR="00E31EE5">
        <w:rPr>
          <w:rFonts w:ascii="Arial" w:hAnsi="Arial" w:cs="Arial"/>
          <w:b/>
          <w:bCs/>
        </w:rPr>
        <w:t>4</w:t>
      </w:r>
      <w:r w:rsidR="00784730">
        <w:rPr>
          <w:rFonts w:ascii="Arial" w:hAnsi="Arial" w:cs="Arial"/>
          <w:b/>
          <w:bCs/>
        </w:rPr>
        <w:fldChar w:fldCharType="end"/>
      </w:r>
    </w:p>
    <w:p w14:paraId="4A20F84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32887">
        <w:rPr>
          <w:rFonts w:ascii="Arial" w:hAnsi="Arial" w:cs="Arial"/>
          <w:b/>
          <w:bCs/>
        </w:rPr>
        <w:t>INFORMATION</w:t>
      </w:r>
    </w:p>
    <w:p w14:paraId="6DE247A9" w14:textId="77777777" w:rsidR="001E57BA" w:rsidRPr="003776E6" w:rsidRDefault="001E57BA" w:rsidP="004E535C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CE4063F" w14:textId="58F24C1C" w:rsidR="001E57BA" w:rsidRPr="001E57BA" w:rsidRDefault="001E57BA" w:rsidP="001E57BA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b/>
          <w:bCs/>
        </w:rPr>
      </w:pPr>
      <w:r w:rsidRPr="001E57BA">
        <w:rPr>
          <w:rFonts w:ascii="Arial" w:hAnsi="Arial" w:cs="Arial"/>
          <w:b/>
        </w:rPr>
        <w:t xml:space="preserve">The following CR packs contain CRs agreed by 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Source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="002E1DA8">
        <w:rPr>
          <w:rFonts w:ascii="Arial" w:hAnsi="Arial" w:cs="Arial"/>
          <w:b/>
        </w:rPr>
        <w:t>4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 xml:space="preserve"> and forwarded to TSG-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TSG/WGRef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>#</w:t>
      </w:r>
      <w:r w:rsidR="00CB1ADA">
        <w:rPr>
          <w:rFonts w:ascii="Arial" w:hAnsi="Arial" w:cs="Arial"/>
          <w:b/>
        </w:rPr>
        <w:t>10</w:t>
      </w:r>
      <w:r w:rsidR="008E740D">
        <w:rPr>
          <w:rFonts w:ascii="Arial" w:hAnsi="Arial" w:cs="Arial"/>
          <w:b/>
        </w:rPr>
        <w:t>5</w:t>
      </w:r>
      <w:r w:rsidRPr="001E57BA">
        <w:rPr>
          <w:rFonts w:ascii="Arial" w:hAnsi="Arial" w:cs="Arial"/>
          <w:b/>
        </w:rPr>
        <w:t xml:space="preserve"> for approval</w:t>
      </w:r>
      <w:r>
        <w:rPr>
          <w:rFonts w:ascii="Arial" w:hAnsi="Arial" w:cs="Arial"/>
          <w:b/>
        </w:rPr>
        <w:t>.</w:t>
      </w:r>
    </w:p>
    <w:p w14:paraId="5565953C" w14:textId="4E8C1637" w:rsidR="00512C52" w:rsidRDefault="00512C52" w:rsidP="00512C52">
      <w:pPr>
        <w:pStyle w:val="Heading1"/>
        <w:rPr>
          <w:noProof/>
        </w:rPr>
      </w:pPr>
      <w:bookmarkStart w:id="0" w:name="_Hlk165993033"/>
      <w:bookmarkStart w:id="1" w:name="_Hlk74065941"/>
      <w:r>
        <w:rPr>
          <w:noProof/>
        </w:rPr>
        <w:t>List of CRs from RAN WG4 for AI 14</w:t>
      </w:r>
      <w:bookmarkEnd w:id="0"/>
    </w:p>
    <w:p w14:paraId="4B766287" w14:textId="52E3F7A1" w:rsidR="008D0FD4" w:rsidRDefault="001B2A06" w:rsidP="00512C52">
      <w:pPr>
        <w:pStyle w:val="Heading2"/>
        <w:rPr>
          <w:rFonts w:cs="Arial"/>
          <w:noProof/>
        </w:rPr>
      </w:pPr>
      <w:r w:rsidRPr="001B2A06">
        <w:rPr>
          <w:noProof/>
        </w:rPr>
        <w:t>RP-242149</w:t>
      </w:r>
    </w:p>
    <w:bookmarkEnd w:id="1"/>
    <w:p w14:paraId="27F359F5" w14:textId="7FFAEA2C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B2A06" w:rsidRPr="001B2A06">
        <w:rPr>
          <w:rFonts w:ascii="Arial" w:hAnsi="Arial" w:cs="Arial"/>
          <w:b/>
          <w:bCs/>
        </w:rPr>
        <w:t>RAN4 CRs to Maintenance for Closed WIs/SIs for REL-18 and earlier - Batch 1</w:t>
      </w:r>
    </w:p>
    <w:p w14:paraId="3DCED224" w14:textId="77777777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D7967" w:rsidRPr="004E535C" w14:paraId="0DC90182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8E1F3D7" w14:textId="77777777" w:rsidR="00AD7967" w:rsidRPr="00BF1EB6" w:rsidRDefault="00AD796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545ECA" w14:textId="77777777" w:rsidR="00AD7967" w:rsidRPr="00BF1EB6" w:rsidRDefault="00AD796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C5437F" w14:textId="77777777" w:rsidR="00AD7967" w:rsidRPr="00BF1EB6" w:rsidRDefault="00AD796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BB505B" w14:textId="77777777" w:rsidR="00AD7967" w:rsidRPr="00BF1EB6" w:rsidRDefault="00AD796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1067837" w14:textId="77777777" w:rsidR="00AD7967" w:rsidRPr="00BF1EB6" w:rsidRDefault="00AD796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3EC8EC" w14:textId="77777777" w:rsidR="00AD7967" w:rsidRPr="00BF1EB6" w:rsidRDefault="00AD796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AED1CA" w14:textId="77777777" w:rsidR="00AD7967" w:rsidRPr="00BF1EB6" w:rsidRDefault="00AD796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4B2F3E0" w14:textId="77777777" w:rsidR="00AD7967" w:rsidRPr="00BF1EB6" w:rsidRDefault="00AD796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0428268" w14:textId="77777777" w:rsidR="00AD7967" w:rsidRPr="00BF1EB6" w:rsidRDefault="00AD796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291CC29" w14:textId="77777777" w:rsidR="00AD7967" w:rsidRPr="00BF1EB6" w:rsidRDefault="00AD796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E522ED0" w14:textId="77777777" w:rsidR="00AD7967" w:rsidRPr="00BF1EB6" w:rsidRDefault="00AD796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1DACD63" w14:textId="77777777" w:rsidR="00AD7967" w:rsidRPr="00BF1EB6" w:rsidRDefault="00AD796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206110E" w14:textId="77777777" w:rsidR="00AD7967" w:rsidRPr="00BF1EB6" w:rsidRDefault="00AD796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D7967" w14:paraId="584A504F" w14:textId="77777777" w:rsidTr="0090320C">
        <w:tc>
          <w:tcPr>
            <w:tcW w:w="879" w:type="dxa"/>
          </w:tcPr>
          <w:p w14:paraId="734B8D46" w14:textId="77777777" w:rsidR="00AD7967" w:rsidRDefault="00AD7967" w:rsidP="0090320C">
            <w:r>
              <w:rPr>
                <w:sz w:val="16"/>
                <w:szCs w:val="16"/>
              </w:rPr>
              <w:t>37.718-11-11</w:t>
            </w:r>
          </w:p>
        </w:tc>
        <w:tc>
          <w:tcPr>
            <w:tcW w:w="637" w:type="dxa"/>
          </w:tcPr>
          <w:p w14:paraId="3477A759" w14:textId="77777777" w:rsidR="00AD7967" w:rsidRDefault="00AD7967" w:rsidP="0090320C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6D5BD0FA" w14:textId="77777777" w:rsidR="00AD7967" w:rsidRDefault="00AD796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6D0A3E" w14:textId="77777777" w:rsidR="00AD7967" w:rsidRDefault="00AD796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2EDD71" w14:textId="77777777" w:rsidR="00AD7967" w:rsidRDefault="00AD7967" w:rsidP="0090320C">
            <w:r>
              <w:rPr>
                <w:sz w:val="16"/>
                <w:szCs w:val="16"/>
              </w:rPr>
              <w:t>(DC_R18_1BLTE_1BNR_yDL2UL) CR for TR 37.718-11-11: Update on terms, symbols and abbreviations</w:t>
            </w:r>
          </w:p>
        </w:tc>
        <w:tc>
          <w:tcPr>
            <w:tcW w:w="517" w:type="dxa"/>
          </w:tcPr>
          <w:p w14:paraId="30F207B3" w14:textId="77777777" w:rsidR="00AD7967" w:rsidRDefault="00AD796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1E3B16" w14:textId="77777777" w:rsidR="00AD7967" w:rsidRDefault="00AD7967" w:rsidP="0090320C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2CDABC3" w14:textId="77777777" w:rsidR="00AD7967" w:rsidRDefault="00AD796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743197B" w14:textId="77777777" w:rsidR="00AD7967" w:rsidRDefault="00AD7967" w:rsidP="0090320C">
            <w:r>
              <w:rPr>
                <w:sz w:val="16"/>
                <w:szCs w:val="16"/>
              </w:rPr>
              <w:t>R4-2412047</w:t>
            </w:r>
          </w:p>
        </w:tc>
        <w:tc>
          <w:tcPr>
            <w:tcW w:w="1597" w:type="dxa"/>
          </w:tcPr>
          <w:p w14:paraId="04353BA9" w14:textId="77777777" w:rsidR="00AD7967" w:rsidRDefault="00AD7967" w:rsidP="0090320C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</w:tcPr>
          <w:p w14:paraId="093E69CF" w14:textId="77777777" w:rsidR="00AD7967" w:rsidRDefault="00AD7967" w:rsidP="0090320C">
            <w:r>
              <w:rPr>
                <w:sz w:val="16"/>
                <w:szCs w:val="16"/>
              </w:rPr>
              <w:t>DC_R18_1BLTE_1BNR_2DL2UL-Core</w:t>
            </w:r>
          </w:p>
        </w:tc>
        <w:tc>
          <w:tcPr>
            <w:tcW w:w="2323" w:type="dxa"/>
          </w:tcPr>
          <w:p w14:paraId="3A6DF281" w14:textId="77777777" w:rsidR="00AD7967" w:rsidRDefault="00AD796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FD2392" w14:textId="77777777" w:rsidR="00AD7967" w:rsidRDefault="00AD7967" w:rsidP="0090320C">
            <w:pPr>
              <w:rPr>
                <w:sz w:val="16"/>
                <w:szCs w:val="16"/>
              </w:rPr>
            </w:pPr>
          </w:p>
        </w:tc>
      </w:tr>
      <w:tr w:rsidR="00AD7967" w14:paraId="29AF52BA" w14:textId="77777777" w:rsidTr="0090320C">
        <w:tc>
          <w:tcPr>
            <w:tcW w:w="879" w:type="dxa"/>
          </w:tcPr>
          <w:p w14:paraId="35F7D059" w14:textId="77777777" w:rsidR="00AD7967" w:rsidRDefault="00AD796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F00C483" w14:textId="77777777" w:rsidR="00AD7967" w:rsidRDefault="00AD7967" w:rsidP="0090320C">
            <w:r>
              <w:rPr>
                <w:sz w:val="16"/>
                <w:szCs w:val="16"/>
              </w:rPr>
              <w:t>2440</w:t>
            </w:r>
          </w:p>
        </w:tc>
        <w:tc>
          <w:tcPr>
            <w:tcW w:w="517" w:type="dxa"/>
          </w:tcPr>
          <w:p w14:paraId="5B7FE227" w14:textId="77777777" w:rsidR="00AD7967" w:rsidRDefault="00AD796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13E914" w14:textId="77777777" w:rsidR="00AD7967" w:rsidRDefault="00AD7967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AE18839" w14:textId="77777777" w:rsidR="00AD7967" w:rsidRDefault="00AD7967" w:rsidP="0090320C">
            <w:r>
              <w:rPr>
                <w:sz w:val="16"/>
                <w:szCs w:val="16"/>
              </w:rPr>
              <w:t>(5G_V2X_NRSL-Core) CR to correct the name of the feature "V2X con-current operation" to "V2X concurrent operation" - TS38.101-1</w:t>
            </w:r>
          </w:p>
        </w:tc>
        <w:tc>
          <w:tcPr>
            <w:tcW w:w="517" w:type="dxa"/>
          </w:tcPr>
          <w:p w14:paraId="5933B205" w14:textId="77777777" w:rsidR="00AD7967" w:rsidRDefault="00AD796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415650" w14:textId="77777777" w:rsidR="00AD7967" w:rsidRDefault="00AD7967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7899157F" w14:textId="77777777" w:rsidR="00AD7967" w:rsidRDefault="00AD796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3DAB28F" w14:textId="77777777" w:rsidR="00AD7967" w:rsidRDefault="00AD7967" w:rsidP="0090320C">
            <w:r>
              <w:rPr>
                <w:sz w:val="16"/>
                <w:szCs w:val="16"/>
              </w:rPr>
              <w:t>R4-2412471</w:t>
            </w:r>
          </w:p>
        </w:tc>
        <w:tc>
          <w:tcPr>
            <w:tcW w:w="1597" w:type="dxa"/>
          </w:tcPr>
          <w:p w14:paraId="1800D086" w14:textId="77777777" w:rsidR="00AD7967" w:rsidRDefault="00AD7967" w:rsidP="0090320C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724C5D79" w14:textId="77777777" w:rsidR="00AD7967" w:rsidRDefault="00AD7967" w:rsidP="0090320C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76AADF05" w14:textId="77777777" w:rsidR="00AD7967" w:rsidRDefault="00AD796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3AAA98" w14:textId="77777777" w:rsidR="00AD7967" w:rsidRDefault="00AD7967" w:rsidP="0090320C">
            <w:pPr>
              <w:rPr>
                <w:sz w:val="16"/>
                <w:szCs w:val="16"/>
              </w:rPr>
            </w:pPr>
          </w:p>
        </w:tc>
      </w:tr>
      <w:tr w:rsidR="00AD7967" w14:paraId="16584C7D" w14:textId="77777777" w:rsidTr="0090320C">
        <w:tc>
          <w:tcPr>
            <w:tcW w:w="879" w:type="dxa"/>
          </w:tcPr>
          <w:p w14:paraId="46056450" w14:textId="77777777" w:rsidR="00AD7967" w:rsidRDefault="00AD796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7E63A7C" w14:textId="77777777" w:rsidR="00AD7967" w:rsidRDefault="00AD7967" w:rsidP="0090320C">
            <w:r>
              <w:rPr>
                <w:sz w:val="16"/>
                <w:szCs w:val="16"/>
              </w:rPr>
              <w:t>2441</w:t>
            </w:r>
          </w:p>
        </w:tc>
        <w:tc>
          <w:tcPr>
            <w:tcW w:w="517" w:type="dxa"/>
          </w:tcPr>
          <w:p w14:paraId="365E96B1" w14:textId="77777777" w:rsidR="00AD7967" w:rsidRDefault="00AD796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C7D080" w14:textId="77777777" w:rsidR="00AD7967" w:rsidRDefault="00AD7967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96B44A" w14:textId="77777777" w:rsidR="00AD7967" w:rsidRDefault="00AD7967" w:rsidP="0090320C">
            <w:r>
              <w:rPr>
                <w:sz w:val="16"/>
                <w:szCs w:val="16"/>
              </w:rPr>
              <w:t>(5G_V2X_NRSL-Core) CR to correct the name of the feature "V2X con-current operation" to "V2X concurrent operation" - TS38.101-1</w:t>
            </w:r>
          </w:p>
        </w:tc>
        <w:tc>
          <w:tcPr>
            <w:tcW w:w="517" w:type="dxa"/>
          </w:tcPr>
          <w:p w14:paraId="598F430A" w14:textId="77777777" w:rsidR="00AD7967" w:rsidRDefault="00AD7967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0BAD66" w14:textId="77777777" w:rsidR="00AD7967" w:rsidRDefault="00AD7967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230808EF" w14:textId="77777777" w:rsidR="00AD7967" w:rsidRDefault="00AD796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64B7B5D" w14:textId="77777777" w:rsidR="00AD7967" w:rsidRDefault="00AD7967" w:rsidP="0090320C">
            <w:r>
              <w:rPr>
                <w:sz w:val="16"/>
                <w:szCs w:val="16"/>
              </w:rPr>
              <w:t>R4-2412472</w:t>
            </w:r>
          </w:p>
        </w:tc>
        <w:tc>
          <w:tcPr>
            <w:tcW w:w="1597" w:type="dxa"/>
          </w:tcPr>
          <w:p w14:paraId="18C85DA7" w14:textId="77777777" w:rsidR="00AD7967" w:rsidRDefault="00AD7967" w:rsidP="0090320C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59BD925A" w14:textId="77777777" w:rsidR="00AD7967" w:rsidRDefault="00AD7967" w:rsidP="0090320C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58A479DC" w14:textId="77777777" w:rsidR="00AD7967" w:rsidRDefault="00AD7967" w:rsidP="0090320C">
            <w:r>
              <w:rPr>
                <w:sz w:val="16"/>
                <w:szCs w:val="16"/>
              </w:rPr>
              <w:t>3.1, 5.2E,  5.3E, 6.2E, 6.3E,  6.4E, 6.5E, 7.3E, 7.4E, 7.5E, 7.6E, 7.7E, 7.8E</w:t>
            </w:r>
          </w:p>
        </w:tc>
        <w:tc>
          <w:tcPr>
            <w:tcW w:w="998" w:type="dxa"/>
          </w:tcPr>
          <w:p w14:paraId="38E3CDBB" w14:textId="77777777" w:rsidR="00AD7967" w:rsidRDefault="00AD7967" w:rsidP="0090320C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AD7967" w14:paraId="3F9125E5" w14:textId="77777777" w:rsidTr="0090320C">
        <w:tc>
          <w:tcPr>
            <w:tcW w:w="879" w:type="dxa"/>
          </w:tcPr>
          <w:p w14:paraId="547B0ACF" w14:textId="77777777" w:rsidR="00AD7967" w:rsidRDefault="00AD796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F5A9845" w14:textId="77777777" w:rsidR="00AD7967" w:rsidRDefault="00AD7967" w:rsidP="0090320C">
            <w:r>
              <w:rPr>
                <w:sz w:val="16"/>
                <w:szCs w:val="16"/>
              </w:rPr>
              <w:t>2442</w:t>
            </w:r>
          </w:p>
        </w:tc>
        <w:tc>
          <w:tcPr>
            <w:tcW w:w="517" w:type="dxa"/>
          </w:tcPr>
          <w:p w14:paraId="21904637" w14:textId="77777777" w:rsidR="00AD7967" w:rsidRDefault="00AD796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E279D5" w14:textId="77777777" w:rsidR="00AD7967" w:rsidRDefault="00AD796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68AFA8" w14:textId="77777777" w:rsidR="00AD7967" w:rsidRDefault="00AD7967" w:rsidP="0090320C">
            <w:r>
              <w:rPr>
                <w:sz w:val="16"/>
                <w:szCs w:val="16"/>
              </w:rPr>
              <w:t xml:space="preserve">(5G_V2X_NRSL-Core) CR to correct the name of the feature "V2X con-current </w:t>
            </w:r>
            <w:r>
              <w:rPr>
                <w:sz w:val="16"/>
                <w:szCs w:val="16"/>
              </w:rPr>
              <w:lastRenderedPageBreak/>
              <w:t>operation" to "V2X concurrent operation" - TS38.101-1</w:t>
            </w:r>
          </w:p>
        </w:tc>
        <w:tc>
          <w:tcPr>
            <w:tcW w:w="517" w:type="dxa"/>
          </w:tcPr>
          <w:p w14:paraId="30277A40" w14:textId="77777777" w:rsidR="00AD7967" w:rsidRDefault="00AD7967" w:rsidP="0090320C">
            <w:r>
              <w:rPr>
                <w:sz w:val="16"/>
                <w:szCs w:val="16"/>
              </w:rPr>
              <w:lastRenderedPageBreak/>
              <w:t>A</w:t>
            </w:r>
          </w:p>
        </w:tc>
        <w:tc>
          <w:tcPr>
            <w:tcW w:w="637" w:type="dxa"/>
          </w:tcPr>
          <w:p w14:paraId="7589C842" w14:textId="77777777" w:rsidR="00AD7967" w:rsidRDefault="00AD796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1D4721B" w14:textId="77777777" w:rsidR="00AD7967" w:rsidRDefault="00AD796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E2A3F77" w14:textId="77777777" w:rsidR="00AD7967" w:rsidRDefault="00AD7967" w:rsidP="0090320C">
            <w:r>
              <w:rPr>
                <w:sz w:val="16"/>
                <w:szCs w:val="16"/>
              </w:rPr>
              <w:t>R4-2412473</w:t>
            </w:r>
          </w:p>
        </w:tc>
        <w:tc>
          <w:tcPr>
            <w:tcW w:w="1597" w:type="dxa"/>
          </w:tcPr>
          <w:p w14:paraId="05D180EA" w14:textId="77777777" w:rsidR="00AD7967" w:rsidRDefault="00AD7967" w:rsidP="0090320C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514B4BD3" w14:textId="77777777" w:rsidR="00AD7967" w:rsidRDefault="00AD7967" w:rsidP="0090320C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50A8CE0B" w14:textId="77777777" w:rsidR="00AD7967" w:rsidRDefault="00AD7967" w:rsidP="0090320C">
            <w:r>
              <w:rPr>
                <w:sz w:val="16"/>
                <w:szCs w:val="16"/>
              </w:rPr>
              <w:t>3.1, 5.2E,  5.3E, 6.2E, 6.3E,  6.4E, 6.5E, 7.3E, 7.4E, 7.5E, 7.6E, 7.7E, 7.8E</w:t>
            </w:r>
          </w:p>
        </w:tc>
        <w:tc>
          <w:tcPr>
            <w:tcW w:w="998" w:type="dxa"/>
          </w:tcPr>
          <w:p w14:paraId="76F56784" w14:textId="77777777" w:rsidR="00AD7967" w:rsidRDefault="00AD7967" w:rsidP="0090320C">
            <w:r>
              <w:rPr>
                <w:sz w:val="16"/>
                <w:szCs w:val="16"/>
              </w:rPr>
              <w:t xml:space="preserve">TS/TR ... CR ... ; TS 38.521-1;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AD7967" w14:paraId="748180D2" w14:textId="77777777" w:rsidTr="0090320C">
        <w:tc>
          <w:tcPr>
            <w:tcW w:w="879" w:type="dxa"/>
          </w:tcPr>
          <w:p w14:paraId="3E678E3E" w14:textId="77777777" w:rsidR="00AD7967" w:rsidRDefault="00AD7967" w:rsidP="0090320C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25C8C860" w14:textId="77777777" w:rsidR="00AD7967" w:rsidRDefault="00AD7967" w:rsidP="0090320C">
            <w:r>
              <w:rPr>
                <w:sz w:val="16"/>
                <w:szCs w:val="16"/>
              </w:rPr>
              <w:t>1263</w:t>
            </w:r>
          </w:p>
        </w:tc>
        <w:tc>
          <w:tcPr>
            <w:tcW w:w="517" w:type="dxa"/>
          </w:tcPr>
          <w:p w14:paraId="22BBDB46" w14:textId="77777777" w:rsidR="00AD7967" w:rsidRDefault="00AD796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D7E273" w14:textId="77777777" w:rsidR="00AD7967" w:rsidRDefault="00AD7967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171D55" w14:textId="77777777" w:rsidR="00AD7967" w:rsidRDefault="00AD7967" w:rsidP="0090320C">
            <w:r>
              <w:rPr>
                <w:sz w:val="16"/>
                <w:szCs w:val="16"/>
              </w:rPr>
              <w:t>(DC_R17_2BLTE_1BNR_3DL2UL-Core, DC_R17_xBLTE_2BNR_yDL2UL) CR to introduce missing MSD requirements</w:t>
            </w:r>
          </w:p>
        </w:tc>
        <w:tc>
          <w:tcPr>
            <w:tcW w:w="517" w:type="dxa"/>
          </w:tcPr>
          <w:p w14:paraId="45CD31A0" w14:textId="77777777" w:rsidR="00AD7967" w:rsidRDefault="00AD796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F5A89B" w14:textId="77777777" w:rsidR="00AD7967" w:rsidRDefault="00AD7967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4A522836" w14:textId="77777777" w:rsidR="00AD7967" w:rsidRDefault="00AD796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CDD7AA8" w14:textId="77777777" w:rsidR="00AD7967" w:rsidRDefault="00AD7967" w:rsidP="0090320C">
            <w:r>
              <w:rPr>
                <w:sz w:val="16"/>
                <w:szCs w:val="16"/>
              </w:rPr>
              <w:t>R4-2411160</w:t>
            </w:r>
          </w:p>
        </w:tc>
        <w:tc>
          <w:tcPr>
            <w:tcW w:w="1597" w:type="dxa"/>
          </w:tcPr>
          <w:p w14:paraId="67B74D1B" w14:textId="77777777" w:rsidR="00AD7967" w:rsidRDefault="00AD7967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E15E8FC" w14:textId="77777777" w:rsidR="00AD7967" w:rsidRDefault="00AD7967" w:rsidP="0090320C">
            <w:r>
              <w:rPr>
                <w:sz w:val="16"/>
                <w:szCs w:val="16"/>
              </w:rPr>
              <w:t>DC_R17_2BLTE_1BNR_3DL2UL-Core, DC_R17_xBLTE_2BNR_yDL2UL</w:t>
            </w:r>
          </w:p>
        </w:tc>
        <w:tc>
          <w:tcPr>
            <w:tcW w:w="2323" w:type="dxa"/>
          </w:tcPr>
          <w:p w14:paraId="29980622" w14:textId="77777777" w:rsidR="00AD7967" w:rsidRDefault="00AD796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30001F" w14:textId="77777777" w:rsidR="00AD7967" w:rsidRDefault="00AD7967" w:rsidP="0090320C">
            <w:pPr>
              <w:rPr>
                <w:sz w:val="16"/>
                <w:szCs w:val="16"/>
              </w:rPr>
            </w:pPr>
          </w:p>
        </w:tc>
      </w:tr>
      <w:tr w:rsidR="00AD7967" w14:paraId="3C9F07C4" w14:textId="77777777" w:rsidTr="0090320C">
        <w:tc>
          <w:tcPr>
            <w:tcW w:w="879" w:type="dxa"/>
          </w:tcPr>
          <w:p w14:paraId="2737F725" w14:textId="77777777" w:rsidR="00AD7967" w:rsidRDefault="00AD7967" w:rsidP="0090320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9110DDA" w14:textId="77777777" w:rsidR="00AD7967" w:rsidRDefault="00AD7967" w:rsidP="0090320C">
            <w:r>
              <w:rPr>
                <w:sz w:val="16"/>
                <w:szCs w:val="16"/>
              </w:rPr>
              <w:t>1264</w:t>
            </w:r>
          </w:p>
        </w:tc>
        <w:tc>
          <w:tcPr>
            <w:tcW w:w="517" w:type="dxa"/>
          </w:tcPr>
          <w:p w14:paraId="0E4D1BA5" w14:textId="77777777" w:rsidR="00AD7967" w:rsidRDefault="00AD796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2A4C4D" w14:textId="77777777" w:rsidR="00AD7967" w:rsidRDefault="00AD796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4BE0B20" w14:textId="77777777" w:rsidR="00AD7967" w:rsidRDefault="00AD7967" w:rsidP="0090320C">
            <w:r>
              <w:rPr>
                <w:sz w:val="16"/>
                <w:szCs w:val="16"/>
              </w:rPr>
              <w:t>(DC_R17_2BLTE_1BNR_3DL2UL-Core, DC_R17_xBLTE_2BNR_yDL2UL) CR to introduce missing MSD requirements</w:t>
            </w:r>
          </w:p>
        </w:tc>
        <w:tc>
          <w:tcPr>
            <w:tcW w:w="517" w:type="dxa"/>
          </w:tcPr>
          <w:p w14:paraId="19BDACB5" w14:textId="77777777" w:rsidR="00AD7967" w:rsidRDefault="00AD7967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C976CAE" w14:textId="77777777" w:rsidR="00AD7967" w:rsidRDefault="00AD796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8310947" w14:textId="77777777" w:rsidR="00AD7967" w:rsidRDefault="00AD796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C3DE03B" w14:textId="77777777" w:rsidR="00AD7967" w:rsidRDefault="00AD7967" w:rsidP="0090320C">
            <w:r>
              <w:rPr>
                <w:sz w:val="16"/>
                <w:szCs w:val="16"/>
              </w:rPr>
              <w:t>R4-2411161</w:t>
            </w:r>
          </w:p>
        </w:tc>
        <w:tc>
          <w:tcPr>
            <w:tcW w:w="1597" w:type="dxa"/>
          </w:tcPr>
          <w:p w14:paraId="3CCFFF97" w14:textId="77777777" w:rsidR="00AD7967" w:rsidRDefault="00AD7967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28D1AA0" w14:textId="77777777" w:rsidR="00AD7967" w:rsidRDefault="00AD7967" w:rsidP="0090320C">
            <w:r>
              <w:rPr>
                <w:sz w:val="16"/>
                <w:szCs w:val="16"/>
              </w:rPr>
              <w:t>DC_R17_2BLTE_1BNR_3DL2UL-Core, DC_R17_xBLTE_2BNR_yDL2UL</w:t>
            </w:r>
          </w:p>
        </w:tc>
        <w:tc>
          <w:tcPr>
            <w:tcW w:w="2323" w:type="dxa"/>
          </w:tcPr>
          <w:p w14:paraId="4A432CA3" w14:textId="77777777" w:rsidR="00AD7967" w:rsidRDefault="00AD796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14521E" w14:textId="77777777" w:rsidR="00AD7967" w:rsidRDefault="00AD7967" w:rsidP="0090320C">
            <w:pPr>
              <w:rPr>
                <w:sz w:val="16"/>
                <w:szCs w:val="16"/>
              </w:rPr>
            </w:pPr>
          </w:p>
        </w:tc>
      </w:tr>
      <w:tr w:rsidR="00AD7967" w14:paraId="26B6DB34" w14:textId="77777777" w:rsidTr="0090320C">
        <w:tc>
          <w:tcPr>
            <w:tcW w:w="879" w:type="dxa"/>
          </w:tcPr>
          <w:p w14:paraId="3BF9ACE4" w14:textId="77777777" w:rsidR="00AD7967" w:rsidRDefault="00AD7967" w:rsidP="0090320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46A73A0" w14:textId="77777777" w:rsidR="00AD7967" w:rsidRDefault="00AD7967" w:rsidP="0090320C">
            <w:r>
              <w:rPr>
                <w:sz w:val="16"/>
                <w:szCs w:val="16"/>
              </w:rPr>
              <w:t>1271</w:t>
            </w:r>
          </w:p>
        </w:tc>
        <w:tc>
          <w:tcPr>
            <w:tcW w:w="517" w:type="dxa"/>
          </w:tcPr>
          <w:p w14:paraId="32E2C84C" w14:textId="77777777" w:rsidR="00AD7967" w:rsidRDefault="00AD7967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2AD929" w14:textId="77777777" w:rsidR="00AD7967" w:rsidRDefault="00AD796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D9D3A9" w14:textId="77777777" w:rsidR="00AD7967" w:rsidRDefault="00AD7967" w:rsidP="0090320C">
            <w:r>
              <w:rPr>
                <w:sz w:val="16"/>
                <w:szCs w:val="16"/>
              </w:rPr>
              <w:t>(DC_R18_2BLTE_1BNR_3DL2UL-Core) Rel-18 Cat F CR for TS 38.101-3 to add PC3 MSD</w:t>
            </w:r>
          </w:p>
        </w:tc>
        <w:tc>
          <w:tcPr>
            <w:tcW w:w="517" w:type="dxa"/>
          </w:tcPr>
          <w:p w14:paraId="7699C518" w14:textId="77777777" w:rsidR="00AD7967" w:rsidRDefault="00AD796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2B2D99" w14:textId="77777777" w:rsidR="00AD7967" w:rsidRDefault="00AD796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780EE13" w14:textId="77777777" w:rsidR="00AD7967" w:rsidRDefault="00AD796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839F7CF" w14:textId="77777777" w:rsidR="00AD7967" w:rsidRDefault="00AD7967" w:rsidP="0090320C">
            <w:r>
              <w:rPr>
                <w:sz w:val="16"/>
                <w:szCs w:val="16"/>
              </w:rPr>
              <w:t>R4-2414398</w:t>
            </w:r>
          </w:p>
        </w:tc>
        <w:tc>
          <w:tcPr>
            <w:tcW w:w="1597" w:type="dxa"/>
          </w:tcPr>
          <w:p w14:paraId="62E4C725" w14:textId="77777777" w:rsidR="00AD7967" w:rsidRDefault="00AD7967" w:rsidP="0090320C">
            <w:r>
              <w:rPr>
                <w:sz w:val="16"/>
                <w:szCs w:val="16"/>
              </w:rPr>
              <w:t>Samsung, KDDI Corporation</w:t>
            </w:r>
          </w:p>
        </w:tc>
        <w:tc>
          <w:tcPr>
            <w:tcW w:w="1122" w:type="dxa"/>
          </w:tcPr>
          <w:p w14:paraId="7DB8B586" w14:textId="77777777" w:rsidR="00AD7967" w:rsidRDefault="00AD7967" w:rsidP="0090320C">
            <w:r>
              <w:rPr>
                <w:sz w:val="16"/>
                <w:szCs w:val="16"/>
              </w:rPr>
              <w:t>DC_R18_2BLTE_1BNR_3DL2UL-Core</w:t>
            </w:r>
          </w:p>
        </w:tc>
        <w:tc>
          <w:tcPr>
            <w:tcW w:w="2323" w:type="dxa"/>
          </w:tcPr>
          <w:p w14:paraId="3218C2C7" w14:textId="77777777" w:rsidR="00AD7967" w:rsidRDefault="00AD7967" w:rsidP="0090320C"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 w14:paraId="7AF511C0" w14:textId="77777777" w:rsidR="00AD7967" w:rsidRDefault="00AD7967" w:rsidP="0090320C">
            <w:r>
              <w:rPr>
                <w:sz w:val="16"/>
                <w:szCs w:val="16"/>
              </w:rPr>
              <w:t xml:space="preserve">TS/TR ... CR ... ; TS/TR ... CR ... 38.521-3 ; TS/TR ... CR ... </w:t>
            </w:r>
          </w:p>
        </w:tc>
      </w:tr>
      <w:tr w:rsidR="00AD7967" w14:paraId="6D7B1FE0" w14:textId="77777777" w:rsidTr="0090320C">
        <w:tc>
          <w:tcPr>
            <w:tcW w:w="879" w:type="dxa"/>
          </w:tcPr>
          <w:p w14:paraId="50041575" w14:textId="77777777" w:rsidR="00AD7967" w:rsidRDefault="00AD7967" w:rsidP="0090320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7B812DA" w14:textId="77777777" w:rsidR="00AD7967" w:rsidRDefault="00AD7967" w:rsidP="0090320C">
            <w:r>
              <w:rPr>
                <w:sz w:val="16"/>
                <w:szCs w:val="16"/>
              </w:rPr>
              <w:t>1280</w:t>
            </w:r>
          </w:p>
        </w:tc>
        <w:tc>
          <w:tcPr>
            <w:tcW w:w="517" w:type="dxa"/>
          </w:tcPr>
          <w:p w14:paraId="7BB81DDE" w14:textId="77777777" w:rsidR="00AD7967" w:rsidRDefault="00AD796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5EC455" w14:textId="77777777" w:rsidR="00AD7967" w:rsidRDefault="00AD7967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9EE64C" w14:textId="77777777" w:rsidR="00AD7967" w:rsidRDefault="00AD7967" w:rsidP="0090320C">
            <w:r>
              <w:rPr>
                <w:sz w:val="16"/>
                <w:szCs w:val="16"/>
              </w:rPr>
              <w:t>(DC_R17_1BLTE_1BNR_2DL2UL-Core) CR to TS 38.101-3 Rel17 Removal of Unnecessary NE-DC Requirements</w:t>
            </w:r>
          </w:p>
        </w:tc>
        <w:tc>
          <w:tcPr>
            <w:tcW w:w="517" w:type="dxa"/>
          </w:tcPr>
          <w:p w14:paraId="69F596EC" w14:textId="77777777" w:rsidR="00AD7967" w:rsidRDefault="00AD796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ABC71C" w14:textId="77777777" w:rsidR="00AD7967" w:rsidRDefault="00AD7967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12023BD1" w14:textId="77777777" w:rsidR="00AD7967" w:rsidRDefault="00AD796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ABD6EB4" w14:textId="77777777" w:rsidR="00AD7967" w:rsidRDefault="00AD7967" w:rsidP="0090320C">
            <w:r>
              <w:rPr>
                <w:sz w:val="16"/>
                <w:szCs w:val="16"/>
              </w:rPr>
              <w:t>R4-2412293</w:t>
            </w:r>
          </w:p>
        </w:tc>
        <w:tc>
          <w:tcPr>
            <w:tcW w:w="1597" w:type="dxa"/>
          </w:tcPr>
          <w:p w14:paraId="504CEEEB" w14:textId="77777777" w:rsidR="00AD7967" w:rsidRDefault="00AD7967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2768D35" w14:textId="77777777" w:rsidR="00AD7967" w:rsidRDefault="00AD7967" w:rsidP="0090320C">
            <w:r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2323" w:type="dxa"/>
          </w:tcPr>
          <w:p w14:paraId="0913E9F2" w14:textId="77777777" w:rsidR="00AD7967" w:rsidRDefault="00AD796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02AB86" w14:textId="77777777" w:rsidR="00AD7967" w:rsidRDefault="00AD7967" w:rsidP="0090320C">
            <w:pPr>
              <w:rPr>
                <w:sz w:val="16"/>
                <w:szCs w:val="16"/>
              </w:rPr>
            </w:pPr>
          </w:p>
        </w:tc>
      </w:tr>
      <w:tr w:rsidR="00AD7967" w14:paraId="282EBEA5" w14:textId="77777777" w:rsidTr="0090320C">
        <w:tc>
          <w:tcPr>
            <w:tcW w:w="879" w:type="dxa"/>
          </w:tcPr>
          <w:p w14:paraId="2782B94E" w14:textId="77777777" w:rsidR="00AD7967" w:rsidRDefault="00AD7967" w:rsidP="0090320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D0BB296" w14:textId="77777777" w:rsidR="00AD7967" w:rsidRDefault="00AD7967" w:rsidP="0090320C">
            <w:r>
              <w:rPr>
                <w:sz w:val="16"/>
                <w:szCs w:val="16"/>
              </w:rPr>
              <w:t>1281</w:t>
            </w:r>
          </w:p>
        </w:tc>
        <w:tc>
          <w:tcPr>
            <w:tcW w:w="517" w:type="dxa"/>
          </w:tcPr>
          <w:p w14:paraId="24CF08C0" w14:textId="77777777" w:rsidR="00AD7967" w:rsidRDefault="00AD796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8F6293" w14:textId="77777777" w:rsidR="00AD7967" w:rsidRDefault="00AD7967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8C57D6A" w14:textId="77777777" w:rsidR="00AD7967" w:rsidRDefault="00AD7967" w:rsidP="0090320C">
            <w:r>
              <w:rPr>
                <w:sz w:val="16"/>
                <w:szCs w:val="16"/>
              </w:rPr>
              <w:t>(DC_R16_1BLTE_1BNR_2DL2UL) CR to TS 38.101-3 Rel16 Removal of Unnecessary NE-DC Requirements</w:t>
            </w:r>
          </w:p>
        </w:tc>
        <w:tc>
          <w:tcPr>
            <w:tcW w:w="517" w:type="dxa"/>
          </w:tcPr>
          <w:p w14:paraId="2B692772" w14:textId="77777777" w:rsidR="00AD7967" w:rsidRDefault="00AD796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1B1561" w14:textId="77777777" w:rsidR="00AD7967" w:rsidRDefault="00AD7967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361029B1" w14:textId="77777777" w:rsidR="00AD7967" w:rsidRDefault="00AD796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51C4418" w14:textId="77777777" w:rsidR="00AD7967" w:rsidRDefault="00AD7967" w:rsidP="0090320C">
            <w:r>
              <w:rPr>
                <w:sz w:val="16"/>
                <w:szCs w:val="16"/>
              </w:rPr>
              <w:t>R4-2412329</w:t>
            </w:r>
          </w:p>
        </w:tc>
        <w:tc>
          <w:tcPr>
            <w:tcW w:w="1597" w:type="dxa"/>
          </w:tcPr>
          <w:p w14:paraId="486D098F" w14:textId="77777777" w:rsidR="00AD7967" w:rsidRDefault="00AD7967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A149FAC" w14:textId="77777777" w:rsidR="00AD7967" w:rsidRDefault="00AD7967" w:rsidP="0090320C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14:paraId="243E5277" w14:textId="77777777" w:rsidR="00AD7967" w:rsidRDefault="00AD796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EE75ED" w14:textId="77777777" w:rsidR="00AD7967" w:rsidRDefault="00AD7967" w:rsidP="0090320C">
            <w:pPr>
              <w:rPr>
                <w:sz w:val="16"/>
                <w:szCs w:val="16"/>
              </w:rPr>
            </w:pPr>
          </w:p>
        </w:tc>
      </w:tr>
      <w:tr w:rsidR="00AD7967" w14:paraId="05A9A28F" w14:textId="77777777" w:rsidTr="0090320C">
        <w:tc>
          <w:tcPr>
            <w:tcW w:w="879" w:type="dxa"/>
          </w:tcPr>
          <w:p w14:paraId="2454869A" w14:textId="77777777" w:rsidR="00AD7967" w:rsidRDefault="00AD7967" w:rsidP="0090320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9BC806F" w14:textId="77777777" w:rsidR="00AD7967" w:rsidRDefault="00AD7967" w:rsidP="0090320C">
            <w:r>
              <w:rPr>
                <w:sz w:val="16"/>
                <w:szCs w:val="16"/>
              </w:rPr>
              <w:t>1282</w:t>
            </w:r>
          </w:p>
        </w:tc>
        <w:tc>
          <w:tcPr>
            <w:tcW w:w="517" w:type="dxa"/>
          </w:tcPr>
          <w:p w14:paraId="2F980EE6" w14:textId="77777777" w:rsidR="00AD7967" w:rsidRDefault="00AD7967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804898" w14:textId="77777777" w:rsidR="00AD7967" w:rsidRDefault="00AD796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6DF485" w14:textId="77777777" w:rsidR="00AD7967" w:rsidRDefault="00AD7967" w:rsidP="0090320C">
            <w:r>
              <w:rPr>
                <w:sz w:val="16"/>
                <w:szCs w:val="16"/>
              </w:rPr>
              <w:t>(DC_R18_2BLTE_1BNR_3DL2UL) CR to TS 38.101-3 Rel18 Removal of Unnecessary NE-DC Requirements</w:t>
            </w:r>
          </w:p>
        </w:tc>
        <w:tc>
          <w:tcPr>
            <w:tcW w:w="517" w:type="dxa"/>
          </w:tcPr>
          <w:p w14:paraId="084A4B31" w14:textId="77777777" w:rsidR="00AD7967" w:rsidRDefault="00AD796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33451C" w14:textId="77777777" w:rsidR="00AD7967" w:rsidRDefault="00AD796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AEF0064" w14:textId="77777777" w:rsidR="00AD7967" w:rsidRDefault="00AD796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DEEBF29" w14:textId="77777777" w:rsidR="00AD7967" w:rsidRDefault="00AD7967" w:rsidP="0090320C">
            <w:r>
              <w:rPr>
                <w:sz w:val="16"/>
                <w:szCs w:val="16"/>
              </w:rPr>
              <w:t>R4-2414426</w:t>
            </w:r>
          </w:p>
        </w:tc>
        <w:tc>
          <w:tcPr>
            <w:tcW w:w="1597" w:type="dxa"/>
          </w:tcPr>
          <w:p w14:paraId="4B2888FF" w14:textId="77777777" w:rsidR="00AD7967" w:rsidRDefault="00AD7967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D1C7746" w14:textId="77777777" w:rsidR="00AD7967" w:rsidRDefault="00AD7967" w:rsidP="0090320C">
            <w:r>
              <w:rPr>
                <w:sz w:val="16"/>
                <w:szCs w:val="16"/>
              </w:rPr>
              <w:t>DC_R18_2BLTE_1BNR_3DL2UL-Core</w:t>
            </w:r>
          </w:p>
        </w:tc>
        <w:tc>
          <w:tcPr>
            <w:tcW w:w="2323" w:type="dxa"/>
          </w:tcPr>
          <w:p w14:paraId="7818B40F" w14:textId="77777777" w:rsidR="00AD7967" w:rsidRDefault="00AD796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C0988F" w14:textId="77777777" w:rsidR="00AD7967" w:rsidRDefault="00AD7967" w:rsidP="0090320C">
            <w:pPr>
              <w:rPr>
                <w:sz w:val="16"/>
                <w:szCs w:val="16"/>
              </w:rPr>
            </w:pPr>
          </w:p>
        </w:tc>
      </w:tr>
      <w:tr w:rsidR="00AD7967" w14:paraId="0FFCDC57" w14:textId="77777777" w:rsidTr="0090320C">
        <w:tc>
          <w:tcPr>
            <w:tcW w:w="879" w:type="dxa"/>
          </w:tcPr>
          <w:p w14:paraId="57CDFE0C" w14:textId="77777777" w:rsidR="00AD7967" w:rsidRDefault="00AD7967" w:rsidP="0090320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497F1BF" w14:textId="77777777" w:rsidR="00AD7967" w:rsidRDefault="00AD7967" w:rsidP="0090320C">
            <w:r>
              <w:rPr>
                <w:sz w:val="16"/>
                <w:szCs w:val="16"/>
              </w:rPr>
              <w:t>1290</w:t>
            </w:r>
          </w:p>
        </w:tc>
        <w:tc>
          <w:tcPr>
            <w:tcW w:w="517" w:type="dxa"/>
          </w:tcPr>
          <w:p w14:paraId="2421E8A2" w14:textId="77777777" w:rsidR="00AD7967" w:rsidRDefault="00AD7967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E643D3" w14:textId="77777777" w:rsidR="00AD7967" w:rsidRDefault="00AD796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C4DF99" w14:textId="77777777" w:rsidR="00AD7967" w:rsidRDefault="00AD7967" w:rsidP="0090320C">
            <w:r>
              <w:rPr>
                <w:sz w:val="16"/>
                <w:szCs w:val="16"/>
              </w:rPr>
              <w:t>(4Rx_low_NR_band_handheld_3Tx_NR_CA_ENDC) Correction on configured output power of 3Tx EN-DC including UL MIMO and Tx diversity</w:t>
            </w:r>
          </w:p>
        </w:tc>
        <w:tc>
          <w:tcPr>
            <w:tcW w:w="517" w:type="dxa"/>
          </w:tcPr>
          <w:p w14:paraId="62C2EAA3" w14:textId="77777777" w:rsidR="00AD7967" w:rsidRDefault="00AD796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B06B5E" w14:textId="77777777" w:rsidR="00AD7967" w:rsidRDefault="00AD796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D13F488" w14:textId="77777777" w:rsidR="00AD7967" w:rsidRDefault="00AD796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198B0CA" w14:textId="77777777" w:rsidR="00AD7967" w:rsidRDefault="00AD7967" w:rsidP="0090320C">
            <w:r>
              <w:rPr>
                <w:sz w:val="16"/>
                <w:szCs w:val="16"/>
              </w:rPr>
              <w:t>R4-2414410</w:t>
            </w:r>
          </w:p>
        </w:tc>
        <w:tc>
          <w:tcPr>
            <w:tcW w:w="1597" w:type="dxa"/>
          </w:tcPr>
          <w:p w14:paraId="69C315BD" w14:textId="77777777" w:rsidR="00AD7967" w:rsidRDefault="00AD7967" w:rsidP="0090320C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</w:tcPr>
          <w:p w14:paraId="7C25E420" w14:textId="77777777" w:rsidR="00AD7967" w:rsidRDefault="00AD7967" w:rsidP="0090320C">
            <w:r>
              <w:rPr>
                <w:sz w:val="16"/>
                <w:szCs w:val="16"/>
              </w:rPr>
              <w:t>4Rx_low_NR_band_handheld_3Tx_NR_CA_ENDC-Core</w:t>
            </w:r>
          </w:p>
        </w:tc>
        <w:tc>
          <w:tcPr>
            <w:tcW w:w="2323" w:type="dxa"/>
          </w:tcPr>
          <w:p w14:paraId="54AD921D" w14:textId="77777777" w:rsidR="00AD7967" w:rsidRDefault="00AD7967" w:rsidP="0090320C">
            <w:r>
              <w:rPr>
                <w:sz w:val="16"/>
                <w:szCs w:val="16"/>
              </w:rPr>
              <w:t>6.2H.4.1.3, 6.2L.4.1.3</w:t>
            </w:r>
          </w:p>
        </w:tc>
        <w:tc>
          <w:tcPr>
            <w:tcW w:w="998" w:type="dxa"/>
          </w:tcPr>
          <w:p w14:paraId="21CB515B" w14:textId="77777777" w:rsidR="00AD7967" w:rsidRDefault="00AD7967" w:rsidP="0090320C"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  <w:tr w:rsidR="00AD7967" w14:paraId="4AA3B00A" w14:textId="77777777" w:rsidTr="0090320C">
        <w:tc>
          <w:tcPr>
            <w:tcW w:w="879" w:type="dxa"/>
          </w:tcPr>
          <w:p w14:paraId="729DA5A2" w14:textId="77777777" w:rsidR="00AD7967" w:rsidRDefault="00AD7967" w:rsidP="0090320C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24E82240" w14:textId="77777777" w:rsidR="00AD7967" w:rsidRDefault="00AD7967" w:rsidP="0090320C">
            <w:r>
              <w:rPr>
                <w:sz w:val="16"/>
                <w:szCs w:val="16"/>
              </w:rPr>
              <w:t>1293</w:t>
            </w:r>
          </w:p>
        </w:tc>
        <w:tc>
          <w:tcPr>
            <w:tcW w:w="517" w:type="dxa"/>
          </w:tcPr>
          <w:p w14:paraId="7876C863" w14:textId="77777777" w:rsidR="00AD7967" w:rsidRDefault="00AD7967" w:rsidP="0090320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FF287AE" w14:textId="77777777" w:rsidR="00AD7967" w:rsidRDefault="00AD796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4C1905" w14:textId="77777777" w:rsidR="00AD7967" w:rsidRDefault="00AD7967" w:rsidP="0090320C">
            <w:r>
              <w:rPr>
                <w:sz w:val="16"/>
                <w:szCs w:val="16"/>
              </w:rPr>
              <w:t>CR for EN-DC Harmonic Mixing clean-up PC3</w:t>
            </w:r>
          </w:p>
        </w:tc>
        <w:tc>
          <w:tcPr>
            <w:tcW w:w="517" w:type="dxa"/>
          </w:tcPr>
          <w:p w14:paraId="0068A392" w14:textId="77777777" w:rsidR="00AD7967" w:rsidRDefault="00AD796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57C7D8" w14:textId="77777777" w:rsidR="00AD7967" w:rsidRDefault="00AD796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79A7EF7" w14:textId="77777777" w:rsidR="00AD7967" w:rsidRDefault="00AD796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D059543" w14:textId="77777777" w:rsidR="00AD7967" w:rsidRDefault="00AD7967" w:rsidP="0090320C">
            <w:r>
              <w:rPr>
                <w:sz w:val="16"/>
                <w:szCs w:val="16"/>
              </w:rPr>
              <w:t>R4-2414437</w:t>
            </w:r>
          </w:p>
        </w:tc>
        <w:tc>
          <w:tcPr>
            <w:tcW w:w="1597" w:type="dxa"/>
          </w:tcPr>
          <w:p w14:paraId="2A3BE26A" w14:textId="77777777" w:rsidR="00AD7967" w:rsidRDefault="00AD7967" w:rsidP="0090320C">
            <w:r>
              <w:rPr>
                <w:sz w:val="16"/>
                <w:szCs w:val="16"/>
              </w:rPr>
              <w:t>Qualcomm France, Skyworks Inc, Nokia</w:t>
            </w:r>
          </w:p>
        </w:tc>
        <w:tc>
          <w:tcPr>
            <w:tcW w:w="1122" w:type="dxa"/>
          </w:tcPr>
          <w:p w14:paraId="5669C364" w14:textId="77777777" w:rsidR="00AD7967" w:rsidRDefault="00AD7967" w:rsidP="0090320C">
            <w:r>
              <w:rPr>
                <w:sz w:val="16"/>
                <w:szCs w:val="16"/>
              </w:rPr>
              <w:t>DC_R18_1BLTE_1BNR_2DL2UL-Core</w:t>
            </w:r>
          </w:p>
        </w:tc>
        <w:tc>
          <w:tcPr>
            <w:tcW w:w="2323" w:type="dxa"/>
          </w:tcPr>
          <w:p w14:paraId="3279A6B9" w14:textId="77777777" w:rsidR="00AD7967" w:rsidRDefault="00AD7967" w:rsidP="0090320C">
            <w:r>
              <w:rPr>
                <w:sz w:val="16"/>
                <w:szCs w:val="16"/>
              </w:rPr>
              <w:t>7.3B.2.3.2</w:t>
            </w:r>
          </w:p>
        </w:tc>
        <w:tc>
          <w:tcPr>
            <w:tcW w:w="998" w:type="dxa"/>
          </w:tcPr>
          <w:p w14:paraId="7FFDE769" w14:textId="77777777" w:rsidR="00AD7967" w:rsidRDefault="00AD7967" w:rsidP="0090320C"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 w:rsidR="00AD7967" w14:paraId="079216C1" w14:textId="77777777" w:rsidTr="0090320C">
        <w:tc>
          <w:tcPr>
            <w:tcW w:w="879" w:type="dxa"/>
          </w:tcPr>
          <w:p w14:paraId="04A54415" w14:textId="77777777" w:rsidR="00AD7967" w:rsidRDefault="00AD7967" w:rsidP="0090320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33181F1" w14:textId="77777777" w:rsidR="00AD7967" w:rsidRDefault="00AD7967" w:rsidP="0090320C">
            <w:r>
              <w:rPr>
                <w:sz w:val="16"/>
                <w:szCs w:val="16"/>
              </w:rPr>
              <w:t>1296</w:t>
            </w:r>
          </w:p>
        </w:tc>
        <w:tc>
          <w:tcPr>
            <w:tcW w:w="517" w:type="dxa"/>
          </w:tcPr>
          <w:p w14:paraId="2D52C9C0" w14:textId="77777777" w:rsidR="00AD7967" w:rsidRDefault="00AD7967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12A45D" w14:textId="77777777" w:rsidR="00AD7967" w:rsidRDefault="00AD796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3866EA" w14:textId="77777777" w:rsidR="00AD7967" w:rsidRDefault="00AD7967" w:rsidP="0090320C">
            <w:r>
              <w:rPr>
                <w:sz w:val="16"/>
                <w:szCs w:val="16"/>
              </w:rPr>
              <w:t>CR to TS 38.101-3 Rel-18 EN-DC Uplink Harmonic clean-up</w:t>
            </w:r>
          </w:p>
        </w:tc>
        <w:tc>
          <w:tcPr>
            <w:tcW w:w="517" w:type="dxa"/>
          </w:tcPr>
          <w:p w14:paraId="58D104C2" w14:textId="77777777" w:rsidR="00AD7967" w:rsidRDefault="00AD796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B079F0" w14:textId="77777777" w:rsidR="00AD7967" w:rsidRDefault="00AD796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E42E8DE" w14:textId="77777777" w:rsidR="00AD7967" w:rsidRDefault="00AD796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7EC7014" w14:textId="77777777" w:rsidR="00AD7967" w:rsidRDefault="00AD7967" w:rsidP="0090320C">
            <w:r>
              <w:rPr>
                <w:sz w:val="16"/>
                <w:szCs w:val="16"/>
              </w:rPr>
              <w:t>R4-2414386</w:t>
            </w:r>
          </w:p>
        </w:tc>
        <w:tc>
          <w:tcPr>
            <w:tcW w:w="1597" w:type="dxa"/>
          </w:tcPr>
          <w:p w14:paraId="34948A88" w14:textId="77777777" w:rsidR="00AD7967" w:rsidRDefault="00AD7967" w:rsidP="0090320C">
            <w:r>
              <w:rPr>
                <w:sz w:val="16"/>
                <w:szCs w:val="16"/>
              </w:rPr>
              <w:t>Skyworks Solutions, Inc., Qualcomm France, Nokia</w:t>
            </w:r>
          </w:p>
        </w:tc>
        <w:tc>
          <w:tcPr>
            <w:tcW w:w="1122" w:type="dxa"/>
          </w:tcPr>
          <w:p w14:paraId="41934006" w14:textId="77777777" w:rsidR="00AD7967" w:rsidRDefault="00AD7967" w:rsidP="0090320C">
            <w:r>
              <w:rPr>
                <w:sz w:val="16"/>
                <w:szCs w:val="16"/>
              </w:rPr>
              <w:t>DC_R18_1BLTE_1BNR_2DL2UL-Core</w:t>
            </w:r>
          </w:p>
        </w:tc>
        <w:tc>
          <w:tcPr>
            <w:tcW w:w="2323" w:type="dxa"/>
          </w:tcPr>
          <w:p w14:paraId="490BFDFF" w14:textId="77777777" w:rsidR="00AD7967" w:rsidRDefault="00AD796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1BF4FA" w14:textId="77777777" w:rsidR="00AD7967" w:rsidRDefault="00AD7967" w:rsidP="0090320C">
            <w:pPr>
              <w:rPr>
                <w:sz w:val="16"/>
                <w:szCs w:val="16"/>
              </w:rPr>
            </w:pPr>
          </w:p>
        </w:tc>
      </w:tr>
    </w:tbl>
    <w:p w14:paraId="0D2F06FB" w14:textId="77777777" w:rsidR="004D1C15" w:rsidRDefault="004D1C15" w:rsidP="00AE7929"/>
    <w:p w14:paraId="4E1ABB41" w14:textId="77777777" w:rsidR="00CB7457" w:rsidRDefault="00CB7457" w:rsidP="002E1DA8"/>
    <w:p w14:paraId="363FF248" w14:textId="57AC71D2" w:rsidR="000E7834" w:rsidRDefault="001B2A06" w:rsidP="00512C52">
      <w:pPr>
        <w:pStyle w:val="Heading2"/>
        <w:rPr>
          <w:rFonts w:cs="Arial"/>
          <w:noProof/>
        </w:rPr>
      </w:pPr>
      <w:r w:rsidRPr="001B2A06">
        <w:rPr>
          <w:noProof/>
        </w:rPr>
        <w:t>RP-242150</w:t>
      </w:r>
    </w:p>
    <w:p w14:paraId="4E3E8441" w14:textId="2F9D7FA8" w:rsidR="000E7834" w:rsidRPr="004347C0" w:rsidRDefault="000E7834" w:rsidP="000E78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C22DB5" w:rsidRPr="00C22DB5">
        <w:rPr>
          <w:rFonts w:ascii="Arial" w:hAnsi="Arial" w:cs="Arial"/>
          <w:b/>
          <w:bCs/>
        </w:rPr>
        <w:t>RAN4 CRs to Maintenance for Closed WIs/SIs for REL-17 and earlier - Batch 2</w:t>
      </w:r>
    </w:p>
    <w:p w14:paraId="4F64921F" w14:textId="77777777" w:rsidR="000E7834" w:rsidRPr="004347C0" w:rsidRDefault="000E7834" w:rsidP="000E783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D7967" w:rsidRPr="004E535C" w14:paraId="4295EB3C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7B03722" w14:textId="77777777" w:rsidR="00AD7967" w:rsidRPr="00BF1EB6" w:rsidRDefault="00AD796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3FC9BF" w14:textId="77777777" w:rsidR="00AD7967" w:rsidRPr="00BF1EB6" w:rsidRDefault="00AD796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2B9FA5" w14:textId="77777777" w:rsidR="00AD7967" w:rsidRPr="00BF1EB6" w:rsidRDefault="00AD796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984F10" w14:textId="77777777" w:rsidR="00AD7967" w:rsidRPr="00BF1EB6" w:rsidRDefault="00AD796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21DF5A6" w14:textId="77777777" w:rsidR="00AD7967" w:rsidRPr="00BF1EB6" w:rsidRDefault="00AD796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65BD2A" w14:textId="77777777" w:rsidR="00AD7967" w:rsidRPr="00BF1EB6" w:rsidRDefault="00AD796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16E89E" w14:textId="77777777" w:rsidR="00AD7967" w:rsidRPr="00BF1EB6" w:rsidRDefault="00AD796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DE6F8F9" w14:textId="77777777" w:rsidR="00AD7967" w:rsidRPr="00BF1EB6" w:rsidRDefault="00AD796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0EA40CD" w14:textId="77777777" w:rsidR="00AD7967" w:rsidRPr="00BF1EB6" w:rsidRDefault="00AD796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5C4B1DF" w14:textId="77777777" w:rsidR="00AD7967" w:rsidRPr="00BF1EB6" w:rsidRDefault="00AD796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5E870BB" w14:textId="77777777" w:rsidR="00AD7967" w:rsidRPr="00BF1EB6" w:rsidRDefault="00AD796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139A308" w14:textId="77777777" w:rsidR="00AD7967" w:rsidRPr="00BF1EB6" w:rsidRDefault="00AD796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B302F5E" w14:textId="77777777" w:rsidR="00AD7967" w:rsidRPr="00BF1EB6" w:rsidRDefault="00AD796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D7967" w14:paraId="5DAEB003" w14:textId="77777777" w:rsidTr="0090320C">
        <w:tc>
          <w:tcPr>
            <w:tcW w:w="879" w:type="dxa"/>
          </w:tcPr>
          <w:p w14:paraId="0C6E3E95" w14:textId="77777777" w:rsidR="00AD7967" w:rsidRDefault="00AD796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C638F2D" w14:textId="77777777" w:rsidR="00AD7967" w:rsidRDefault="00AD7967" w:rsidP="0090320C">
            <w:r>
              <w:rPr>
                <w:sz w:val="16"/>
                <w:szCs w:val="16"/>
              </w:rPr>
              <w:t>2460</w:t>
            </w:r>
          </w:p>
        </w:tc>
        <w:tc>
          <w:tcPr>
            <w:tcW w:w="517" w:type="dxa"/>
          </w:tcPr>
          <w:p w14:paraId="1278A245" w14:textId="77777777" w:rsidR="00AD7967" w:rsidRDefault="00AD7967" w:rsidP="0090320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8F5DA5A" w14:textId="77777777" w:rsidR="00AD7967" w:rsidRDefault="00AD796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C68BC2" w14:textId="77777777" w:rsidR="00AD7967" w:rsidRDefault="00AD7967" w:rsidP="0090320C">
            <w:r>
              <w:rPr>
                <w:sz w:val="16"/>
                <w:szCs w:val="16"/>
              </w:rPr>
              <w:t>CR for NR CA Harmonic Mixing clean-up PC2 PC1.5</w:t>
            </w:r>
          </w:p>
        </w:tc>
        <w:tc>
          <w:tcPr>
            <w:tcW w:w="517" w:type="dxa"/>
          </w:tcPr>
          <w:p w14:paraId="3DEC5BE1" w14:textId="77777777" w:rsidR="00AD7967" w:rsidRDefault="00AD796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8DAEBD" w14:textId="77777777" w:rsidR="00AD7967" w:rsidRDefault="00AD796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97566FE" w14:textId="77777777" w:rsidR="00AD7967" w:rsidRDefault="00AD796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7FD1269" w14:textId="77777777" w:rsidR="00AD7967" w:rsidRDefault="00AD7967" w:rsidP="0090320C">
            <w:r>
              <w:rPr>
                <w:sz w:val="16"/>
                <w:szCs w:val="16"/>
              </w:rPr>
              <w:t>R4-2414440</w:t>
            </w:r>
          </w:p>
        </w:tc>
        <w:tc>
          <w:tcPr>
            <w:tcW w:w="1597" w:type="dxa"/>
          </w:tcPr>
          <w:p w14:paraId="22B834D1" w14:textId="77777777" w:rsidR="00AD7967" w:rsidRDefault="00AD7967" w:rsidP="0090320C">
            <w:r>
              <w:rPr>
                <w:sz w:val="16"/>
                <w:szCs w:val="16"/>
              </w:rPr>
              <w:t>Qualcomm France, Skyworks Inc, Nokia</w:t>
            </w:r>
          </w:p>
        </w:tc>
        <w:tc>
          <w:tcPr>
            <w:tcW w:w="1122" w:type="dxa"/>
          </w:tcPr>
          <w:p w14:paraId="0FCEF445" w14:textId="77777777" w:rsidR="00AD7967" w:rsidRDefault="00AD7967" w:rsidP="0090320C">
            <w:r>
              <w:rPr>
                <w:sz w:val="16"/>
                <w:szCs w:val="16"/>
              </w:rPr>
              <w:t>HPUE_FR1_TDD_NR_CADC_SUL_R18, HPUE_FR1_FDD_NR_CADC_R18</w:t>
            </w:r>
          </w:p>
        </w:tc>
        <w:tc>
          <w:tcPr>
            <w:tcW w:w="2323" w:type="dxa"/>
          </w:tcPr>
          <w:p w14:paraId="117DB357" w14:textId="77777777" w:rsidR="00AD7967" w:rsidRDefault="00AD7967" w:rsidP="0090320C">
            <w:r>
              <w:rPr>
                <w:sz w:val="16"/>
                <w:szCs w:val="16"/>
              </w:rPr>
              <w:t>7.3A.4</w:t>
            </w:r>
          </w:p>
        </w:tc>
        <w:tc>
          <w:tcPr>
            <w:tcW w:w="998" w:type="dxa"/>
          </w:tcPr>
          <w:p w14:paraId="1E55D3E5" w14:textId="77777777" w:rsidR="00AD7967" w:rsidRDefault="00AD7967" w:rsidP="0090320C"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 w:rsidR="00AD7967" w14:paraId="0B700812" w14:textId="77777777" w:rsidTr="0090320C">
        <w:tc>
          <w:tcPr>
            <w:tcW w:w="879" w:type="dxa"/>
          </w:tcPr>
          <w:p w14:paraId="11A3494C" w14:textId="77777777" w:rsidR="00AD7967" w:rsidRDefault="00AD796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03F92CB" w14:textId="77777777" w:rsidR="00AD7967" w:rsidRDefault="00AD7967" w:rsidP="0090320C">
            <w:r>
              <w:rPr>
                <w:sz w:val="16"/>
                <w:szCs w:val="16"/>
              </w:rPr>
              <w:t>2466</w:t>
            </w:r>
          </w:p>
        </w:tc>
        <w:tc>
          <w:tcPr>
            <w:tcW w:w="517" w:type="dxa"/>
          </w:tcPr>
          <w:p w14:paraId="61EF59B3" w14:textId="77777777" w:rsidR="00AD7967" w:rsidRDefault="00AD7967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510DB5" w14:textId="77777777" w:rsidR="00AD7967" w:rsidRDefault="00AD796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879EE3" w14:textId="77777777" w:rsidR="00AD7967" w:rsidRDefault="00AD7967" w:rsidP="0090320C">
            <w:r>
              <w:rPr>
                <w:sz w:val="16"/>
                <w:szCs w:val="16"/>
              </w:rPr>
              <w:t>CR to TS 38.101-1 Rel-18 NR CA Uplink Harmonic clean-up PC2</w:t>
            </w:r>
          </w:p>
        </w:tc>
        <w:tc>
          <w:tcPr>
            <w:tcW w:w="517" w:type="dxa"/>
          </w:tcPr>
          <w:p w14:paraId="13E744E8" w14:textId="77777777" w:rsidR="00AD7967" w:rsidRDefault="00AD796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4B34FA" w14:textId="77777777" w:rsidR="00AD7967" w:rsidRDefault="00AD796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23C133E" w14:textId="77777777" w:rsidR="00AD7967" w:rsidRDefault="00AD796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5BB02BE" w14:textId="77777777" w:rsidR="00AD7967" w:rsidRDefault="00AD7967" w:rsidP="0090320C">
            <w:r>
              <w:rPr>
                <w:sz w:val="16"/>
                <w:szCs w:val="16"/>
              </w:rPr>
              <w:t>R4-2414385</w:t>
            </w:r>
          </w:p>
        </w:tc>
        <w:tc>
          <w:tcPr>
            <w:tcW w:w="1597" w:type="dxa"/>
          </w:tcPr>
          <w:p w14:paraId="22652F55" w14:textId="77777777" w:rsidR="00AD7967" w:rsidRDefault="00AD7967" w:rsidP="0090320C">
            <w:r>
              <w:rPr>
                <w:sz w:val="16"/>
                <w:szCs w:val="16"/>
              </w:rPr>
              <w:t>Skyworks Solutions, Inc., Qualcomm France, Nokia</w:t>
            </w:r>
          </w:p>
        </w:tc>
        <w:tc>
          <w:tcPr>
            <w:tcW w:w="1122" w:type="dxa"/>
          </w:tcPr>
          <w:p w14:paraId="1ED5908B" w14:textId="77777777" w:rsidR="00AD7967" w:rsidRDefault="00AD7967" w:rsidP="0090320C">
            <w:r>
              <w:rPr>
                <w:sz w:val="16"/>
                <w:szCs w:val="16"/>
              </w:rPr>
              <w:t>HPUE_FR1_TDD_NR_CADC_SUL_R18, HPUE_FR1_FDD_NR_CADC_R18</w:t>
            </w:r>
          </w:p>
        </w:tc>
        <w:tc>
          <w:tcPr>
            <w:tcW w:w="2323" w:type="dxa"/>
          </w:tcPr>
          <w:p w14:paraId="0216F4F9" w14:textId="77777777" w:rsidR="00AD7967" w:rsidRDefault="00AD796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C0AB14" w14:textId="77777777" w:rsidR="00AD7967" w:rsidRDefault="00AD7967" w:rsidP="0090320C">
            <w:pPr>
              <w:rPr>
                <w:sz w:val="16"/>
                <w:szCs w:val="16"/>
              </w:rPr>
            </w:pPr>
          </w:p>
        </w:tc>
      </w:tr>
      <w:tr w:rsidR="00AD7967" w14:paraId="4AD3E305" w14:textId="77777777" w:rsidTr="0090320C">
        <w:tc>
          <w:tcPr>
            <w:tcW w:w="879" w:type="dxa"/>
          </w:tcPr>
          <w:p w14:paraId="63F250EF" w14:textId="77777777" w:rsidR="00AD7967" w:rsidRDefault="00AD796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217DC14" w14:textId="77777777" w:rsidR="00AD7967" w:rsidRDefault="00AD7967" w:rsidP="0090320C">
            <w:r>
              <w:rPr>
                <w:sz w:val="16"/>
                <w:szCs w:val="16"/>
              </w:rPr>
              <w:t>2478</w:t>
            </w:r>
          </w:p>
        </w:tc>
        <w:tc>
          <w:tcPr>
            <w:tcW w:w="517" w:type="dxa"/>
          </w:tcPr>
          <w:p w14:paraId="4862E3C0" w14:textId="77777777" w:rsidR="00AD7967" w:rsidRDefault="00AD796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C81997" w14:textId="77777777" w:rsidR="00AD7967" w:rsidRDefault="00AD796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8A6B5A" w14:textId="77777777" w:rsidR="00AD7967" w:rsidRDefault="00AD7967" w:rsidP="0090320C">
            <w:r>
              <w:rPr>
                <w:sz w:val="16"/>
                <w:szCs w:val="16"/>
              </w:rPr>
              <w:t>( HPUE_FR1_TDD_NR_CADC_SUL_R18 ) CR to TS 38.101-1 for missing HPUE TDD configurations</w:t>
            </w:r>
          </w:p>
        </w:tc>
        <w:tc>
          <w:tcPr>
            <w:tcW w:w="517" w:type="dxa"/>
          </w:tcPr>
          <w:p w14:paraId="6845500F" w14:textId="77777777" w:rsidR="00AD7967" w:rsidRDefault="00AD796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1D2CA9" w14:textId="77777777" w:rsidR="00AD7967" w:rsidRDefault="00AD796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84727BC" w14:textId="77777777" w:rsidR="00AD7967" w:rsidRDefault="00AD796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CCC370F" w14:textId="77777777" w:rsidR="00AD7967" w:rsidRDefault="00AD7967" w:rsidP="0090320C">
            <w:r>
              <w:rPr>
                <w:sz w:val="16"/>
                <w:szCs w:val="16"/>
              </w:rPr>
              <w:t>R4-2413128</w:t>
            </w:r>
          </w:p>
        </w:tc>
        <w:tc>
          <w:tcPr>
            <w:tcW w:w="1597" w:type="dxa"/>
          </w:tcPr>
          <w:p w14:paraId="1168F32C" w14:textId="77777777" w:rsidR="00AD7967" w:rsidRDefault="00AD7967" w:rsidP="0090320C">
            <w:r>
              <w:rPr>
                <w:sz w:val="16"/>
                <w:szCs w:val="16"/>
              </w:rPr>
              <w:t>BT plc</w:t>
            </w:r>
          </w:p>
        </w:tc>
        <w:tc>
          <w:tcPr>
            <w:tcW w:w="1122" w:type="dxa"/>
          </w:tcPr>
          <w:p w14:paraId="0245A5B9" w14:textId="77777777" w:rsidR="00AD7967" w:rsidRDefault="00AD7967" w:rsidP="0090320C">
            <w:r>
              <w:rPr>
                <w:sz w:val="16"/>
                <w:szCs w:val="16"/>
              </w:rPr>
              <w:t>HPUE_FR1_TDD_NR_CADC_SUL_R18</w:t>
            </w:r>
          </w:p>
        </w:tc>
        <w:tc>
          <w:tcPr>
            <w:tcW w:w="2323" w:type="dxa"/>
          </w:tcPr>
          <w:p w14:paraId="44F3494D" w14:textId="77777777" w:rsidR="00AD7967" w:rsidRDefault="00AD796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4FF76D" w14:textId="77777777" w:rsidR="00AD7967" w:rsidRDefault="00AD7967" w:rsidP="0090320C">
            <w:pPr>
              <w:rPr>
                <w:sz w:val="16"/>
                <w:szCs w:val="16"/>
              </w:rPr>
            </w:pPr>
          </w:p>
        </w:tc>
      </w:tr>
      <w:tr w:rsidR="00AD7967" w14:paraId="0601709A" w14:textId="77777777" w:rsidTr="0090320C">
        <w:tc>
          <w:tcPr>
            <w:tcW w:w="879" w:type="dxa"/>
          </w:tcPr>
          <w:p w14:paraId="3DB9092A" w14:textId="77777777" w:rsidR="00AD7967" w:rsidRDefault="00AD7967" w:rsidP="0090320C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7EA15BA2" w14:textId="77777777" w:rsidR="00AD7967" w:rsidRDefault="00AD7967" w:rsidP="0090320C">
            <w:r>
              <w:rPr>
                <w:sz w:val="16"/>
                <w:szCs w:val="16"/>
              </w:rPr>
              <w:t>2484</w:t>
            </w:r>
          </w:p>
        </w:tc>
        <w:tc>
          <w:tcPr>
            <w:tcW w:w="517" w:type="dxa"/>
          </w:tcPr>
          <w:p w14:paraId="0F454BB8" w14:textId="77777777" w:rsidR="00AD7967" w:rsidRDefault="00AD796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767AAD" w14:textId="77777777" w:rsidR="00AD7967" w:rsidRDefault="00AD796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4D3ED4" w14:textId="77777777" w:rsidR="00AD7967" w:rsidRDefault="00AD7967" w:rsidP="0090320C">
            <w:r>
              <w:rPr>
                <w:sz w:val="16"/>
                <w:szCs w:val="16"/>
              </w:rPr>
              <w:t>( HPUE_FR1_FDD_NR_CADC_R18 ) CR to TS 38.101-1 for missing HPUE FDD configurations</w:t>
            </w:r>
          </w:p>
        </w:tc>
        <w:tc>
          <w:tcPr>
            <w:tcW w:w="517" w:type="dxa"/>
          </w:tcPr>
          <w:p w14:paraId="0A7007C9" w14:textId="77777777" w:rsidR="00AD7967" w:rsidRDefault="00AD796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E7696A" w14:textId="77777777" w:rsidR="00AD7967" w:rsidRDefault="00AD796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6C3AE3E" w14:textId="77777777" w:rsidR="00AD7967" w:rsidRDefault="00AD796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C007D34" w14:textId="77777777" w:rsidR="00AD7967" w:rsidRDefault="00AD7967" w:rsidP="0090320C">
            <w:r>
              <w:rPr>
                <w:sz w:val="16"/>
                <w:szCs w:val="16"/>
              </w:rPr>
              <w:t>R4-2413150</w:t>
            </w:r>
          </w:p>
        </w:tc>
        <w:tc>
          <w:tcPr>
            <w:tcW w:w="1597" w:type="dxa"/>
          </w:tcPr>
          <w:p w14:paraId="49D01752" w14:textId="77777777" w:rsidR="00AD7967" w:rsidRDefault="00AD7967" w:rsidP="0090320C">
            <w:r>
              <w:rPr>
                <w:sz w:val="16"/>
                <w:szCs w:val="16"/>
              </w:rPr>
              <w:t>BT plc</w:t>
            </w:r>
          </w:p>
        </w:tc>
        <w:tc>
          <w:tcPr>
            <w:tcW w:w="1122" w:type="dxa"/>
          </w:tcPr>
          <w:p w14:paraId="4F1B800D" w14:textId="77777777" w:rsidR="00AD7967" w:rsidRDefault="00AD7967" w:rsidP="0090320C">
            <w:r>
              <w:rPr>
                <w:sz w:val="16"/>
                <w:szCs w:val="16"/>
              </w:rPr>
              <w:t>HPUE_FR1_FDD_NR_CADC_R18</w:t>
            </w:r>
          </w:p>
        </w:tc>
        <w:tc>
          <w:tcPr>
            <w:tcW w:w="2323" w:type="dxa"/>
          </w:tcPr>
          <w:p w14:paraId="6D0C55B3" w14:textId="77777777" w:rsidR="00AD7967" w:rsidRDefault="00AD796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40B236" w14:textId="77777777" w:rsidR="00AD7967" w:rsidRDefault="00AD7967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D7967" w14:paraId="5368A635" w14:textId="77777777" w:rsidTr="0090320C">
        <w:tc>
          <w:tcPr>
            <w:tcW w:w="879" w:type="dxa"/>
          </w:tcPr>
          <w:p w14:paraId="00497328" w14:textId="77777777" w:rsidR="00AD7967" w:rsidRDefault="00AD796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CD36348" w14:textId="77777777" w:rsidR="00AD7967" w:rsidRDefault="00AD7967" w:rsidP="0090320C">
            <w:r>
              <w:rPr>
                <w:sz w:val="16"/>
                <w:szCs w:val="16"/>
              </w:rPr>
              <w:t>2497</w:t>
            </w:r>
          </w:p>
        </w:tc>
        <w:tc>
          <w:tcPr>
            <w:tcW w:w="517" w:type="dxa"/>
          </w:tcPr>
          <w:p w14:paraId="749478E7" w14:textId="77777777" w:rsidR="00AD7967" w:rsidRDefault="00AD796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EF2389" w14:textId="77777777" w:rsidR="00AD7967" w:rsidRDefault="00AD796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333515" w14:textId="77777777" w:rsidR="00AD7967" w:rsidRDefault="00AD7967" w:rsidP="0090320C">
            <w:r>
              <w:rPr>
                <w:sz w:val="16"/>
                <w:szCs w:val="16"/>
              </w:rPr>
              <w:t>(HPUE_FR1_FDD_NR_CADC_R18-Core) CR for 38.101-1: Corrections for CA_n71A-n77A PC2 n71</w:t>
            </w:r>
          </w:p>
        </w:tc>
        <w:tc>
          <w:tcPr>
            <w:tcW w:w="517" w:type="dxa"/>
          </w:tcPr>
          <w:p w14:paraId="42883946" w14:textId="77777777" w:rsidR="00AD7967" w:rsidRDefault="00AD796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0A19AD" w14:textId="77777777" w:rsidR="00AD7967" w:rsidRDefault="00AD796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1880D97" w14:textId="77777777" w:rsidR="00AD7967" w:rsidRDefault="00AD796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B7E2A8E" w14:textId="77777777" w:rsidR="00AD7967" w:rsidRDefault="00AD7967" w:rsidP="0090320C">
            <w:r>
              <w:rPr>
                <w:sz w:val="16"/>
                <w:szCs w:val="16"/>
              </w:rPr>
              <w:t>R4-2413295</w:t>
            </w:r>
          </w:p>
        </w:tc>
        <w:tc>
          <w:tcPr>
            <w:tcW w:w="1597" w:type="dxa"/>
          </w:tcPr>
          <w:p w14:paraId="5233551D" w14:textId="77777777" w:rsidR="00AD7967" w:rsidRDefault="00AD7967" w:rsidP="0090320C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165516F9" w14:textId="77777777" w:rsidR="00AD7967" w:rsidRDefault="00AD7967" w:rsidP="0090320C">
            <w:r>
              <w:rPr>
                <w:sz w:val="16"/>
                <w:szCs w:val="16"/>
              </w:rPr>
              <w:t>HPUE_FR1_FDD_NR_CADC_R18</w:t>
            </w:r>
          </w:p>
        </w:tc>
        <w:tc>
          <w:tcPr>
            <w:tcW w:w="2323" w:type="dxa"/>
          </w:tcPr>
          <w:p w14:paraId="595F1557" w14:textId="77777777" w:rsidR="00AD7967" w:rsidRDefault="00AD796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C27E01" w14:textId="77777777" w:rsidR="00AD7967" w:rsidRDefault="00AD7967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D7967" w14:paraId="3C10D3CA" w14:textId="77777777" w:rsidTr="0090320C">
        <w:tc>
          <w:tcPr>
            <w:tcW w:w="879" w:type="dxa"/>
          </w:tcPr>
          <w:p w14:paraId="70BD21C8" w14:textId="77777777" w:rsidR="00AD7967" w:rsidRDefault="00AD796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2C5F064" w14:textId="77777777" w:rsidR="00AD7967" w:rsidRDefault="00AD7967" w:rsidP="0090320C">
            <w:r>
              <w:rPr>
                <w:sz w:val="16"/>
                <w:szCs w:val="16"/>
              </w:rPr>
              <w:t>2498</w:t>
            </w:r>
          </w:p>
        </w:tc>
        <w:tc>
          <w:tcPr>
            <w:tcW w:w="517" w:type="dxa"/>
          </w:tcPr>
          <w:p w14:paraId="1EA3F430" w14:textId="77777777" w:rsidR="00AD7967" w:rsidRDefault="00AD796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DB9056" w14:textId="77777777" w:rsidR="00AD7967" w:rsidRDefault="00AD796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3CDDE1" w14:textId="77777777" w:rsidR="00AD7967" w:rsidRDefault="00AD7967" w:rsidP="0090320C">
            <w:r>
              <w:rPr>
                <w:sz w:val="16"/>
                <w:szCs w:val="16"/>
              </w:rPr>
              <w:t>( HPUE_NR_FR1_FDD) CR for 38.101-1 NS_06 corrections</w:t>
            </w:r>
          </w:p>
        </w:tc>
        <w:tc>
          <w:tcPr>
            <w:tcW w:w="517" w:type="dxa"/>
          </w:tcPr>
          <w:p w14:paraId="1618C1C7" w14:textId="77777777" w:rsidR="00AD7967" w:rsidRDefault="00AD796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CEBC3E" w14:textId="77777777" w:rsidR="00AD7967" w:rsidRDefault="00AD796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C188544" w14:textId="77777777" w:rsidR="00AD7967" w:rsidRDefault="00AD796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3BD6D61" w14:textId="77777777" w:rsidR="00AD7967" w:rsidRDefault="00AD7967" w:rsidP="0090320C">
            <w:r>
              <w:rPr>
                <w:sz w:val="16"/>
                <w:szCs w:val="16"/>
              </w:rPr>
              <w:t>R4-2413296</w:t>
            </w:r>
          </w:p>
        </w:tc>
        <w:tc>
          <w:tcPr>
            <w:tcW w:w="1597" w:type="dxa"/>
          </w:tcPr>
          <w:p w14:paraId="1519D677" w14:textId="77777777" w:rsidR="00AD7967" w:rsidRDefault="00AD7967" w:rsidP="0090320C">
            <w:r>
              <w:rPr>
                <w:sz w:val="16"/>
                <w:szCs w:val="16"/>
              </w:rPr>
              <w:t>T-Mobile USA, AT&amp;T, Huawei</w:t>
            </w:r>
          </w:p>
        </w:tc>
        <w:tc>
          <w:tcPr>
            <w:tcW w:w="1122" w:type="dxa"/>
          </w:tcPr>
          <w:p w14:paraId="1B455DDD" w14:textId="77777777" w:rsidR="00AD7967" w:rsidRDefault="00AD7967" w:rsidP="0090320C">
            <w:r>
              <w:rPr>
                <w:sz w:val="16"/>
                <w:szCs w:val="16"/>
              </w:rPr>
              <w:t>HPUE_FR1_FDD_NR_CADC_R18</w:t>
            </w:r>
          </w:p>
        </w:tc>
        <w:tc>
          <w:tcPr>
            <w:tcW w:w="2323" w:type="dxa"/>
          </w:tcPr>
          <w:p w14:paraId="4F2E9777" w14:textId="77777777" w:rsidR="00AD7967" w:rsidRDefault="00AD7967" w:rsidP="0090320C">
            <w:r>
              <w:rPr>
                <w:sz w:val="16"/>
                <w:szCs w:val="16"/>
              </w:rPr>
              <w:t>6.2.3.1, 6.2.3.32</w:t>
            </w:r>
          </w:p>
        </w:tc>
        <w:tc>
          <w:tcPr>
            <w:tcW w:w="998" w:type="dxa"/>
          </w:tcPr>
          <w:p w14:paraId="49758234" w14:textId="77777777" w:rsidR="00AD7967" w:rsidRDefault="00AD7967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D7967" w14:paraId="18852171" w14:textId="77777777" w:rsidTr="0090320C">
        <w:tc>
          <w:tcPr>
            <w:tcW w:w="879" w:type="dxa"/>
          </w:tcPr>
          <w:p w14:paraId="6C99D07C" w14:textId="77777777" w:rsidR="00AD7967" w:rsidRDefault="00AD7967" w:rsidP="0090320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3E018A9" w14:textId="77777777" w:rsidR="00AD7967" w:rsidRDefault="00AD7967" w:rsidP="0090320C">
            <w:r>
              <w:rPr>
                <w:sz w:val="16"/>
                <w:szCs w:val="16"/>
              </w:rPr>
              <w:t>1265</w:t>
            </w:r>
          </w:p>
        </w:tc>
        <w:tc>
          <w:tcPr>
            <w:tcW w:w="517" w:type="dxa"/>
          </w:tcPr>
          <w:p w14:paraId="271EEFBA" w14:textId="77777777" w:rsidR="00AD7967" w:rsidRDefault="00AD796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DF6E5C" w14:textId="77777777" w:rsidR="00AD7967" w:rsidRDefault="00AD7967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99BDAD" w14:textId="77777777" w:rsidR="00AD7967" w:rsidRDefault="00AD7967" w:rsidP="0090320C">
            <w:r>
              <w:rPr>
                <w:sz w:val="16"/>
                <w:szCs w:val="16"/>
              </w:rPr>
              <w:t>(ENDC_UE_PC2_R17_NR_TDD-Core) CR for 38.101-3 to add general text descriptions on higher power class(es) applicability for higher order band combinations</w:t>
            </w:r>
          </w:p>
        </w:tc>
        <w:tc>
          <w:tcPr>
            <w:tcW w:w="517" w:type="dxa"/>
          </w:tcPr>
          <w:p w14:paraId="4B0E7229" w14:textId="77777777" w:rsidR="00AD7967" w:rsidRDefault="00AD796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3E6058" w14:textId="77777777" w:rsidR="00AD7967" w:rsidRDefault="00AD7967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6802D473" w14:textId="77777777" w:rsidR="00AD7967" w:rsidRDefault="00AD796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F9D40BA" w14:textId="77777777" w:rsidR="00AD7967" w:rsidRDefault="00AD7967" w:rsidP="0090320C">
            <w:r>
              <w:rPr>
                <w:sz w:val="16"/>
                <w:szCs w:val="16"/>
              </w:rPr>
              <w:t>R4-2411164</w:t>
            </w:r>
          </w:p>
        </w:tc>
        <w:tc>
          <w:tcPr>
            <w:tcW w:w="1597" w:type="dxa"/>
          </w:tcPr>
          <w:p w14:paraId="5EC91090" w14:textId="77777777" w:rsidR="00AD7967" w:rsidRDefault="00AD7967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28D3ADA" w14:textId="77777777" w:rsidR="00AD7967" w:rsidRDefault="00AD7967" w:rsidP="0090320C">
            <w:r>
              <w:rPr>
                <w:sz w:val="16"/>
                <w:szCs w:val="16"/>
              </w:rPr>
              <w:t>ENDC_UE_PC2_R17_NR_TDD-Core</w:t>
            </w:r>
          </w:p>
        </w:tc>
        <w:tc>
          <w:tcPr>
            <w:tcW w:w="2323" w:type="dxa"/>
          </w:tcPr>
          <w:p w14:paraId="5F17B587" w14:textId="77777777" w:rsidR="00AD7967" w:rsidRDefault="00AD796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9BF14F" w14:textId="77777777" w:rsidR="00AD7967" w:rsidRDefault="00AD7967" w:rsidP="0090320C">
            <w:pPr>
              <w:rPr>
                <w:sz w:val="16"/>
                <w:szCs w:val="16"/>
              </w:rPr>
            </w:pPr>
          </w:p>
        </w:tc>
      </w:tr>
      <w:tr w:rsidR="00AD7967" w14:paraId="20E432D9" w14:textId="77777777" w:rsidTr="0090320C">
        <w:tc>
          <w:tcPr>
            <w:tcW w:w="879" w:type="dxa"/>
          </w:tcPr>
          <w:p w14:paraId="4660B94D" w14:textId="77777777" w:rsidR="00AD7967" w:rsidRDefault="00AD7967" w:rsidP="0090320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7B1A33B" w14:textId="77777777" w:rsidR="00AD7967" w:rsidRDefault="00AD7967" w:rsidP="0090320C">
            <w:r>
              <w:rPr>
                <w:sz w:val="16"/>
                <w:szCs w:val="16"/>
              </w:rPr>
              <w:t>1266</w:t>
            </w:r>
          </w:p>
        </w:tc>
        <w:tc>
          <w:tcPr>
            <w:tcW w:w="517" w:type="dxa"/>
          </w:tcPr>
          <w:p w14:paraId="44CFC342" w14:textId="77777777" w:rsidR="00AD7967" w:rsidRDefault="00AD796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8296FC" w14:textId="77777777" w:rsidR="00AD7967" w:rsidRDefault="00AD796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E743D9" w14:textId="77777777" w:rsidR="00AD7967" w:rsidRDefault="00AD7967" w:rsidP="0090320C">
            <w:r>
              <w:rPr>
                <w:sz w:val="16"/>
                <w:szCs w:val="16"/>
              </w:rPr>
              <w:t>(ENDC_UE_PC2_R17_NR_TDD-Core) CR for 38.101-3 to add general text descriptions on higher power class(es) applicability for higher order band combinations</w:t>
            </w:r>
          </w:p>
        </w:tc>
        <w:tc>
          <w:tcPr>
            <w:tcW w:w="517" w:type="dxa"/>
          </w:tcPr>
          <w:p w14:paraId="7822B0DF" w14:textId="77777777" w:rsidR="00AD7967" w:rsidRDefault="00AD7967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5E8616E" w14:textId="77777777" w:rsidR="00AD7967" w:rsidRDefault="00AD796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EEEB412" w14:textId="77777777" w:rsidR="00AD7967" w:rsidRDefault="00AD796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67EDAB9" w14:textId="77777777" w:rsidR="00AD7967" w:rsidRDefault="00AD7967" w:rsidP="0090320C">
            <w:r>
              <w:rPr>
                <w:sz w:val="16"/>
                <w:szCs w:val="16"/>
              </w:rPr>
              <w:t>R4-2411165</w:t>
            </w:r>
          </w:p>
        </w:tc>
        <w:tc>
          <w:tcPr>
            <w:tcW w:w="1597" w:type="dxa"/>
          </w:tcPr>
          <w:p w14:paraId="0B99D04A" w14:textId="77777777" w:rsidR="00AD7967" w:rsidRDefault="00AD7967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6D85BA2" w14:textId="77777777" w:rsidR="00AD7967" w:rsidRDefault="00AD7967" w:rsidP="0090320C">
            <w:r>
              <w:rPr>
                <w:sz w:val="16"/>
                <w:szCs w:val="16"/>
              </w:rPr>
              <w:t>ENDC_UE_PC2_R17_NR_TDD-Core</w:t>
            </w:r>
          </w:p>
        </w:tc>
        <w:tc>
          <w:tcPr>
            <w:tcW w:w="2323" w:type="dxa"/>
          </w:tcPr>
          <w:p w14:paraId="55402AE5" w14:textId="77777777" w:rsidR="00AD7967" w:rsidRDefault="00AD796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BA7341" w14:textId="77777777" w:rsidR="00AD7967" w:rsidRDefault="00AD7967" w:rsidP="0090320C">
            <w:pPr>
              <w:rPr>
                <w:sz w:val="16"/>
                <w:szCs w:val="16"/>
              </w:rPr>
            </w:pPr>
          </w:p>
        </w:tc>
      </w:tr>
      <w:tr w:rsidR="00AD7967" w14:paraId="1FA04998" w14:textId="77777777" w:rsidTr="0090320C">
        <w:tc>
          <w:tcPr>
            <w:tcW w:w="879" w:type="dxa"/>
          </w:tcPr>
          <w:p w14:paraId="6D7F6514" w14:textId="77777777" w:rsidR="00AD7967" w:rsidRDefault="00AD7967" w:rsidP="0090320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B559D96" w14:textId="77777777" w:rsidR="00AD7967" w:rsidRDefault="00AD7967" w:rsidP="0090320C">
            <w:r>
              <w:rPr>
                <w:sz w:val="16"/>
                <w:szCs w:val="16"/>
              </w:rPr>
              <w:t>1294</w:t>
            </w:r>
          </w:p>
        </w:tc>
        <w:tc>
          <w:tcPr>
            <w:tcW w:w="517" w:type="dxa"/>
          </w:tcPr>
          <w:p w14:paraId="2E8B5DEF" w14:textId="77777777" w:rsidR="00AD7967" w:rsidRDefault="00AD7967" w:rsidP="0090320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39F5684" w14:textId="77777777" w:rsidR="00AD7967" w:rsidRDefault="00AD796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C6E4BE" w14:textId="77777777" w:rsidR="00AD7967" w:rsidRDefault="00AD7967" w:rsidP="0090320C">
            <w:r>
              <w:rPr>
                <w:sz w:val="16"/>
                <w:szCs w:val="16"/>
              </w:rPr>
              <w:t>CR for EN-DC Harmonic Mixing clean-up PC2</w:t>
            </w:r>
          </w:p>
        </w:tc>
        <w:tc>
          <w:tcPr>
            <w:tcW w:w="517" w:type="dxa"/>
          </w:tcPr>
          <w:p w14:paraId="2341F7E2" w14:textId="77777777" w:rsidR="00AD7967" w:rsidRDefault="00AD796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CF6F0C" w14:textId="77777777" w:rsidR="00AD7967" w:rsidRDefault="00AD796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4E3F6F4" w14:textId="77777777" w:rsidR="00AD7967" w:rsidRDefault="00AD796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885AF15" w14:textId="77777777" w:rsidR="00AD7967" w:rsidRDefault="00AD7967" w:rsidP="0090320C">
            <w:r>
              <w:rPr>
                <w:sz w:val="16"/>
                <w:szCs w:val="16"/>
              </w:rPr>
              <w:t>R4-2414438</w:t>
            </w:r>
          </w:p>
        </w:tc>
        <w:tc>
          <w:tcPr>
            <w:tcW w:w="1597" w:type="dxa"/>
          </w:tcPr>
          <w:p w14:paraId="0B9A7433" w14:textId="77777777" w:rsidR="00AD7967" w:rsidRDefault="00AD7967" w:rsidP="0090320C">
            <w:r>
              <w:rPr>
                <w:sz w:val="16"/>
                <w:szCs w:val="16"/>
              </w:rPr>
              <w:t>Qualcomm France, Skyworks Inc, Nokia</w:t>
            </w:r>
          </w:p>
        </w:tc>
        <w:tc>
          <w:tcPr>
            <w:tcW w:w="1122" w:type="dxa"/>
          </w:tcPr>
          <w:p w14:paraId="3F688B83" w14:textId="77777777" w:rsidR="00AD7967" w:rsidRDefault="00AD7967" w:rsidP="0090320C">
            <w:r>
              <w:rPr>
                <w:sz w:val="16"/>
                <w:szCs w:val="16"/>
              </w:rPr>
              <w:t>HPUE_FR1_DC_LTE_NR_R18-Core</w:t>
            </w:r>
          </w:p>
        </w:tc>
        <w:tc>
          <w:tcPr>
            <w:tcW w:w="2323" w:type="dxa"/>
          </w:tcPr>
          <w:p w14:paraId="28BD0944" w14:textId="77777777" w:rsidR="00AD7967" w:rsidRDefault="00AD7967" w:rsidP="0090320C">
            <w:r>
              <w:rPr>
                <w:sz w:val="16"/>
                <w:szCs w:val="16"/>
              </w:rPr>
              <w:t>7.3B.2.3.2</w:t>
            </w:r>
          </w:p>
        </w:tc>
        <w:tc>
          <w:tcPr>
            <w:tcW w:w="998" w:type="dxa"/>
          </w:tcPr>
          <w:p w14:paraId="77194606" w14:textId="77777777" w:rsidR="00AD7967" w:rsidRDefault="00AD7967" w:rsidP="0090320C"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 w:rsidR="00AD7967" w14:paraId="1C0DBC5F" w14:textId="77777777" w:rsidTr="0090320C">
        <w:tc>
          <w:tcPr>
            <w:tcW w:w="879" w:type="dxa"/>
          </w:tcPr>
          <w:p w14:paraId="633417F8" w14:textId="77777777" w:rsidR="00AD7967" w:rsidRDefault="00AD7967" w:rsidP="0090320C">
            <w:r>
              <w:rPr>
                <w:sz w:val="16"/>
                <w:szCs w:val="16"/>
              </w:rPr>
              <w:t>38.850</w:t>
            </w:r>
          </w:p>
        </w:tc>
        <w:tc>
          <w:tcPr>
            <w:tcW w:w="637" w:type="dxa"/>
          </w:tcPr>
          <w:p w14:paraId="6088776F" w14:textId="77777777" w:rsidR="00AD7967" w:rsidRDefault="00AD7967" w:rsidP="0090320C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6E5ABE34" w14:textId="77777777" w:rsidR="00AD7967" w:rsidRDefault="00AD796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3FCBC6" w14:textId="77777777" w:rsidR="00AD7967" w:rsidRDefault="00AD796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794092" w14:textId="77777777" w:rsidR="00AD7967" w:rsidRDefault="00AD7967" w:rsidP="0090320C">
            <w:r>
              <w:rPr>
                <w:sz w:val="16"/>
                <w:szCs w:val="16"/>
              </w:rPr>
              <w:t>(HPUE_FR1_FDD_NR_CADC_R18-Core) CR for 38.850: Corrections for CA_n71A-n77A PC2 n71</w:t>
            </w:r>
          </w:p>
        </w:tc>
        <w:tc>
          <w:tcPr>
            <w:tcW w:w="517" w:type="dxa"/>
          </w:tcPr>
          <w:p w14:paraId="02AF127C" w14:textId="77777777" w:rsidR="00AD7967" w:rsidRDefault="00AD796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64D2D3" w14:textId="77777777" w:rsidR="00AD7967" w:rsidRDefault="00AD7967" w:rsidP="0090320C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3F8AFD6" w14:textId="77777777" w:rsidR="00AD7967" w:rsidRDefault="00AD796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67E84A6" w14:textId="77777777" w:rsidR="00AD7967" w:rsidRDefault="00AD7967" w:rsidP="0090320C">
            <w:r>
              <w:rPr>
                <w:sz w:val="16"/>
                <w:szCs w:val="16"/>
              </w:rPr>
              <w:t>R4-2413294</w:t>
            </w:r>
          </w:p>
        </w:tc>
        <w:tc>
          <w:tcPr>
            <w:tcW w:w="1597" w:type="dxa"/>
          </w:tcPr>
          <w:p w14:paraId="4EB3C153" w14:textId="77777777" w:rsidR="00AD7967" w:rsidRDefault="00AD7967" w:rsidP="0090320C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610C7201" w14:textId="77777777" w:rsidR="00AD7967" w:rsidRDefault="00AD7967" w:rsidP="0090320C">
            <w:r>
              <w:rPr>
                <w:sz w:val="16"/>
                <w:szCs w:val="16"/>
              </w:rPr>
              <w:t>HPUE_FR1_FDD_NR_CADC_R18</w:t>
            </w:r>
          </w:p>
        </w:tc>
        <w:tc>
          <w:tcPr>
            <w:tcW w:w="2323" w:type="dxa"/>
          </w:tcPr>
          <w:p w14:paraId="357E7CEF" w14:textId="77777777" w:rsidR="00AD7967" w:rsidRDefault="00AD7967" w:rsidP="0090320C">
            <w:r>
              <w:rPr>
                <w:sz w:val="16"/>
                <w:szCs w:val="16"/>
              </w:rPr>
              <w:t>5.7.1</w:t>
            </w:r>
          </w:p>
        </w:tc>
        <w:tc>
          <w:tcPr>
            <w:tcW w:w="998" w:type="dxa"/>
          </w:tcPr>
          <w:p w14:paraId="508BBE3B" w14:textId="77777777" w:rsidR="00AD7967" w:rsidRDefault="00AD7967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0CC17F39" w14:textId="77777777" w:rsidR="000E7834" w:rsidRDefault="000E7834" w:rsidP="000E7834"/>
    <w:p w14:paraId="02426273" w14:textId="77777777" w:rsidR="001B2A06" w:rsidRDefault="001B2A06" w:rsidP="000E7834"/>
    <w:p w14:paraId="79F40C7D" w14:textId="2053B543" w:rsidR="00E144C4" w:rsidRDefault="001B2A06" w:rsidP="00512C52">
      <w:pPr>
        <w:pStyle w:val="Heading2"/>
        <w:rPr>
          <w:rFonts w:cs="Arial"/>
          <w:noProof/>
        </w:rPr>
      </w:pPr>
      <w:r w:rsidRPr="001B2A06">
        <w:rPr>
          <w:noProof/>
        </w:rPr>
        <w:lastRenderedPageBreak/>
        <w:t>RP-242151</w:t>
      </w:r>
    </w:p>
    <w:p w14:paraId="229014EB" w14:textId="249E5976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B2A06" w:rsidRPr="001B2A06">
        <w:rPr>
          <w:rFonts w:ascii="Arial" w:hAnsi="Arial" w:cs="Arial"/>
          <w:b/>
          <w:bCs/>
        </w:rPr>
        <w:t>RAN4 CRs to Maintenance for Closed WIs/SIs for REL-18 and earlier - Batch 3</w:t>
      </w:r>
    </w:p>
    <w:p w14:paraId="0C7F3871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C7B62" w:rsidRPr="004E535C" w14:paraId="56C48564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5256FCC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3E9212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3766F6A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9D1C29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34E24E4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7EA0A0F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90A303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FCA8175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6D53767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CBB3259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487688F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9C302D4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950406E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C7B62" w14:paraId="1F929EC8" w14:textId="77777777" w:rsidTr="0090320C">
        <w:tc>
          <w:tcPr>
            <w:tcW w:w="879" w:type="dxa"/>
          </w:tcPr>
          <w:p w14:paraId="4C3E2777" w14:textId="77777777" w:rsidR="00BC7B62" w:rsidRDefault="00BC7B62" w:rsidP="0090320C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077CEDC8" w14:textId="77777777" w:rsidR="00BC7B62" w:rsidRDefault="00BC7B62" w:rsidP="0090320C">
            <w:r>
              <w:rPr>
                <w:sz w:val="16"/>
                <w:szCs w:val="16"/>
              </w:rPr>
              <w:t>6064</w:t>
            </w:r>
          </w:p>
        </w:tc>
        <w:tc>
          <w:tcPr>
            <w:tcW w:w="517" w:type="dxa"/>
          </w:tcPr>
          <w:p w14:paraId="5EBAB432" w14:textId="77777777" w:rsidR="00BC7B62" w:rsidRDefault="00BC7B62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9FD840" w14:textId="77777777" w:rsidR="00BC7B62" w:rsidRDefault="00BC7B62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E37F347" w14:textId="77777777" w:rsidR="00BC7B62" w:rsidRDefault="00BC7B62" w:rsidP="0090320C">
            <w:r>
              <w:rPr>
                <w:sz w:val="16"/>
                <w:szCs w:val="16"/>
              </w:rPr>
              <w:t>(LTE_CA_R16_intra-Core) CR to TS 36.101: B41 emissions</w:t>
            </w:r>
          </w:p>
        </w:tc>
        <w:tc>
          <w:tcPr>
            <w:tcW w:w="517" w:type="dxa"/>
          </w:tcPr>
          <w:p w14:paraId="437CD770" w14:textId="77777777" w:rsidR="00BC7B62" w:rsidRDefault="00BC7B6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61CC37" w14:textId="77777777" w:rsidR="00BC7B62" w:rsidRDefault="00BC7B62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6DE41C5D" w14:textId="77777777" w:rsidR="00BC7B62" w:rsidRDefault="00BC7B6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3211970" w14:textId="77777777" w:rsidR="00BC7B62" w:rsidRDefault="00BC7B62" w:rsidP="0090320C">
            <w:r>
              <w:rPr>
                <w:sz w:val="16"/>
                <w:szCs w:val="16"/>
              </w:rPr>
              <w:t>R4-2414450</w:t>
            </w:r>
          </w:p>
        </w:tc>
        <w:tc>
          <w:tcPr>
            <w:tcW w:w="1597" w:type="dxa"/>
          </w:tcPr>
          <w:p w14:paraId="07D9CF0F" w14:textId="77777777" w:rsidR="00BC7B62" w:rsidRDefault="00BC7B62" w:rsidP="0090320C"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 w14:paraId="49E91F1B" w14:textId="77777777" w:rsidR="00BC7B62" w:rsidRDefault="00BC7B62" w:rsidP="0090320C">
            <w:r>
              <w:rPr>
                <w:sz w:val="16"/>
                <w:szCs w:val="16"/>
              </w:rPr>
              <w:t>LTE_CA_R16_intra-Core</w:t>
            </w:r>
          </w:p>
        </w:tc>
        <w:tc>
          <w:tcPr>
            <w:tcW w:w="2323" w:type="dxa"/>
          </w:tcPr>
          <w:p w14:paraId="0F5B328B" w14:textId="77777777" w:rsidR="00BC7B62" w:rsidRDefault="00BC7B62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AEA8E8" w14:textId="77777777" w:rsidR="00BC7B62" w:rsidRDefault="00BC7B62" w:rsidP="0090320C">
            <w:pPr>
              <w:rPr>
                <w:sz w:val="16"/>
                <w:szCs w:val="16"/>
              </w:rPr>
            </w:pPr>
          </w:p>
        </w:tc>
      </w:tr>
      <w:tr w:rsidR="00BC7B62" w14:paraId="6755B130" w14:textId="77777777" w:rsidTr="0090320C">
        <w:tc>
          <w:tcPr>
            <w:tcW w:w="879" w:type="dxa"/>
          </w:tcPr>
          <w:p w14:paraId="56E2119B" w14:textId="77777777" w:rsidR="00BC7B62" w:rsidRDefault="00BC7B62" w:rsidP="0090320C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39CA54EE" w14:textId="77777777" w:rsidR="00BC7B62" w:rsidRDefault="00BC7B62" w:rsidP="0090320C">
            <w:r>
              <w:rPr>
                <w:sz w:val="16"/>
                <w:szCs w:val="16"/>
              </w:rPr>
              <w:t>6065</w:t>
            </w:r>
          </w:p>
        </w:tc>
        <w:tc>
          <w:tcPr>
            <w:tcW w:w="517" w:type="dxa"/>
          </w:tcPr>
          <w:p w14:paraId="2228FE56" w14:textId="77777777" w:rsidR="00BC7B62" w:rsidRDefault="00BC7B6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B1F4D9" w14:textId="77777777" w:rsidR="00BC7B62" w:rsidRDefault="00BC7B62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0AE6DF" w14:textId="77777777" w:rsidR="00BC7B62" w:rsidRDefault="00BC7B62" w:rsidP="0090320C">
            <w:r>
              <w:rPr>
                <w:sz w:val="16"/>
                <w:szCs w:val="16"/>
              </w:rPr>
              <w:t>(LTE_CA_R16_intra-Core) CR to TS 36.101: B41 emissions</w:t>
            </w:r>
          </w:p>
        </w:tc>
        <w:tc>
          <w:tcPr>
            <w:tcW w:w="517" w:type="dxa"/>
          </w:tcPr>
          <w:p w14:paraId="4C47E223" w14:textId="77777777" w:rsidR="00BC7B62" w:rsidRDefault="00BC7B62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CBB2C7B" w14:textId="77777777" w:rsidR="00BC7B62" w:rsidRDefault="00BC7B62" w:rsidP="0090320C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33A66DBC" w14:textId="77777777" w:rsidR="00BC7B62" w:rsidRDefault="00BC7B6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2CC934D" w14:textId="77777777" w:rsidR="00BC7B62" w:rsidRDefault="00BC7B62" w:rsidP="0090320C">
            <w:r>
              <w:rPr>
                <w:sz w:val="16"/>
                <w:szCs w:val="16"/>
              </w:rPr>
              <w:t>R4-2413133</w:t>
            </w:r>
          </w:p>
        </w:tc>
        <w:tc>
          <w:tcPr>
            <w:tcW w:w="1597" w:type="dxa"/>
          </w:tcPr>
          <w:p w14:paraId="4D3BA7D2" w14:textId="77777777" w:rsidR="00BC7B62" w:rsidRDefault="00BC7B62" w:rsidP="0090320C"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 w14:paraId="04A1FBA2" w14:textId="77777777" w:rsidR="00BC7B62" w:rsidRDefault="00BC7B62" w:rsidP="0090320C">
            <w:r>
              <w:rPr>
                <w:sz w:val="16"/>
                <w:szCs w:val="16"/>
              </w:rPr>
              <w:t>LTE_CA_R16_intra-Core</w:t>
            </w:r>
          </w:p>
        </w:tc>
        <w:tc>
          <w:tcPr>
            <w:tcW w:w="2323" w:type="dxa"/>
          </w:tcPr>
          <w:p w14:paraId="553F2F3F" w14:textId="77777777" w:rsidR="00BC7B62" w:rsidRDefault="00BC7B62" w:rsidP="0090320C">
            <w:r>
              <w:rPr>
                <w:sz w:val="16"/>
                <w:szCs w:val="16"/>
              </w:rPr>
              <w:t>6.6.3.2</w:t>
            </w:r>
          </w:p>
        </w:tc>
        <w:tc>
          <w:tcPr>
            <w:tcW w:w="998" w:type="dxa"/>
          </w:tcPr>
          <w:p w14:paraId="740462F8" w14:textId="77777777" w:rsidR="00BC7B62" w:rsidRDefault="00BC7B62" w:rsidP="0090320C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BC7B62" w14:paraId="33B929A2" w14:textId="77777777" w:rsidTr="0090320C">
        <w:tc>
          <w:tcPr>
            <w:tcW w:w="879" w:type="dxa"/>
          </w:tcPr>
          <w:p w14:paraId="5D7B6A42" w14:textId="77777777" w:rsidR="00BC7B62" w:rsidRDefault="00BC7B62" w:rsidP="0090320C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62A84E6D" w14:textId="77777777" w:rsidR="00BC7B62" w:rsidRDefault="00BC7B62" w:rsidP="0090320C">
            <w:r>
              <w:rPr>
                <w:sz w:val="16"/>
                <w:szCs w:val="16"/>
              </w:rPr>
              <w:t>6066</w:t>
            </w:r>
          </w:p>
        </w:tc>
        <w:tc>
          <w:tcPr>
            <w:tcW w:w="517" w:type="dxa"/>
          </w:tcPr>
          <w:p w14:paraId="6DD58D60" w14:textId="77777777" w:rsidR="00BC7B62" w:rsidRDefault="00BC7B6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9D9DA7" w14:textId="77777777" w:rsidR="00BC7B62" w:rsidRDefault="00BC7B6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B5DA39" w14:textId="77777777" w:rsidR="00BC7B62" w:rsidRDefault="00BC7B62" w:rsidP="0090320C">
            <w:r>
              <w:rPr>
                <w:sz w:val="16"/>
                <w:szCs w:val="16"/>
              </w:rPr>
              <w:t>(LTE_CA_R16_intra-Core) CR to TS 36.101: B41 emissions</w:t>
            </w:r>
          </w:p>
        </w:tc>
        <w:tc>
          <w:tcPr>
            <w:tcW w:w="517" w:type="dxa"/>
          </w:tcPr>
          <w:p w14:paraId="64818C47" w14:textId="77777777" w:rsidR="00BC7B62" w:rsidRDefault="00BC7B62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8EF7C3F" w14:textId="77777777" w:rsidR="00BC7B62" w:rsidRDefault="00BC7B62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67E71C6" w14:textId="77777777" w:rsidR="00BC7B62" w:rsidRDefault="00BC7B6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BDFA08E" w14:textId="77777777" w:rsidR="00BC7B62" w:rsidRDefault="00BC7B62" w:rsidP="0090320C">
            <w:r>
              <w:rPr>
                <w:sz w:val="16"/>
                <w:szCs w:val="16"/>
              </w:rPr>
              <w:t>R4-2413134</w:t>
            </w:r>
          </w:p>
        </w:tc>
        <w:tc>
          <w:tcPr>
            <w:tcW w:w="1597" w:type="dxa"/>
          </w:tcPr>
          <w:p w14:paraId="7D1F4984" w14:textId="77777777" w:rsidR="00BC7B62" w:rsidRDefault="00BC7B62" w:rsidP="0090320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4543661" w14:textId="77777777" w:rsidR="00BC7B62" w:rsidRDefault="00BC7B62" w:rsidP="0090320C">
            <w:r>
              <w:rPr>
                <w:sz w:val="16"/>
                <w:szCs w:val="16"/>
              </w:rPr>
              <w:t>LTE_CA_R16_intra-Core</w:t>
            </w:r>
          </w:p>
        </w:tc>
        <w:tc>
          <w:tcPr>
            <w:tcW w:w="2323" w:type="dxa"/>
          </w:tcPr>
          <w:p w14:paraId="1DB6F098" w14:textId="77777777" w:rsidR="00BC7B62" w:rsidRDefault="00BC7B62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38CA64" w14:textId="77777777" w:rsidR="00BC7B62" w:rsidRDefault="00BC7B62" w:rsidP="0090320C">
            <w:pPr>
              <w:rPr>
                <w:sz w:val="16"/>
                <w:szCs w:val="16"/>
              </w:rPr>
            </w:pPr>
          </w:p>
        </w:tc>
      </w:tr>
      <w:tr w:rsidR="00BC7B62" w14:paraId="6558B235" w14:textId="77777777" w:rsidTr="0090320C">
        <w:tc>
          <w:tcPr>
            <w:tcW w:w="879" w:type="dxa"/>
          </w:tcPr>
          <w:p w14:paraId="617EF461" w14:textId="77777777" w:rsidR="00BC7B62" w:rsidRDefault="00BC7B62" w:rsidP="0090320C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5E7226D8" w14:textId="77777777" w:rsidR="00BC7B62" w:rsidRDefault="00BC7B62" w:rsidP="0090320C">
            <w:r>
              <w:rPr>
                <w:sz w:val="16"/>
                <w:szCs w:val="16"/>
              </w:rPr>
              <w:t>0041</w:t>
            </w:r>
          </w:p>
        </w:tc>
        <w:tc>
          <w:tcPr>
            <w:tcW w:w="517" w:type="dxa"/>
          </w:tcPr>
          <w:p w14:paraId="5C49251A" w14:textId="77777777" w:rsidR="00BC7B62" w:rsidRDefault="00BC7B62" w:rsidP="0090320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D214137" w14:textId="77777777" w:rsidR="00BC7B62" w:rsidRDefault="00BC7B6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CFD4F6" w14:textId="77777777" w:rsidR="00BC7B62" w:rsidRDefault="00BC7B62" w:rsidP="0090320C">
            <w:r>
              <w:rPr>
                <w:sz w:val="16"/>
                <w:szCs w:val="16"/>
              </w:rPr>
              <w:t>Correction of MOP requirements on sTTI for NTN Category M1</w:t>
            </w:r>
          </w:p>
        </w:tc>
        <w:tc>
          <w:tcPr>
            <w:tcW w:w="517" w:type="dxa"/>
          </w:tcPr>
          <w:p w14:paraId="6329D67A" w14:textId="77777777" w:rsidR="00BC7B62" w:rsidRDefault="00BC7B6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1602ED" w14:textId="77777777" w:rsidR="00BC7B62" w:rsidRDefault="00BC7B62" w:rsidP="0090320C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27B1A90" w14:textId="77777777" w:rsidR="00BC7B62" w:rsidRDefault="00BC7B6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7B6BF55" w14:textId="77777777" w:rsidR="00BC7B62" w:rsidRDefault="00BC7B62" w:rsidP="0090320C">
            <w:r>
              <w:rPr>
                <w:sz w:val="16"/>
                <w:szCs w:val="16"/>
              </w:rPr>
              <w:t>R4-2414445</w:t>
            </w:r>
          </w:p>
        </w:tc>
        <w:tc>
          <w:tcPr>
            <w:tcW w:w="1597" w:type="dxa"/>
          </w:tcPr>
          <w:p w14:paraId="48D7027D" w14:textId="77777777" w:rsidR="00BC7B62" w:rsidRDefault="00BC7B62" w:rsidP="0090320C">
            <w:r>
              <w:rPr>
                <w:sz w:val="16"/>
                <w:szCs w:val="16"/>
              </w:rPr>
              <w:t>vivo, Nokia, Ericsson</w:t>
            </w:r>
          </w:p>
        </w:tc>
        <w:tc>
          <w:tcPr>
            <w:tcW w:w="1122" w:type="dxa"/>
          </w:tcPr>
          <w:p w14:paraId="7B874162" w14:textId="77777777" w:rsidR="00BC7B62" w:rsidRDefault="00BC7B62" w:rsidP="0090320C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0EE453DA" w14:textId="77777777" w:rsidR="00BC7B62" w:rsidRDefault="00BC7B62" w:rsidP="0090320C">
            <w:r>
              <w:rPr>
                <w:sz w:val="16"/>
                <w:szCs w:val="16"/>
              </w:rPr>
              <w:t>6.2A.1</w:t>
            </w:r>
          </w:p>
        </w:tc>
        <w:tc>
          <w:tcPr>
            <w:tcW w:w="998" w:type="dxa"/>
          </w:tcPr>
          <w:p w14:paraId="6871806D" w14:textId="77777777" w:rsidR="00BC7B62" w:rsidRDefault="00BC7B62" w:rsidP="0090320C">
            <w:r>
              <w:rPr>
                <w:sz w:val="16"/>
                <w:szCs w:val="16"/>
              </w:rPr>
              <w:t xml:space="preserve">TS/TR ... CR ... ; TS/TR  36.521-4 CR …; TS/TR ... CR ... </w:t>
            </w:r>
          </w:p>
        </w:tc>
      </w:tr>
      <w:tr w:rsidR="00BC7B62" w14:paraId="38F7CD4E" w14:textId="77777777" w:rsidTr="0090320C">
        <w:tc>
          <w:tcPr>
            <w:tcW w:w="879" w:type="dxa"/>
          </w:tcPr>
          <w:p w14:paraId="16B98894" w14:textId="77777777" w:rsidR="00BC7B62" w:rsidRDefault="00BC7B62" w:rsidP="0090320C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66B949C4" w14:textId="77777777" w:rsidR="00BC7B62" w:rsidRDefault="00BC7B62" w:rsidP="0090320C">
            <w:r>
              <w:rPr>
                <w:sz w:val="16"/>
                <w:szCs w:val="16"/>
              </w:rPr>
              <w:t>0043</w:t>
            </w:r>
          </w:p>
        </w:tc>
        <w:tc>
          <w:tcPr>
            <w:tcW w:w="517" w:type="dxa"/>
          </w:tcPr>
          <w:p w14:paraId="6D4FC04A" w14:textId="77777777" w:rsidR="00BC7B62" w:rsidRDefault="00BC7B62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90B9CA" w14:textId="77777777" w:rsidR="00BC7B62" w:rsidRDefault="00BC7B6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344B3A" w14:textId="77777777" w:rsidR="00BC7B62" w:rsidRDefault="00BC7B62" w:rsidP="0090320C">
            <w:r>
              <w:rPr>
                <w:sz w:val="16"/>
                <w:szCs w:val="16"/>
              </w:rPr>
              <w:t>Correct the MPR requirements for NTN Category NB1 and NB2</w:t>
            </w:r>
          </w:p>
        </w:tc>
        <w:tc>
          <w:tcPr>
            <w:tcW w:w="517" w:type="dxa"/>
          </w:tcPr>
          <w:p w14:paraId="4F36EFE6" w14:textId="77777777" w:rsidR="00BC7B62" w:rsidRDefault="00BC7B6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9E1FE7" w14:textId="77777777" w:rsidR="00BC7B62" w:rsidRDefault="00BC7B62" w:rsidP="0090320C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23A9020" w14:textId="77777777" w:rsidR="00BC7B62" w:rsidRDefault="00BC7B6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BB7DFBC" w14:textId="77777777" w:rsidR="00BC7B62" w:rsidRDefault="00BC7B62" w:rsidP="0090320C">
            <w:r>
              <w:rPr>
                <w:sz w:val="16"/>
                <w:szCs w:val="16"/>
              </w:rPr>
              <w:t>R4-2414414</w:t>
            </w:r>
          </w:p>
        </w:tc>
        <w:tc>
          <w:tcPr>
            <w:tcW w:w="1597" w:type="dxa"/>
          </w:tcPr>
          <w:p w14:paraId="080F0D69" w14:textId="77777777" w:rsidR="00BC7B62" w:rsidRDefault="00BC7B62" w:rsidP="0090320C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44822E04" w14:textId="77777777" w:rsidR="00BC7B62" w:rsidRDefault="00BC7B62" w:rsidP="0090320C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512C241F" w14:textId="77777777" w:rsidR="00BC7B62" w:rsidRDefault="00BC7B62" w:rsidP="0090320C">
            <w:r>
              <w:rPr>
                <w:sz w:val="16"/>
                <w:szCs w:val="16"/>
              </w:rPr>
              <w:t>6.2B.2</w:t>
            </w:r>
          </w:p>
        </w:tc>
        <w:tc>
          <w:tcPr>
            <w:tcW w:w="998" w:type="dxa"/>
          </w:tcPr>
          <w:p w14:paraId="25729CD8" w14:textId="77777777" w:rsidR="00BC7B62" w:rsidRDefault="00BC7B62" w:rsidP="0090320C">
            <w:r>
              <w:rPr>
                <w:sz w:val="16"/>
                <w:szCs w:val="16"/>
              </w:rPr>
              <w:t xml:space="preserve">TS/TR ... CR ... ; TS/TR 36.521-4 CR …; TS/TR ... CR ... </w:t>
            </w:r>
          </w:p>
        </w:tc>
      </w:tr>
      <w:tr w:rsidR="00BC7B62" w14:paraId="3883E389" w14:textId="77777777" w:rsidTr="0090320C">
        <w:tc>
          <w:tcPr>
            <w:tcW w:w="879" w:type="dxa"/>
          </w:tcPr>
          <w:p w14:paraId="158C0414" w14:textId="77777777" w:rsidR="00BC7B62" w:rsidRDefault="00BC7B62" w:rsidP="0090320C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37852578" w14:textId="77777777" w:rsidR="00BC7B62" w:rsidRDefault="00BC7B62" w:rsidP="0090320C"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 w14:paraId="09FB3AE6" w14:textId="77777777" w:rsidR="00BC7B62" w:rsidRDefault="00BC7B6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0F35EB" w14:textId="77777777" w:rsidR="00BC7B62" w:rsidRDefault="00BC7B6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9419DE" w14:textId="77777777" w:rsidR="00BC7B62" w:rsidRDefault="00BC7B62" w:rsidP="0090320C">
            <w:r>
              <w:rPr>
                <w:sz w:val="16"/>
                <w:szCs w:val="16"/>
              </w:rPr>
              <w:t>(LTE_NBIoT_eMTC_NTN_req) Collection of IoT-NTN SAN demodulation performance requirements</w:t>
            </w:r>
          </w:p>
        </w:tc>
        <w:tc>
          <w:tcPr>
            <w:tcW w:w="517" w:type="dxa"/>
          </w:tcPr>
          <w:p w14:paraId="1CB1148B" w14:textId="77777777" w:rsidR="00BC7B62" w:rsidRDefault="00BC7B6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6DE97E" w14:textId="77777777" w:rsidR="00BC7B62" w:rsidRDefault="00BC7B62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3A36E2D" w14:textId="77777777" w:rsidR="00BC7B62" w:rsidRDefault="00BC7B6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FC6814C" w14:textId="77777777" w:rsidR="00BC7B62" w:rsidRDefault="00BC7B62" w:rsidP="0090320C">
            <w:r>
              <w:rPr>
                <w:sz w:val="16"/>
                <w:szCs w:val="16"/>
              </w:rPr>
              <w:t>R4-2412547</w:t>
            </w:r>
          </w:p>
        </w:tc>
        <w:tc>
          <w:tcPr>
            <w:tcW w:w="1597" w:type="dxa"/>
          </w:tcPr>
          <w:p w14:paraId="0D5B2F5B" w14:textId="77777777" w:rsidR="00BC7B62" w:rsidRDefault="00BC7B62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E347B5D" w14:textId="77777777" w:rsidR="00BC7B62" w:rsidRDefault="00BC7B62" w:rsidP="0090320C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3E6D9FAA" w14:textId="77777777" w:rsidR="00BC7B62" w:rsidRDefault="00BC7B62" w:rsidP="0090320C">
            <w:r>
              <w:rPr>
                <w:sz w:val="16"/>
                <w:szCs w:val="16"/>
              </w:rPr>
              <w:t>8.5.1.1.1, 8.5.2.2.1, 8.5.3.2.1, 11.3.2</w:t>
            </w:r>
          </w:p>
        </w:tc>
        <w:tc>
          <w:tcPr>
            <w:tcW w:w="998" w:type="dxa"/>
          </w:tcPr>
          <w:p w14:paraId="0E93006C" w14:textId="77777777" w:rsidR="00BC7B62" w:rsidRDefault="00BC7B62" w:rsidP="0090320C">
            <w:r>
              <w:rPr>
                <w:sz w:val="16"/>
                <w:szCs w:val="16"/>
              </w:rPr>
              <w:t xml:space="preserve">TS/TR ... CR ... ; TS36.181; TS/TR ... CR ... </w:t>
            </w:r>
          </w:p>
        </w:tc>
      </w:tr>
      <w:tr w:rsidR="00BC7B62" w14:paraId="0E1EF110" w14:textId="77777777" w:rsidTr="0090320C">
        <w:tc>
          <w:tcPr>
            <w:tcW w:w="879" w:type="dxa"/>
          </w:tcPr>
          <w:p w14:paraId="36BCD05E" w14:textId="77777777" w:rsidR="00BC7B62" w:rsidRDefault="00BC7B62" w:rsidP="0090320C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04927893" w14:textId="77777777" w:rsidR="00BC7B62" w:rsidRDefault="00BC7B62" w:rsidP="0090320C">
            <w:r>
              <w:rPr>
                <w:sz w:val="16"/>
                <w:szCs w:val="16"/>
              </w:rPr>
              <w:t>7328</w:t>
            </w:r>
          </w:p>
        </w:tc>
        <w:tc>
          <w:tcPr>
            <w:tcW w:w="517" w:type="dxa"/>
          </w:tcPr>
          <w:p w14:paraId="02284B64" w14:textId="77777777" w:rsidR="00BC7B62" w:rsidRDefault="00BC7B62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E0E057" w14:textId="77777777" w:rsidR="00BC7B62" w:rsidRDefault="00BC7B6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0B5F78" w14:textId="77777777" w:rsidR="00BC7B62" w:rsidRDefault="00BC7B62" w:rsidP="0090320C">
            <w:r>
              <w:rPr>
                <w:sz w:val="16"/>
                <w:szCs w:val="16"/>
              </w:rPr>
              <w:t>CR on RLM test cases for NB-IoT over NTN</w:t>
            </w:r>
          </w:p>
        </w:tc>
        <w:tc>
          <w:tcPr>
            <w:tcW w:w="517" w:type="dxa"/>
          </w:tcPr>
          <w:p w14:paraId="735A64B8" w14:textId="77777777" w:rsidR="00BC7B62" w:rsidRDefault="00BC7B6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D6D6DC" w14:textId="77777777" w:rsidR="00BC7B62" w:rsidRDefault="00BC7B62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5FDA50A" w14:textId="77777777" w:rsidR="00BC7B62" w:rsidRDefault="00BC7B6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EB158DC" w14:textId="77777777" w:rsidR="00BC7B62" w:rsidRDefault="00BC7B62" w:rsidP="0090320C">
            <w:r>
              <w:rPr>
                <w:sz w:val="16"/>
                <w:szCs w:val="16"/>
              </w:rPr>
              <w:t>R4-2413945</w:t>
            </w:r>
          </w:p>
        </w:tc>
        <w:tc>
          <w:tcPr>
            <w:tcW w:w="1597" w:type="dxa"/>
          </w:tcPr>
          <w:p w14:paraId="04AABCCD" w14:textId="77777777" w:rsidR="00BC7B62" w:rsidRDefault="00BC7B62" w:rsidP="0090320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519C5E3" w14:textId="77777777" w:rsidR="00BC7B62" w:rsidRDefault="00BC7B62" w:rsidP="0090320C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68C95EE4" w14:textId="77777777" w:rsidR="00BC7B62" w:rsidRDefault="00BC7B62" w:rsidP="0090320C">
            <w:r>
              <w:rPr>
                <w:sz w:val="16"/>
                <w:szCs w:val="16"/>
              </w:rPr>
              <w:t>A.13.4.3.1, A.13.4.3.2, A.13.4.3.7, A.13.4.3.8</w:t>
            </w:r>
          </w:p>
        </w:tc>
        <w:tc>
          <w:tcPr>
            <w:tcW w:w="998" w:type="dxa"/>
          </w:tcPr>
          <w:p w14:paraId="104A5155" w14:textId="77777777" w:rsidR="00BC7B62" w:rsidRDefault="00BC7B62" w:rsidP="0090320C">
            <w:r>
              <w:rPr>
                <w:sz w:val="16"/>
                <w:szCs w:val="16"/>
              </w:rPr>
              <w:t xml:space="preserve">TS/TR ... CR ... ; 36.521-3; TS/TR ... CR ... </w:t>
            </w:r>
          </w:p>
        </w:tc>
      </w:tr>
      <w:tr w:rsidR="00BC7B62" w14:paraId="7F862394" w14:textId="77777777" w:rsidTr="0090320C">
        <w:tc>
          <w:tcPr>
            <w:tcW w:w="879" w:type="dxa"/>
          </w:tcPr>
          <w:p w14:paraId="5412BBB8" w14:textId="77777777" w:rsidR="00BC7B62" w:rsidRDefault="00BC7B62" w:rsidP="0090320C">
            <w:r>
              <w:rPr>
                <w:sz w:val="16"/>
                <w:szCs w:val="16"/>
              </w:rPr>
              <w:lastRenderedPageBreak/>
              <w:t>36.133</w:t>
            </w:r>
          </w:p>
        </w:tc>
        <w:tc>
          <w:tcPr>
            <w:tcW w:w="637" w:type="dxa"/>
          </w:tcPr>
          <w:p w14:paraId="6DB85191" w14:textId="77777777" w:rsidR="00BC7B62" w:rsidRDefault="00BC7B62" w:rsidP="0090320C">
            <w:r>
              <w:rPr>
                <w:sz w:val="16"/>
                <w:szCs w:val="16"/>
              </w:rPr>
              <w:t>7329</w:t>
            </w:r>
          </w:p>
        </w:tc>
        <w:tc>
          <w:tcPr>
            <w:tcW w:w="517" w:type="dxa"/>
          </w:tcPr>
          <w:p w14:paraId="531E0BB4" w14:textId="77777777" w:rsidR="00BC7B62" w:rsidRDefault="00BC7B6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B3E51D" w14:textId="77777777" w:rsidR="00BC7B62" w:rsidRDefault="00BC7B6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695285" w14:textId="77777777" w:rsidR="00BC7B62" w:rsidRDefault="00BC7B62" w:rsidP="0090320C">
            <w:r>
              <w:rPr>
                <w:sz w:val="16"/>
                <w:szCs w:val="16"/>
              </w:rPr>
              <w:t>CR on downlink channel quality reporting accuracy test for NB-IoT over NTN</w:t>
            </w:r>
          </w:p>
        </w:tc>
        <w:tc>
          <w:tcPr>
            <w:tcW w:w="517" w:type="dxa"/>
          </w:tcPr>
          <w:p w14:paraId="058F68A6" w14:textId="77777777" w:rsidR="00BC7B62" w:rsidRDefault="00BC7B6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AE61D9" w14:textId="77777777" w:rsidR="00BC7B62" w:rsidRDefault="00BC7B62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1ECAEDA" w14:textId="77777777" w:rsidR="00BC7B62" w:rsidRDefault="00BC7B6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FFCC60C" w14:textId="77777777" w:rsidR="00BC7B62" w:rsidRDefault="00BC7B62" w:rsidP="0090320C">
            <w:r>
              <w:rPr>
                <w:sz w:val="16"/>
                <w:szCs w:val="16"/>
              </w:rPr>
              <w:t>R4-2411795</w:t>
            </w:r>
          </w:p>
        </w:tc>
        <w:tc>
          <w:tcPr>
            <w:tcW w:w="1597" w:type="dxa"/>
          </w:tcPr>
          <w:p w14:paraId="2F46A6EF" w14:textId="77777777" w:rsidR="00BC7B62" w:rsidRDefault="00BC7B62" w:rsidP="0090320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47ED9DE" w14:textId="77777777" w:rsidR="00BC7B62" w:rsidRDefault="00BC7B62" w:rsidP="0090320C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5178F895" w14:textId="77777777" w:rsidR="00BC7B62" w:rsidRDefault="00BC7B62" w:rsidP="0090320C">
            <w:r>
              <w:rPr>
                <w:sz w:val="16"/>
                <w:szCs w:val="16"/>
              </w:rPr>
              <w:t>A.13.6.2.5, A.13.6.2.6</w:t>
            </w:r>
          </w:p>
        </w:tc>
        <w:tc>
          <w:tcPr>
            <w:tcW w:w="998" w:type="dxa"/>
          </w:tcPr>
          <w:p w14:paraId="28E54B4A" w14:textId="77777777" w:rsidR="00BC7B62" w:rsidRDefault="00BC7B62" w:rsidP="0090320C">
            <w:r>
              <w:rPr>
                <w:sz w:val="16"/>
                <w:szCs w:val="16"/>
              </w:rPr>
              <w:t xml:space="preserve">TS/TR ... CR ... ; 36.521-3; TS/TR ... CR ... </w:t>
            </w:r>
          </w:p>
        </w:tc>
      </w:tr>
      <w:tr w:rsidR="00BC7B62" w14:paraId="2B34C6CC" w14:textId="77777777" w:rsidTr="0090320C">
        <w:tc>
          <w:tcPr>
            <w:tcW w:w="879" w:type="dxa"/>
          </w:tcPr>
          <w:p w14:paraId="580FF2D4" w14:textId="77777777" w:rsidR="00BC7B62" w:rsidRDefault="00BC7B62" w:rsidP="0090320C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76E397D6" w14:textId="77777777" w:rsidR="00BC7B62" w:rsidRDefault="00BC7B62" w:rsidP="0090320C">
            <w:r>
              <w:rPr>
                <w:sz w:val="16"/>
                <w:szCs w:val="16"/>
              </w:rPr>
              <w:t>7336</w:t>
            </w:r>
          </w:p>
        </w:tc>
        <w:tc>
          <w:tcPr>
            <w:tcW w:w="517" w:type="dxa"/>
          </w:tcPr>
          <w:p w14:paraId="1444F15E" w14:textId="77777777" w:rsidR="00BC7B62" w:rsidRDefault="00BC7B62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EC6A1B" w14:textId="77777777" w:rsidR="00BC7B62" w:rsidRDefault="00BC7B6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AF682D" w14:textId="77777777" w:rsidR="00BC7B62" w:rsidRDefault="00BC7B62" w:rsidP="0090320C">
            <w:r>
              <w:rPr>
                <w:sz w:val="16"/>
                <w:szCs w:val="16"/>
              </w:rPr>
              <w:t>(LTE_NBIOT_eMTC_NTN_req-Core) CR to 38.133 Update to GNSS gap configuration for IoT NTN</w:t>
            </w:r>
          </w:p>
        </w:tc>
        <w:tc>
          <w:tcPr>
            <w:tcW w:w="517" w:type="dxa"/>
          </w:tcPr>
          <w:p w14:paraId="573C3C12" w14:textId="77777777" w:rsidR="00BC7B62" w:rsidRDefault="00BC7B6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D96172" w14:textId="77777777" w:rsidR="00BC7B62" w:rsidRDefault="00BC7B62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A7C2342" w14:textId="77777777" w:rsidR="00BC7B62" w:rsidRDefault="00BC7B6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7619ACF" w14:textId="77777777" w:rsidR="00BC7B62" w:rsidRDefault="00BC7B62" w:rsidP="0090320C">
            <w:r>
              <w:rPr>
                <w:sz w:val="16"/>
                <w:szCs w:val="16"/>
              </w:rPr>
              <w:t>R4-2414029</w:t>
            </w:r>
          </w:p>
        </w:tc>
        <w:tc>
          <w:tcPr>
            <w:tcW w:w="1597" w:type="dxa"/>
          </w:tcPr>
          <w:p w14:paraId="467CA62E" w14:textId="77777777" w:rsidR="00BC7B62" w:rsidRDefault="00BC7B62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7000848" w14:textId="77777777" w:rsidR="00BC7B62" w:rsidRDefault="00BC7B62" w:rsidP="0090320C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174A7645" w14:textId="77777777" w:rsidR="00BC7B62" w:rsidRDefault="00BC7B62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A7ECD1" w14:textId="77777777" w:rsidR="00BC7B62" w:rsidRDefault="00BC7B62" w:rsidP="0090320C">
            <w:pPr>
              <w:rPr>
                <w:sz w:val="16"/>
                <w:szCs w:val="16"/>
              </w:rPr>
            </w:pPr>
          </w:p>
        </w:tc>
      </w:tr>
      <w:tr w:rsidR="00BC7B62" w14:paraId="5ADA7EF3" w14:textId="77777777" w:rsidTr="0090320C">
        <w:tc>
          <w:tcPr>
            <w:tcW w:w="879" w:type="dxa"/>
          </w:tcPr>
          <w:p w14:paraId="22BB54C8" w14:textId="77777777" w:rsidR="00BC7B62" w:rsidRDefault="00BC7B62" w:rsidP="0090320C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07B039E0" w14:textId="77777777" w:rsidR="00BC7B62" w:rsidRDefault="00BC7B62" w:rsidP="0090320C">
            <w:r>
              <w:rPr>
                <w:sz w:val="16"/>
                <w:szCs w:val="16"/>
              </w:rPr>
              <w:t>7352</w:t>
            </w:r>
          </w:p>
        </w:tc>
        <w:tc>
          <w:tcPr>
            <w:tcW w:w="517" w:type="dxa"/>
          </w:tcPr>
          <w:p w14:paraId="0EA90937" w14:textId="77777777" w:rsidR="00BC7B62" w:rsidRDefault="00BC7B62" w:rsidP="0090320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5D3375C" w14:textId="77777777" w:rsidR="00BC7B62" w:rsidRDefault="00BC7B6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FF76A0" w14:textId="77777777" w:rsidR="00BC7B62" w:rsidRDefault="00BC7B62" w:rsidP="0090320C">
            <w:r>
              <w:rPr>
                <w:sz w:val="16"/>
                <w:szCs w:val="16"/>
              </w:rPr>
              <w:t>(LTE_NBIOT_eMTC_NTN_req-Perf) CR on RSRP-ThresholdsNPRACH-InfoList for NB-IoT NTN (Cat-F Rel-18)</w:t>
            </w:r>
          </w:p>
        </w:tc>
        <w:tc>
          <w:tcPr>
            <w:tcW w:w="517" w:type="dxa"/>
          </w:tcPr>
          <w:p w14:paraId="6D76A66C" w14:textId="77777777" w:rsidR="00BC7B62" w:rsidRDefault="00BC7B6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DB7651" w14:textId="77777777" w:rsidR="00BC7B62" w:rsidRDefault="00BC7B62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D56EFA6" w14:textId="77777777" w:rsidR="00BC7B62" w:rsidRDefault="00BC7B6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B346E45" w14:textId="77777777" w:rsidR="00BC7B62" w:rsidRDefault="00BC7B62" w:rsidP="0090320C">
            <w:r>
              <w:rPr>
                <w:sz w:val="16"/>
                <w:szCs w:val="16"/>
              </w:rPr>
              <w:t>R4-2414108</w:t>
            </w:r>
          </w:p>
        </w:tc>
        <w:tc>
          <w:tcPr>
            <w:tcW w:w="1597" w:type="dxa"/>
          </w:tcPr>
          <w:p w14:paraId="25774B66" w14:textId="77777777" w:rsidR="00BC7B62" w:rsidRDefault="00BC7B62" w:rsidP="0090320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C94451E" w14:textId="77777777" w:rsidR="00BC7B62" w:rsidRDefault="00BC7B62" w:rsidP="0090320C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0F2C9187" w14:textId="77777777" w:rsidR="00BC7B62" w:rsidRDefault="00BC7B62" w:rsidP="0090320C">
            <w:r>
              <w:rPr>
                <w:sz w:val="16"/>
                <w:szCs w:val="16"/>
              </w:rPr>
              <w:t>A.13.3.2.1, A.13.3.2.2, A.13.3.2.3</w:t>
            </w:r>
          </w:p>
        </w:tc>
        <w:tc>
          <w:tcPr>
            <w:tcW w:w="998" w:type="dxa"/>
          </w:tcPr>
          <w:p w14:paraId="3BD7A4CF" w14:textId="77777777" w:rsidR="00BC7B62" w:rsidRDefault="00BC7B62" w:rsidP="0090320C">
            <w:r>
              <w:rPr>
                <w:sz w:val="16"/>
                <w:szCs w:val="16"/>
              </w:rPr>
              <w:t xml:space="preserve">TS/TR ... CR ... ; TS 36.533; TS/TR ... CR ... </w:t>
            </w:r>
          </w:p>
        </w:tc>
      </w:tr>
      <w:tr w:rsidR="00BC7B62" w14:paraId="54C0F359" w14:textId="77777777" w:rsidTr="0090320C">
        <w:tc>
          <w:tcPr>
            <w:tcW w:w="879" w:type="dxa"/>
          </w:tcPr>
          <w:p w14:paraId="0B4523BF" w14:textId="77777777" w:rsidR="00BC7B62" w:rsidRDefault="00BC7B62" w:rsidP="0090320C"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 w14:paraId="76790656" w14:textId="77777777" w:rsidR="00BC7B62" w:rsidRDefault="00BC7B62" w:rsidP="0090320C"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 w14:paraId="1BF51B0A" w14:textId="77777777" w:rsidR="00BC7B62" w:rsidRDefault="00BC7B6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1B039C" w14:textId="77777777" w:rsidR="00BC7B62" w:rsidRDefault="00BC7B6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8663B43" w14:textId="77777777" w:rsidR="00BC7B62" w:rsidRDefault="00BC7B62" w:rsidP="0090320C">
            <w:r>
              <w:rPr>
                <w:sz w:val="16"/>
                <w:szCs w:val="16"/>
              </w:rPr>
              <w:t>(LTE_NBIOT_eMTC_NTN_req-Perf)CR for TS36.181, Correction on Number of RX antennas in header row of tables for radiated demodulation test requirements</w:t>
            </w:r>
          </w:p>
        </w:tc>
        <w:tc>
          <w:tcPr>
            <w:tcW w:w="517" w:type="dxa"/>
          </w:tcPr>
          <w:p w14:paraId="24FC26AC" w14:textId="77777777" w:rsidR="00BC7B62" w:rsidRDefault="00BC7B6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646A33" w14:textId="77777777" w:rsidR="00BC7B62" w:rsidRDefault="00BC7B62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F4B1EF0" w14:textId="77777777" w:rsidR="00BC7B62" w:rsidRDefault="00BC7B6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FEEB321" w14:textId="77777777" w:rsidR="00BC7B62" w:rsidRDefault="00BC7B62" w:rsidP="0090320C">
            <w:r>
              <w:rPr>
                <w:sz w:val="16"/>
                <w:szCs w:val="16"/>
              </w:rPr>
              <w:t>R4-2411132</w:t>
            </w:r>
          </w:p>
        </w:tc>
        <w:tc>
          <w:tcPr>
            <w:tcW w:w="1597" w:type="dxa"/>
          </w:tcPr>
          <w:p w14:paraId="435ADFF1" w14:textId="77777777" w:rsidR="00BC7B62" w:rsidRDefault="00BC7B62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04DEA0F" w14:textId="77777777" w:rsidR="00BC7B62" w:rsidRDefault="00BC7B62" w:rsidP="0090320C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1818FC32" w14:textId="77777777" w:rsidR="00BC7B62" w:rsidRDefault="00BC7B62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8FCD3A" w14:textId="77777777" w:rsidR="00BC7B62" w:rsidRDefault="00BC7B62" w:rsidP="0090320C">
            <w:pPr>
              <w:rPr>
                <w:sz w:val="16"/>
                <w:szCs w:val="16"/>
              </w:rPr>
            </w:pPr>
          </w:p>
        </w:tc>
      </w:tr>
      <w:tr w:rsidR="00BC7B62" w14:paraId="71014B57" w14:textId="77777777" w:rsidTr="0090320C">
        <w:tc>
          <w:tcPr>
            <w:tcW w:w="879" w:type="dxa"/>
          </w:tcPr>
          <w:p w14:paraId="09448FE7" w14:textId="77777777" w:rsidR="00BC7B62" w:rsidRDefault="00BC7B62" w:rsidP="0090320C"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 w14:paraId="265139FB" w14:textId="77777777" w:rsidR="00BC7B62" w:rsidRDefault="00BC7B62" w:rsidP="0090320C"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 w14:paraId="152A1A58" w14:textId="77777777" w:rsidR="00BC7B62" w:rsidRDefault="00BC7B6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415260" w14:textId="77777777" w:rsidR="00BC7B62" w:rsidRDefault="00BC7B6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01ED63" w14:textId="77777777" w:rsidR="00BC7B62" w:rsidRDefault="00BC7B62" w:rsidP="0090320C">
            <w:r>
              <w:rPr>
                <w:sz w:val="16"/>
                <w:szCs w:val="16"/>
              </w:rPr>
              <w:t>(LTE_NBIoT_eMTC_NTN_req) Collection of IoT-NTN SAN demodulation conformance requirements</w:t>
            </w:r>
          </w:p>
        </w:tc>
        <w:tc>
          <w:tcPr>
            <w:tcW w:w="517" w:type="dxa"/>
          </w:tcPr>
          <w:p w14:paraId="38FCD7DD" w14:textId="77777777" w:rsidR="00BC7B62" w:rsidRDefault="00BC7B6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F21E83" w14:textId="77777777" w:rsidR="00BC7B62" w:rsidRDefault="00BC7B62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18970A4" w14:textId="77777777" w:rsidR="00BC7B62" w:rsidRDefault="00BC7B6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0B31062" w14:textId="77777777" w:rsidR="00BC7B62" w:rsidRDefault="00BC7B62" w:rsidP="0090320C">
            <w:r>
              <w:rPr>
                <w:sz w:val="16"/>
                <w:szCs w:val="16"/>
              </w:rPr>
              <w:t>R4-2412548</w:t>
            </w:r>
          </w:p>
        </w:tc>
        <w:tc>
          <w:tcPr>
            <w:tcW w:w="1597" w:type="dxa"/>
          </w:tcPr>
          <w:p w14:paraId="60883A0B" w14:textId="77777777" w:rsidR="00BC7B62" w:rsidRDefault="00BC7B62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527ABE9" w14:textId="77777777" w:rsidR="00BC7B62" w:rsidRDefault="00BC7B62" w:rsidP="0090320C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3DFAE369" w14:textId="77777777" w:rsidR="00BC7B62" w:rsidRDefault="00BC7B62" w:rsidP="0090320C">
            <w:r>
              <w:rPr>
                <w:sz w:val="16"/>
                <w:szCs w:val="16"/>
              </w:rPr>
              <w:t>8.4.1.5, 11.2, 11.3. 11.4, 11.5</w:t>
            </w:r>
          </w:p>
        </w:tc>
        <w:tc>
          <w:tcPr>
            <w:tcW w:w="998" w:type="dxa"/>
          </w:tcPr>
          <w:p w14:paraId="5CF2FDD9" w14:textId="77777777" w:rsidR="00BC7B62" w:rsidRDefault="00BC7B62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07A4FBF4" w14:textId="77777777" w:rsidR="00E144C4" w:rsidRDefault="00E144C4" w:rsidP="00E144C4"/>
    <w:p w14:paraId="5F627C42" w14:textId="77777777" w:rsidR="00E144C4" w:rsidRDefault="00E144C4" w:rsidP="00E144C4"/>
    <w:p w14:paraId="792123EC" w14:textId="710FB525" w:rsidR="00E144C4" w:rsidRDefault="001B2A06" w:rsidP="00512C52">
      <w:pPr>
        <w:pStyle w:val="Heading2"/>
        <w:rPr>
          <w:rFonts w:cs="Arial"/>
          <w:noProof/>
        </w:rPr>
      </w:pPr>
      <w:r w:rsidRPr="001B2A06">
        <w:rPr>
          <w:noProof/>
        </w:rPr>
        <w:t>RP-242152</w:t>
      </w:r>
    </w:p>
    <w:p w14:paraId="076BFF5C" w14:textId="4F8DA4A9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B2A06" w:rsidRPr="001B2A06">
        <w:rPr>
          <w:rFonts w:ascii="Arial" w:hAnsi="Arial" w:cs="Arial"/>
          <w:b/>
          <w:bCs/>
        </w:rPr>
        <w:t>RAN4 CRs to Maintenance for Closed WIs/SIs for REL-18 and earlier - Batch 4</w:t>
      </w:r>
    </w:p>
    <w:p w14:paraId="5530322E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C7B62" w:rsidRPr="004E535C" w14:paraId="17ADBBE0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96CE8A3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2561B9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F22CC00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F8F504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DDC6C33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C2FC0E3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078EB9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FFB02E9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BAB64DC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94918F4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44EF1A0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3986EAC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9DABDBD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C7B62" w14:paraId="4BBF1506" w14:textId="77777777" w:rsidTr="0090320C">
        <w:tc>
          <w:tcPr>
            <w:tcW w:w="879" w:type="dxa"/>
          </w:tcPr>
          <w:p w14:paraId="7F0D4D66" w14:textId="77777777" w:rsidR="00BC7B62" w:rsidRDefault="00BC7B62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C5F37C5" w14:textId="77777777" w:rsidR="00BC7B62" w:rsidRDefault="00BC7B62" w:rsidP="0090320C">
            <w:r>
              <w:rPr>
                <w:sz w:val="16"/>
                <w:szCs w:val="16"/>
              </w:rPr>
              <w:t>2413</w:t>
            </w:r>
          </w:p>
        </w:tc>
        <w:tc>
          <w:tcPr>
            <w:tcW w:w="517" w:type="dxa"/>
          </w:tcPr>
          <w:p w14:paraId="2BEB41D5" w14:textId="77777777" w:rsidR="00BC7B62" w:rsidRDefault="00BC7B6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4943DE" w14:textId="77777777" w:rsidR="00BC7B62" w:rsidRDefault="00BC7B6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BDA465" w14:textId="77777777" w:rsidR="00BC7B62" w:rsidRDefault="00BC7B62" w:rsidP="0090320C">
            <w:r>
              <w:rPr>
                <w:sz w:val="16"/>
                <w:szCs w:val="16"/>
              </w:rPr>
              <w:t>CR 38.101-1 addtion of ETSI TC RT based on ECC Decision(20)02 reference to NB blocking</w:t>
            </w:r>
          </w:p>
        </w:tc>
        <w:tc>
          <w:tcPr>
            <w:tcW w:w="517" w:type="dxa"/>
          </w:tcPr>
          <w:p w14:paraId="3A587D33" w14:textId="77777777" w:rsidR="00BC7B62" w:rsidRDefault="00BC7B6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C7E471" w14:textId="77777777" w:rsidR="00BC7B62" w:rsidRDefault="00BC7B62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293B7DD" w14:textId="77777777" w:rsidR="00BC7B62" w:rsidRDefault="00BC7B6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8017A04" w14:textId="77777777" w:rsidR="00BC7B62" w:rsidRDefault="00BC7B62" w:rsidP="0090320C">
            <w:r>
              <w:rPr>
                <w:sz w:val="16"/>
                <w:szCs w:val="16"/>
              </w:rPr>
              <w:t>R4-2411994</w:t>
            </w:r>
          </w:p>
        </w:tc>
        <w:tc>
          <w:tcPr>
            <w:tcW w:w="1597" w:type="dxa"/>
          </w:tcPr>
          <w:p w14:paraId="4BB2D866" w14:textId="77777777" w:rsidR="00BC7B62" w:rsidRDefault="00BC7B62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7249EF1" w14:textId="77777777" w:rsidR="00BC7B62" w:rsidRDefault="00BC7B62" w:rsidP="0090320C">
            <w:r>
              <w:rPr>
                <w:sz w:val="16"/>
                <w:szCs w:val="16"/>
              </w:rPr>
              <w:t>LTE_NR_HPUE_FWVM_R18-Core</w:t>
            </w:r>
          </w:p>
        </w:tc>
        <w:tc>
          <w:tcPr>
            <w:tcW w:w="2323" w:type="dxa"/>
          </w:tcPr>
          <w:p w14:paraId="42F24DE1" w14:textId="77777777" w:rsidR="00BC7B62" w:rsidRDefault="00BC7B62" w:rsidP="0090320C">
            <w:r>
              <w:rPr>
                <w:sz w:val="16"/>
                <w:szCs w:val="16"/>
              </w:rPr>
              <w:t>7.6.2, 7.6.3, 7.6.4</w:t>
            </w:r>
          </w:p>
        </w:tc>
        <w:tc>
          <w:tcPr>
            <w:tcW w:w="998" w:type="dxa"/>
          </w:tcPr>
          <w:p w14:paraId="64A291C5" w14:textId="77777777" w:rsidR="00BC7B62" w:rsidRDefault="00BC7B62" w:rsidP="0090320C">
            <w:r>
              <w:rPr>
                <w:sz w:val="16"/>
                <w:szCs w:val="16"/>
              </w:rPr>
              <w:t xml:space="preserve">TS/TR ... CR ... ; TS 38.521 ; TS/TR ... CR ... </w:t>
            </w:r>
          </w:p>
        </w:tc>
      </w:tr>
      <w:tr w:rsidR="00BC7B62" w14:paraId="2AA1C420" w14:textId="77777777" w:rsidTr="0090320C">
        <w:tc>
          <w:tcPr>
            <w:tcW w:w="879" w:type="dxa"/>
          </w:tcPr>
          <w:p w14:paraId="7C965494" w14:textId="77777777" w:rsidR="00BC7B62" w:rsidRDefault="00BC7B62" w:rsidP="0090320C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2E37A3F5" w14:textId="77777777" w:rsidR="00BC7B62" w:rsidRDefault="00BC7B62" w:rsidP="0090320C">
            <w:r>
              <w:rPr>
                <w:sz w:val="16"/>
                <w:szCs w:val="16"/>
              </w:rPr>
              <w:t>2493</w:t>
            </w:r>
          </w:p>
        </w:tc>
        <w:tc>
          <w:tcPr>
            <w:tcW w:w="517" w:type="dxa"/>
          </w:tcPr>
          <w:p w14:paraId="2799C0F4" w14:textId="77777777" w:rsidR="00BC7B62" w:rsidRDefault="00BC7B6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8C070A" w14:textId="77777777" w:rsidR="00BC7B62" w:rsidRDefault="00BC7B6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F6DF87" w14:textId="77777777" w:rsidR="00BC7B62" w:rsidRDefault="00BC7B62" w:rsidP="0090320C">
            <w:r>
              <w:rPr>
                <w:sz w:val="16"/>
                <w:szCs w:val="16"/>
              </w:rPr>
              <w:t>(LTE_NR_HPUE_FWVM_R18-Core) Clarification on FRMCS PC1 applicability for bands n100 and n101</w:t>
            </w:r>
          </w:p>
        </w:tc>
        <w:tc>
          <w:tcPr>
            <w:tcW w:w="517" w:type="dxa"/>
          </w:tcPr>
          <w:p w14:paraId="67EA102A" w14:textId="77777777" w:rsidR="00BC7B62" w:rsidRDefault="00BC7B6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7AF819" w14:textId="77777777" w:rsidR="00BC7B62" w:rsidRDefault="00BC7B62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D8C8C95" w14:textId="77777777" w:rsidR="00BC7B62" w:rsidRDefault="00BC7B6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3F9FE21" w14:textId="77777777" w:rsidR="00BC7B62" w:rsidRDefault="00BC7B62" w:rsidP="0090320C">
            <w:r>
              <w:rPr>
                <w:sz w:val="16"/>
                <w:szCs w:val="16"/>
              </w:rPr>
              <w:t>R4-2413240</w:t>
            </w:r>
          </w:p>
        </w:tc>
        <w:tc>
          <w:tcPr>
            <w:tcW w:w="1597" w:type="dxa"/>
          </w:tcPr>
          <w:p w14:paraId="18971534" w14:textId="77777777" w:rsidR="00BC7B62" w:rsidRDefault="00BC7B62" w:rsidP="0090320C">
            <w:r>
              <w:rPr>
                <w:sz w:val="16"/>
                <w:szCs w:val="16"/>
              </w:rPr>
              <w:t>Huawei, HiSilicon, UIC</w:t>
            </w:r>
          </w:p>
        </w:tc>
        <w:tc>
          <w:tcPr>
            <w:tcW w:w="1122" w:type="dxa"/>
          </w:tcPr>
          <w:p w14:paraId="77151DDD" w14:textId="77777777" w:rsidR="00BC7B62" w:rsidRDefault="00BC7B62" w:rsidP="0090320C">
            <w:r>
              <w:rPr>
                <w:sz w:val="16"/>
                <w:szCs w:val="16"/>
              </w:rPr>
              <w:t>LTE_NR_HPUE_FWVM_R18-Core</w:t>
            </w:r>
          </w:p>
        </w:tc>
        <w:tc>
          <w:tcPr>
            <w:tcW w:w="2323" w:type="dxa"/>
          </w:tcPr>
          <w:p w14:paraId="0027AD69" w14:textId="77777777" w:rsidR="00BC7B62" w:rsidRDefault="00BC7B62" w:rsidP="0090320C">
            <w:r>
              <w:rPr>
                <w:sz w:val="16"/>
                <w:szCs w:val="16"/>
              </w:rPr>
              <w:t>6.2.1</w:t>
            </w:r>
          </w:p>
        </w:tc>
        <w:tc>
          <w:tcPr>
            <w:tcW w:w="998" w:type="dxa"/>
          </w:tcPr>
          <w:p w14:paraId="0D344E05" w14:textId="77777777" w:rsidR="00BC7B62" w:rsidRDefault="00BC7B62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C7B62" w14:paraId="04B26759" w14:textId="77777777" w:rsidTr="0090320C">
        <w:tc>
          <w:tcPr>
            <w:tcW w:w="879" w:type="dxa"/>
          </w:tcPr>
          <w:p w14:paraId="1AEDCB39" w14:textId="77777777" w:rsidR="00BC7B62" w:rsidRDefault="00BC7B62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F99F880" w14:textId="77777777" w:rsidR="00BC7B62" w:rsidRDefault="00BC7B62" w:rsidP="0090320C">
            <w:r>
              <w:rPr>
                <w:sz w:val="16"/>
                <w:szCs w:val="16"/>
              </w:rPr>
              <w:t>4640</w:t>
            </w:r>
          </w:p>
        </w:tc>
        <w:tc>
          <w:tcPr>
            <w:tcW w:w="517" w:type="dxa"/>
          </w:tcPr>
          <w:p w14:paraId="40DF1DD4" w14:textId="77777777" w:rsidR="00BC7B62" w:rsidRDefault="00BC7B62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882F9C" w14:textId="77777777" w:rsidR="00BC7B62" w:rsidRDefault="00BC7B62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59750E1" w14:textId="77777777" w:rsidR="00BC7B62" w:rsidRDefault="00BC7B62" w:rsidP="0090320C">
            <w:r>
              <w:rPr>
                <w:sz w:val="16"/>
                <w:szCs w:val="16"/>
              </w:rPr>
              <w:t>(LTE_NR_DC_CA_enh-Core) CR on IDLE mode CA/DC measurements</w:t>
            </w:r>
          </w:p>
        </w:tc>
        <w:tc>
          <w:tcPr>
            <w:tcW w:w="517" w:type="dxa"/>
          </w:tcPr>
          <w:p w14:paraId="7906C670" w14:textId="77777777" w:rsidR="00BC7B62" w:rsidRDefault="00BC7B6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F7BCD0" w14:textId="77777777" w:rsidR="00BC7B62" w:rsidRDefault="00BC7B62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2213306F" w14:textId="77777777" w:rsidR="00BC7B62" w:rsidRDefault="00BC7B6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535E6FE" w14:textId="77777777" w:rsidR="00BC7B62" w:rsidRDefault="00BC7B62" w:rsidP="0090320C">
            <w:r>
              <w:rPr>
                <w:sz w:val="16"/>
                <w:szCs w:val="16"/>
              </w:rPr>
              <w:t>R4-2413937</w:t>
            </w:r>
          </w:p>
        </w:tc>
        <w:tc>
          <w:tcPr>
            <w:tcW w:w="1597" w:type="dxa"/>
          </w:tcPr>
          <w:p w14:paraId="0FEB81DB" w14:textId="77777777" w:rsidR="00BC7B62" w:rsidRDefault="00BC7B62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8E17165" w14:textId="77777777" w:rsidR="00BC7B62" w:rsidRDefault="00BC7B62" w:rsidP="0090320C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5BC80A6E" w14:textId="77777777" w:rsidR="00BC7B62" w:rsidRDefault="00BC7B62" w:rsidP="0090320C">
            <w:r>
              <w:rPr>
                <w:sz w:val="16"/>
                <w:szCs w:val="16"/>
              </w:rPr>
              <w:t>4.4.2.2, 4.4.2.4</w:t>
            </w:r>
          </w:p>
        </w:tc>
        <w:tc>
          <w:tcPr>
            <w:tcW w:w="998" w:type="dxa"/>
          </w:tcPr>
          <w:p w14:paraId="2444F687" w14:textId="77777777" w:rsidR="00BC7B62" w:rsidRDefault="00BC7B62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C7B62" w14:paraId="1E615F7E" w14:textId="77777777" w:rsidTr="0090320C">
        <w:tc>
          <w:tcPr>
            <w:tcW w:w="879" w:type="dxa"/>
          </w:tcPr>
          <w:p w14:paraId="4B336DB0" w14:textId="77777777" w:rsidR="00BC7B62" w:rsidRDefault="00BC7B62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F03E729" w14:textId="77777777" w:rsidR="00BC7B62" w:rsidRDefault="00BC7B62" w:rsidP="0090320C">
            <w:r>
              <w:rPr>
                <w:sz w:val="16"/>
                <w:szCs w:val="16"/>
              </w:rPr>
              <w:t>4641</w:t>
            </w:r>
          </w:p>
        </w:tc>
        <w:tc>
          <w:tcPr>
            <w:tcW w:w="517" w:type="dxa"/>
          </w:tcPr>
          <w:p w14:paraId="23C7CACA" w14:textId="77777777" w:rsidR="00BC7B62" w:rsidRDefault="00BC7B62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BB7861" w14:textId="77777777" w:rsidR="00BC7B62" w:rsidRDefault="00BC7B62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0608A4" w14:textId="77777777" w:rsidR="00BC7B62" w:rsidRDefault="00BC7B62" w:rsidP="0090320C">
            <w:r>
              <w:rPr>
                <w:sz w:val="16"/>
                <w:szCs w:val="16"/>
              </w:rPr>
              <w:t>(LTE_NR_DC_CA_enh-Core) CR on IDLE mode CA/DC measurements</w:t>
            </w:r>
          </w:p>
        </w:tc>
        <w:tc>
          <w:tcPr>
            <w:tcW w:w="517" w:type="dxa"/>
          </w:tcPr>
          <w:p w14:paraId="5B864887" w14:textId="77777777" w:rsidR="00BC7B62" w:rsidRDefault="00BC7B6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9951C9" w14:textId="77777777" w:rsidR="00BC7B62" w:rsidRDefault="00BC7B62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19E377B2" w14:textId="77777777" w:rsidR="00BC7B62" w:rsidRDefault="00BC7B6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6739BD0" w14:textId="77777777" w:rsidR="00BC7B62" w:rsidRDefault="00BC7B62" w:rsidP="0090320C">
            <w:r>
              <w:rPr>
                <w:sz w:val="16"/>
                <w:szCs w:val="16"/>
              </w:rPr>
              <w:t>R4-2413938</w:t>
            </w:r>
          </w:p>
        </w:tc>
        <w:tc>
          <w:tcPr>
            <w:tcW w:w="1597" w:type="dxa"/>
          </w:tcPr>
          <w:p w14:paraId="5C2D6496" w14:textId="77777777" w:rsidR="00BC7B62" w:rsidRDefault="00BC7B62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478A928" w14:textId="77777777" w:rsidR="00BC7B62" w:rsidRDefault="00BC7B62" w:rsidP="0090320C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33FE3521" w14:textId="77777777" w:rsidR="00BC7B62" w:rsidRDefault="00BC7B62" w:rsidP="0090320C">
            <w:r>
              <w:rPr>
                <w:sz w:val="16"/>
                <w:szCs w:val="16"/>
              </w:rPr>
              <w:t>4.4.2.2, 4.4.2.4</w:t>
            </w:r>
          </w:p>
        </w:tc>
        <w:tc>
          <w:tcPr>
            <w:tcW w:w="998" w:type="dxa"/>
          </w:tcPr>
          <w:p w14:paraId="3A490569" w14:textId="77777777" w:rsidR="00BC7B62" w:rsidRDefault="00BC7B62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C7B62" w14:paraId="19FD1D04" w14:textId="77777777" w:rsidTr="0090320C">
        <w:tc>
          <w:tcPr>
            <w:tcW w:w="879" w:type="dxa"/>
          </w:tcPr>
          <w:p w14:paraId="18993027" w14:textId="77777777" w:rsidR="00BC7B62" w:rsidRDefault="00BC7B62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7D917AB" w14:textId="77777777" w:rsidR="00BC7B62" w:rsidRDefault="00BC7B62" w:rsidP="0090320C">
            <w:r>
              <w:rPr>
                <w:sz w:val="16"/>
                <w:szCs w:val="16"/>
              </w:rPr>
              <w:t>4642</w:t>
            </w:r>
          </w:p>
        </w:tc>
        <w:tc>
          <w:tcPr>
            <w:tcW w:w="517" w:type="dxa"/>
          </w:tcPr>
          <w:p w14:paraId="6E6DCA3E" w14:textId="77777777" w:rsidR="00BC7B62" w:rsidRDefault="00BC7B6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F4A589" w14:textId="77777777" w:rsidR="00BC7B62" w:rsidRDefault="00BC7B6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7F39BC" w14:textId="77777777" w:rsidR="00BC7B62" w:rsidRDefault="00BC7B62" w:rsidP="0090320C">
            <w:r>
              <w:rPr>
                <w:sz w:val="16"/>
                <w:szCs w:val="16"/>
              </w:rPr>
              <w:t>(LTE_NR_DC_CA_enh-Core) CR on IDLE mode CA/DC measurements</w:t>
            </w:r>
          </w:p>
        </w:tc>
        <w:tc>
          <w:tcPr>
            <w:tcW w:w="517" w:type="dxa"/>
          </w:tcPr>
          <w:p w14:paraId="03D6A749" w14:textId="77777777" w:rsidR="00BC7B62" w:rsidRDefault="00BC7B62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CDC41A8" w14:textId="77777777" w:rsidR="00BC7B62" w:rsidRDefault="00BC7B62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8CFB555" w14:textId="77777777" w:rsidR="00BC7B62" w:rsidRDefault="00BC7B6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36C358D" w14:textId="77777777" w:rsidR="00BC7B62" w:rsidRDefault="00BC7B62" w:rsidP="0090320C">
            <w:r>
              <w:rPr>
                <w:sz w:val="16"/>
                <w:szCs w:val="16"/>
              </w:rPr>
              <w:t>R4-2411365</w:t>
            </w:r>
          </w:p>
        </w:tc>
        <w:tc>
          <w:tcPr>
            <w:tcW w:w="1597" w:type="dxa"/>
          </w:tcPr>
          <w:p w14:paraId="094F3A7E" w14:textId="77777777" w:rsidR="00BC7B62" w:rsidRDefault="00BC7B62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F83A633" w14:textId="77777777" w:rsidR="00BC7B62" w:rsidRDefault="00BC7B62" w:rsidP="0090320C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388BD5BC" w14:textId="77777777" w:rsidR="00BC7B62" w:rsidRDefault="00BC7B62" w:rsidP="0090320C">
            <w:r>
              <w:rPr>
                <w:sz w:val="16"/>
                <w:szCs w:val="16"/>
              </w:rPr>
              <w:t>4.4.2.2, 4.4.2.4</w:t>
            </w:r>
          </w:p>
        </w:tc>
        <w:tc>
          <w:tcPr>
            <w:tcW w:w="998" w:type="dxa"/>
          </w:tcPr>
          <w:p w14:paraId="679353A7" w14:textId="77777777" w:rsidR="00BC7B62" w:rsidRDefault="00BC7B62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C7B62" w14:paraId="7B29A9DE" w14:textId="77777777" w:rsidTr="0090320C">
        <w:tc>
          <w:tcPr>
            <w:tcW w:w="879" w:type="dxa"/>
          </w:tcPr>
          <w:p w14:paraId="1E4ED2C9" w14:textId="77777777" w:rsidR="00BC7B62" w:rsidRDefault="00BC7B62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0F92290" w14:textId="77777777" w:rsidR="00BC7B62" w:rsidRDefault="00BC7B62" w:rsidP="0090320C">
            <w:r>
              <w:rPr>
                <w:sz w:val="16"/>
                <w:szCs w:val="16"/>
              </w:rPr>
              <w:t>4850</w:t>
            </w:r>
          </w:p>
        </w:tc>
        <w:tc>
          <w:tcPr>
            <w:tcW w:w="517" w:type="dxa"/>
          </w:tcPr>
          <w:p w14:paraId="00AFDB56" w14:textId="77777777" w:rsidR="00BC7B62" w:rsidRDefault="00BC7B62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7E30BB" w14:textId="77777777" w:rsidR="00BC7B62" w:rsidRDefault="00BC7B62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206283" w14:textId="77777777" w:rsidR="00BC7B62" w:rsidRDefault="00BC7B62" w:rsidP="0090320C">
            <w:r>
              <w:rPr>
                <w:sz w:val="16"/>
                <w:szCs w:val="16"/>
              </w:rPr>
              <w:t>(LTE_NR_MUSIM-Core) CR on Rel-17 MUSIM core requirements</w:t>
            </w:r>
          </w:p>
        </w:tc>
        <w:tc>
          <w:tcPr>
            <w:tcW w:w="517" w:type="dxa"/>
          </w:tcPr>
          <w:p w14:paraId="466FDBE2" w14:textId="77777777" w:rsidR="00BC7B62" w:rsidRDefault="00BC7B6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5351F4" w14:textId="77777777" w:rsidR="00BC7B62" w:rsidRDefault="00BC7B62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337BEA36" w14:textId="77777777" w:rsidR="00BC7B62" w:rsidRDefault="00BC7B6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3D4FB06" w14:textId="77777777" w:rsidR="00BC7B62" w:rsidRDefault="00BC7B62" w:rsidP="0090320C">
            <w:r>
              <w:rPr>
                <w:sz w:val="16"/>
                <w:szCs w:val="16"/>
              </w:rPr>
              <w:t>R4-2414031</w:t>
            </w:r>
          </w:p>
        </w:tc>
        <w:tc>
          <w:tcPr>
            <w:tcW w:w="1597" w:type="dxa"/>
          </w:tcPr>
          <w:p w14:paraId="0CAEF41E" w14:textId="77777777" w:rsidR="00BC7B62" w:rsidRDefault="00BC7B62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ED7DBB2" w14:textId="77777777" w:rsidR="00BC7B62" w:rsidRDefault="00BC7B62" w:rsidP="0090320C">
            <w:r>
              <w:rPr>
                <w:sz w:val="16"/>
                <w:szCs w:val="16"/>
              </w:rPr>
              <w:t>LTE_NR_MUSIM-Core</w:t>
            </w:r>
          </w:p>
        </w:tc>
        <w:tc>
          <w:tcPr>
            <w:tcW w:w="2323" w:type="dxa"/>
          </w:tcPr>
          <w:p w14:paraId="2A14095E" w14:textId="77777777" w:rsidR="00BC7B62" w:rsidRDefault="00BC7B62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B81C7C" w14:textId="77777777" w:rsidR="00BC7B62" w:rsidRDefault="00BC7B62" w:rsidP="0090320C">
            <w:pPr>
              <w:rPr>
                <w:sz w:val="16"/>
                <w:szCs w:val="16"/>
              </w:rPr>
            </w:pPr>
          </w:p>
        </w:tc>
      </w:tr>
      <w:tr w:rsidR="00BC7B62" w14:paraId="624D9028" w14:textId="77777777" w:rsidTr="0090320C">
        <w:tc>
          <w:tcPr>
            <w:tcW w:w="879" w:type="dxa"/>
          </w:tcPr>
          <w:p w14:paraId="0866AE46" w14:textId="77777777" w:rsidR="00BC7B62" w:rsidRDefault="00BC7B62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6387A63" w14:textId="77777777" w:rsidR="00BC7B62" w:rsidRDefault="00BC7B62" w:rsidP="0090320C">
            <w:r>
              <w:rPr>
                <w:sz w:val="16"/>
                <w:szCs w:val="16"/>
              </w:rPr>
              <w:t>4902</w:t>
            </w:r>
          </w:p>
        </w:tc>
        <w:tc>
          <w:tcPr>
            <w:tcW w:w="517" w:type="dxa"/>
          </w:tcPr>
          <w:p w14:paraId="1FBC0255" w14:textId="77777777" w:rsidR="00BC7B62" w:rsidRDefault="00BC7B62" w:rsidP="0090320C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0AB22C9B" w14:textId="77777777" w:rsidR="00BC7B62" w:rsidRDefault="00BC7B62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65F2D9" w14:textId="77777777" w:rsidR="00BC7B62" w:rsidRDefault="00BC7B62" w:rsidP="0090320C">
            <w:r>
              <w:rPr>
                <w:sz w:val="16"/>
                <w:szCs w:val="16"/>
              </w:rPr>
              <w:t>(LTE_NR_DC_enh2-Core) CR on fast SCell activation in FR2_R17</w:t>
            </w:r>
          </w:p>
        </w:tc>
        <w:tc>
          <w:tcPr>
            <w:tcW w:w="517" w:type="dxa"/>
          </w:tcPr>
          <w:p w14:paraId="1222660C" w14:textId="77777777" w:rsidR="00BC7B62" w:rsidRDefault="00BC7B6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B18D89" w14:textId="77777777" w:rsidR="00BC7B62" w:rsidRDefault="00BC7B62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528F9CEE" w14:textId="77777777" w:rsidR="00BC7B62" w:rsidRDefault="00BC7B6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A844055" w14:textId="77777777" w:rsidR="00BC7B62" w:rsidRDefault="00BC7B62" w:rsidP="0090320C">
            <w:r>
              <w:rPr>
                <w:sz w:val="16"/>
                <w:szCs w:val="16"/>
              </w:rPr>
              <w:t>R4-2414116</w:t>
            </w:r>
          </w:p>
        </w:tc>
        <w:tc>
          <w:tcPr>
            <w:tcW w:w="1597" w:type="dxa"/>
          </w:tcPr>
          <w:p w14:paraId="6EA4EFF7" w14:textId="77777777" w:rsidR="00BC7B62" w:rsidRDefault="00BC7B62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896D6EF" w14:textId="77777777" w:rsidR="00BC7B62" w:rsidRDefault="00BC7B62" w:rsidP="0090320C">
            <w:r>
              <w:rPr>
                <w:sz w:val="16"/>
                <w:szCs w:val="16"/>
              </w:rPr>
              <w:t>LTE_NR_DC_enh2-Core</w:t>
            </w:r>
          </w:p>
        </w:tc>
        <w:tc>
          <w:tcPr>
            <w:tcW w:w="2323" w:type="dxa"/>
          </w:tcPr>
          <w:p w14:paraId="5DC06092" w14:textId="77777777" w:rsidR="00BC7B62" w:rsidRDefault="00BC7B62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45A166" w14:textId="77777777" w:rsidR="00BC7B62" w:rsidRDefault="00BC7B62" w:rsidP="0090320C">
            <w:pPr>
              <w:rPr>
                <w:sz w:val="16"/>
                <w:szCs w:val="16"/>
              </w:rPr>
            </w:pPr>
          </w:p>
        </w:tc>
      </w:tr>
      <w:tr w:rsidR="00BC7B62" w14:paraId="32A9623D" w14:textId="77777777" w:rsidTr="0090320C">
        <w:tc>
          <w:tcPr>
            <w:tcW w:w="879" w:type="dxa"/>
          </w:tcPr>
          <w:p w14:paraId="54A04105" w14:textId="77777777" w:rsidR="00BC7B62" w:rsidRDefault="00BC7B62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2EB4BA3" w14:textId="77777777" w:rsidR="00BC7B62" w:rsidRDefault="00BC7B62" w:rsidP="0090320C">
            <w:r>
              <w:rPr>
                <w:sz w:val="16"/>
                <w:szCs w:val="16"/>
              </w:rPr>
              <w:t>4911</w:t>
            </w:r>
          </w:p>
        </w:tc>
        <w:tc>
          <w:tcPr>
            <w:tcW w:w="517" w:type="dxa"/>
          </w:tcPr>
          <w:p w14:paraId="37C1787E" w14:textId="77777777" w:rsidR="00BC7B62" w:rsidRDefault="00BC7B6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38502B" w14:textId="77777777" w:rsidR="00BC7B62" w:rsidRDefault="00BC7B6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6845A8" w14:textId="77777777" w:rsidR="00BC7B62" w:rsidRDefault="00BC7B62" w:rsidP="0090320C">
            <w:r>
              <w:rPr>
                <w:sz w:val="16"/>
                <w:szCs w:val="16"/>
              </w:rPr>
              <w:t>(LTE_NR_DC_enh2-Core) CR on fast SCell activation in FR2_R18</w:t>
            </w:r>
          </w:p>
        </w:tc>
        <w:tc>
          <w:tcPr>
            <w:tcW w:w="517" w:type="dxa"/>
          </w:tcPr>
          <w:p w14:paraId="6E45152C" w14:textId="77777777" w:rsidR="00BC7B62" w:rsidRDefault="00BC7B62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B4A1C56" w14:textId="77777777" w:rsidR="00BC7B62" w:rsidRDefault="00BC7B62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52E0A0D" w14:textId="77777777" w:rsidR="00BC7B62" w:rsidRDefault="00BC7B6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2446379" w14:textId="77777777" w:rsidR="00BC7B62" w:rsidRDefault="00BC7B62" w:rsidP="0090320C">
            <w:r>
              <w:rPr>
                <w:sz w:val="16"/>
                <w:szCs w:val="16"/>
              </w:rPr>
              <w:t>R4-2413101</w:t>
            </w:r>
          </w:p>
        </w:tc>
        <w:tc>
          <w:tcPr>
            <w:tcW w:w="1597" w:type="dxa"/>
          </w:tcPr>
          <w:p w14:paraId="34A8EF20" w14:textId="77777777" w:rsidR="00BC7B62" w:rsidRDefault="00BC7B62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FEA741E" w14:textId="77777777" w:rsidR="00BC7B62" w:rsidRDefault="00BC7B62" w:rsidP="0090320C">
            <w:r>
              <w:rPr>
                <w:sz w:val="16"/>
                <w:szCs w:val="16"/>
              </w:rPr>
              <w:t>LTE_NR_DC_enh2-Core</w:t>
            </w:r>
          </w:p>
        </w:tc>
        <w:tc>
          <w:tcPr>
            <w:tcW w:w="2323" w:type="dxa"/>
          </w:tcPr>
          <w:p w14:paraId="70758667" w14:textId="77777777" w:rsidR="00BC7B62" w:rsidRDefault="00BC7B62" w:rsidP="0090320C">
            <w:r>
              <w:rPr>
                <w:sz w:val="16"/>
                <w:szCs w:val="16"/>
              </w:rPr>
              <w:t>8.3.16</w:t>
            </w:r>
          </w:p>
        </w:tc>
        <w:tc>
          <w:tcPr>
            <w:tcW w:w="998" w:type="dxa"/>
          </w:tcPr>
          <w:p w14:paraId="67B1FFA6" w14:textId="77777777" w:rsidR="00BC7B62" w:rsidRDefault="00BC7B62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</w:tbl>
    <w:p w14:paraId="3501ECAC" w14:textId="77777777" w:rsidR="00E144C4" w:rsidRDefault="00E144C4" w:rsidP="00E144C4"/>
    <w:p w14:paraId="25E153C9" w14:textId="77777777" w:rsidR="00E144C4" w:rsidRDefault="00E144C4" w:rsidP="00E144C4"/>
    <w:p w14:paraId="28222A1C" w14:textId="065B5CC3" w:rsidR="00E144C4" w:rsidRDefault="001B2A06" w:rsidP="00512C52">
      <w:pPr>
        <w:pStyle w:val="Heading2"/>
        <w:rPr>
          <w:rFonts w:cs="Arial"/>
          <w:noProof/>
        </w:rPr>
      </w:pPr>
      <w:r w:rsidRPr="001B2A06">
        <w:rPr>
          <w:noProof/>
        </w:rPr>
        <w:t>RP-242153</w:t>
      </w:r>
    </w:p>
    <w:p w14:paraId="41B62B65" w14:textId="2A7FB47B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B2A06" w:rsidRPr="001B2A06">
        <w:rPr>
          <w:rFonts w:ascii="Arial" w:hAnsi="Arial" w:cs="Arial"/>
          <w:b/>
          <w:bCs/>
        </w:rPr>
        <w:t>RAN4 CRs to Maintenance for Closed WIs/SIs for REL-18 and earlier - Batch 5</w:t>
      </w:r>
    </w:p>
    <w:p w14:paraId="04AB9684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lastRenderedPageBreak/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C7B62" w:rsidRPr="004E535C" w14:paraId="36627BF8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555D421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B7BBE5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BB02C16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983769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A9294CE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4637E9F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FD8729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436EADD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9DCF840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D2C9287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1FE38BC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0D34928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4AA5A9A" w14:textId="77777777" w:rsidR="00BC7B62" w:rsidRPr="00BF1EB6" w:rsidRDefault="00BC7B6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C7B62" w14:paraId="66F34B5B" w14:textId="77777777" w:rsidTr="0090320C">
        <w:tc>
          <w:tcPr>
            <w:tcW w:w="879" w:type="dxa"/>
          </w:tcPr>
          <w:p w14:paraId="7B3AB181" w14:textId="77777777" w:rsidR="00BC7B62" w:rsidRDefault="00BC7B62" w:rsidP="0090320C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15B8AEF5" w14:textId="77777777" w:rsidR="00BC7B62" w:rsidRDefault="00BC7B62" w:rsidP="0090320C">
            <w:r>
              <w:rPr>
                <w:sz w:val="16"/>
                <w:szCs w:val="16"/>
              </w:rPr>
              <w:t>6054</w:t>
            </w:r>
          </w:p>
        </w:tc>
        <w:tc>
          <w:tcPr>
            <w:tcW w:w="517" w:type="dxa"/>
          </w:tcPr>
          <w:p w14:paraId="691CA1AD" w14:textId="77777777" w:rsidR="00BC7B62" w:rsidRDefault="00BC7B6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735E4A" w14:textId="77777777" w:rsidR="00BC7B62" w:rsidRDefault="00BC7B62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F4FAB4" w14:textId="77777777" w:rsidR="00BC7B62" w:rsidRDefault="00BC7B62" w:rsidP="0090320C">
            <w:r>
              <w:rPr>
                <w:sz w:val="16"/>
                <w:szCs w:val="16"/>
              </w:rPr>
              <w:t>LTE Band 88 REFSENS UL allocation is missing R17</w:t>
            </w:r>
          </w:p>
        </w:tc>
        <w:tc>
          <w:tcPr>
            <w:tcW w:w="517" w:type="dxa"/>
          </w:tcPr>
          <w:p w14:paraId="7F42793E" w14:textId="77777777" w:rsidR="00BC7B62" w:rsidRDefault="00BC7B6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324605" w14:textId="77777777" w:rsidR="00BC7B62" w:rsidRDefault="00BC7B62" w:rsidP="0090320C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07B50975" w14:textId="77777777" w:rsidR="00BC7B62" w:rsidRDefault="00BC7B6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7388699" w14:textId="77777777" w:rsidR="00BC7B62" w:rsidRDefault="00BC7B62" w:rsidP="0090320C">
            <w:r>
              <w:rPr>
                <w:sz w:val="16"/>
                <w:szCs w:val="16"/>
              </w:rPr>
              <w:t>R4-2411992</w:t>
            </w:r>
          </w:p>
        </w:tc>
        <w:tc>
          <w:tcPr>
            <w:tcW w:w="1597" w:type="dxa"/>
          </w:tcPr>
          <w:p w14:paraId="5E908528" w14:textId="77777777" w:rsidR="00BC7B62" w:rsidRDefault="00BC7B62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95126BF" w14:textId="77777777" w:rsidR="00BC7B62" w:rsidRDefault="00BC7B62" w:rsidP="0090320C">
            <w:r>
              <w:rPr>
                <w:sz w:val="16"/>
                <w:szCs w:val="16"/>
              </w:rPr>
              <w:t>LTE410_Europe_PPDR</w:t>
            </w:r>
          </w:p>
        </w:tc>
        <w:tc>
          <w:tcPr>
            <w:tcW w:w="2323" w:type="dxa"/>
          </w:tcPr>
          <w:p w14:paraId="694857B5" w14:textId="77777777" w:rsidR="00BC7B62" w:rsidRDefault="00BC7B62" w:rsidP="0090320C">
            <w:r>
              <w:rPr>
                <w:sz w:val="16"/>
                <w:szCs w:val="16"/>
              </w:rPr>
              <w:t>7.3.1</w:t>
            </w:r>
          </w:p>
        </w:tc>
        <w:tc>
          <w:tcPr>
            <w:tcW w:w="998" w:type="dxa"/>
          </w:tcPr>
          <w:p w14:paraId="1759B14B" w14:textId="77777777" w:rsidR="00BC7B62" w:rsidRDefault="00BC7B62" w:rsidP="0090320C">
            <w:r>
              <w:rPr>
                <w:sz w:val="16"/>
                <w:szCs w:val="16"/>
              </w:rPr>
              <w:t xml:space="preserve">TS/TR ... CR ... ; TS 38.521 ; TS/TR ... CR ... </w:t>
            </w:r>
          </w:p>
        </w:tc>
      </w:tr>
      <w:tr w:rsidR="00BC7B62" w14:paraId="544ABB65" w14:textId="77777777" w:rsidTr="0090320C">
        <w:tc>
          <w:tcPr>
            <w:tcW w:w="879" w:type="dxa"/>
          </w:tcPr>
          <w:p w14:paraId="1E9EDC58" w14:textId="77777777" w:rsidR="00BC7B62" w:rsidRDefault="00BC7B62" w:rsidP="0090320C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4F77E03A" w14:textId="77777777" w:rsidR="00BC7B62" w:rsidRDefault="00BC7B62" w:rsidP="0090320C">
            <w:r>
              <w:rPr>
                <w:sz w:val="16"/>
                <w:szCs w:val="16"/>
              </w:rPr>
              <w:t>6055</w:t>
            </w:r>
          </w:p>
        </w:tc>
        <w:tc>
          <w:tcPr>
            <w:tcW w:w="517" w:type="dxa"/>
          </w:tcPr>
          <w:p w14:paraId="44E1FD1E" w14:textId="77777777" w:rsidR="00BC7B62" w:rsidRDefault="00BC7B6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B83EE4" w14:textId="77777777" w:rsidR="00BC7B62" w:rsidRDefault="00BC7B6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51863F" w14:textId="77777777" w:rsidR="00BC7B62" w:rsidRDefault="00BC7B62" w:rsidP="0090320C">
            <w:r>
              <w:rPr>
                <w:sz w:val="16"/>
                <w:szCs w:val="16"/>
              </w:rPr>
              <w:t>LTE Band 88 REFSENS UL allocation is missing R18</w:t>
            </w:r>
          </w:p>
        </w:tc>
        <w:tc>
          <w:tcPr>
            <w:tcW w:w="517" w:type="dxa"/>
          </w:tcPr>
          <w:p w14:paraId="5997FB6C" w14:textId="77777777" w:rsidR="00BC7B62" w:rsidRDefault="00BC7B62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6954496" w14:textId="77777777" w:rsidR="00BC7B62" w:rsidRDefault="00BC7B62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7750CFB" w14:textId="77777777" w:rsidR="00BC7B62" w:rsidRDefault="00BC7B6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07FAE89" w14:textId="77777777" w:rsidR="00BC7B62" w:rsidRDefault="00BC7B62" w:rsidP="0090320C">
            <w:r>
              <w:rPr>
                <w:sz w:val="16"/>
                <w:szCs w:val="16"/>
              </w:rPr>
              <w:t>R4-2411993</w:t>
            </w:r>
          </w:p>
        </w:tc>
        <w:tc>
          <w:tcPr>
            <w:tcW w:w="1597" w:type="dxa"/>
          </w:tcPr>
          <w:p w14:paraId="3D577DD5" w14:textId="77777777" w:rsidR="00BC7B62" w:rsidRDefault="00BC7B62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08339D5" w14:textId="77777777" w:rsidR="00BC7B62" w:rsidRDefault="00BC7B62" w:rsidP="0090320C">
            <w:r>
              <w:rPr>
                <w:sz w:val="16"/>
                <w:szCs w:val="16"/>
              </w:rPr>
              <w:t>LTE410_Europe_PPDR</w:t>
            </w:r>
          </w:p>
        </w:tc>
        <w:tc>
          <w:tcPr>
            <w:tcW w:w="2323" w:type="dxa"/>
          </w:tcPr>
          <w:p w14:paraId="254E8370" w14:textId="77777777" w:rsidR="00BC7B62" w:rsidRDefault="00BC7B62" w:rsidP="0090320C">
            <w:r>
              <w:rPr>
                <w:sz w:val="16"/>
                <w:szCs w:val="16"/>
              </w:rPr>
              <w:t>7.3.1</w:t>
            </w:r>
          </w:p>
        </w:tc>
        <w:tc>
          <w:tcPr>
            <w:tcW w:w="998" w:type="dxa"/>
          </w:tcPr>
          <w:p w14:paraId="5015181C" w14:textId="77777777" w:rsidR="00BC7B62" w:rsidRDefault="00BC7B62" w:rsidP="0090320C">
            <w:r>
              <w:rPr>
                <w:sz w:val="16"/>
                <w:szCs w:val="16"/>
              </w:rPr>
              <w:t xml:space="preserve">TS/TR ... CR ... ; TS 38.521 ; TS/TR ... CR ... </w:t>
            </w:r>
          </w:p>
        </w:tc>
      </w:tr>
      <w:tr w:rsidR="00BC7B62" w14:paraId="2E500678" w14:textId="77777777" w:rsidTr="0090320C">
        <w:tc>
          <w:tcPr>
            <w:tcW w:w="879" w:type="dxa"/>
          </w:tcPr>
          <w:p w14:paraId="5203E7A2" w14:textId="77777777" w:rsidR="00BC7B62" w:rsidRDefault="00BC7B62" w:rsidP="0090320C">
            <w:r>
              <w:rPr>
                <w:sz w:val="16"/>
                <w:szCs w:val="16"/>
              </w:rPr>
              <w:t>36.762</w:t>
            </w:r>
          </w:p>
        </w:tc>
        <w:tc>
          <w:tcPr>
            <w:tcW w:w="637" w:type="dxa"/>
          </w:tcPr>
          <w:p w14:paraId="7ADA18CD" w14:textId="77777777" w:rsidR="00BC7B62" w:rsidRDefault="00BC7B62" w:rsidP="0090320C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1BF66058" w14:textId="77777777" w:rsidR="00BC7B62" w:rsidRDefault="00BC7B6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DACAC9" w14:textId="77777777" w:rsidR="00BC7B62" w:rsidRDefault="00BC7B62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5A27169" w14:textId="77777777" w:rsidR="00BC7B62" w:rsidRDefault="00BC7B62" w:rsidP="0090320C">
            <w:r>
              <w:rPr>
                <w:sz w:val="16"/>
                <w:szCs w:val="16"/>
              </w:rPr>
              <w:t>(LTE410_Europe_PPDR-Core) Removal of FFS</w:t>
            </w:r>
          </w:p>
        </w:tc>
        <w:tc>
          <w:tcPr>
            <w:tcW w:w="517" w:type="dxa"/>
          </w:tcPr>
          <w:p w14:paraId="03E5B4AC" w14:textId="77777777" w:rsidR="00BC7B62" w:rsidRDefault="00BC7B6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50D0B3" w14:textId="77777777" w:rsidR="00BC7B62" w:rsidRDefault="00BC7B62" w:rsidP="0090320C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1D632EEF" w14:textId="77777777" w:rsidR="00BC7B62" w:rsidRDefault="00BC7B6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10C3A61" w14:textId="77777777" w:rsidR="00BC7B62" w:rsidRDefault="00BC7B62" w:rsidP="0090320C">
            <w:r>
              <w:rPr>
                <w:sz w:val="16"/>
                <w:szCs w:val="16"/>
              </w:rPr>
              <w:t>R4-2413323</w:t>
            </w:r>
          </w:p>
        </w:tc>
        <w:tc>
          <w:tcPr>
            <w:tcW w:w="1597" w:type="dxa"/>
          </w:tcPr>
          <w:p w14:paraId="4D284D84" w14:textId="77777777" w:rsidR="00BC7B62" w:rsidRDefault="00BC7B62" w:rsidP="0090320C">
            <w:r>
              <w:rPr>
                <w:sz w:val="16"/>
                <w:szCs w:val="16"/>
              </w:rPr>
              <w:t>Huawei Technologies Sweden AB</w:t>
            </w:r>
          </w:p>
        </w:tc>
        <w:tc>
          <w:tcPr>
            <w:tcW w:w="1122" w:type="dxa"/>
          </w:tcPr>
          <w:p w14:paraId="1E32963A" w14:textId="77777777" w:rsidR="00BC7B62" w:rsidRDefault="00BC7B62" w:rsidP="0090320C">
            <w:r>
              <w:rPr>
                <w:sz w:val="16"/>
                <w:szCs w:val="16"/>
              </w:rPr>
              <w:t>LTE410_Europe_PPDR-Core</w:t>
            </w:r>
          </w:p>
        </w:tc>
        <w:tc>
          <w:tcPr>
            <w:tcW w:w="2323" w:type="dxa"/>
          </w:tcPr>
          <w:p w14:paraId="15B9E2C6" w14:textId="77777777" w:rsidR="00BC7B62" w:rsidRDefault="00BC7B62" w:rsidP="0090320C">
            <w:r>
              <w:rPr>
                <w:sz w:val="16"/>
                <w:szCs w:val="16"/>
              </w:rPr>
              <w:t xml:space="preserve">2, 7.3, 7.6.2,  </w:t>
            </w:r>
          </w:p>
        </w:tc>
        <w:tc>
          <w:tcPr>
            <w:tcW w:w="998" w:type="dxa"/>
          </w:tcPr>
          <w:p w14:paraId="173D8625" w14:textId="77777777" w:rsidR="00BC7B62" w:rsidRDefault="00BC7B62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C7B62" w14:paraId="131F7C4C" w14:textId="77777777" w:rsidTr="0090320C">
        <w:tc>
          <w:tcPr>
            <w:tcW w:w="879" w:type="dxa"/>
          </w:tcPr>
          <w:p w14:paraId="4F14F8F1" w14:textId="77777777" w:rsidR="00BC7B62" w:rsidRDefault="00BC7B62" w:rsidP="0090320C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729F1D19" w14:textId="77777777" w:rsidR="00BC7B62" w:rsidRDefault="00BC7B62" w:rsidP="0090320C">
            <w:r>
              <w:rPr>
                <w:sz w:val="16"/>
                <w:szCs w:val="16"/>
              </w:rPr>
              <w:t>0383</w:t>
            </w:r>
          </w:p>
        </w:tc>
        <w:tc>
          <w:tcPr>
            <w:tcW w:w="517" w:type="dxa"/>
          </w:tcPr>
          <w:p w14:paraId="5D2C4955" w14:textId="77777777" w:rsidR="00BC7B62" w:rsidRDefault="00BC7B6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062876" w14:textId="77777777" w:rsidR="00BC7B62" w:rsidRDefault="00BC7B62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24ADD89" w14:textId="77777777" w:rsidR="00BC7B62" w:rsidRDefault="00BC7B62" w:rsidP="0090320C">
            <w:r>
              <w:rPr>
                <w:sz w:val="16"/>
                <w:szCs w:val="16"/>
              </w:rPr>
              <w:t>(LTE410_Europe_PPDR-Perf) CR to TS 37.145-2 on correction of transmitter co-location requirements for bands 87 and 88</w:t>
            </w:r>
          </w:p>
        </w:tc>
        <w:tc>
          <w:tcPr>
            <w:tcW w:w="517" w:type="dxa"/>
          </w:tcPr>
          <w:p w14:paraId="5D2179C1" w14:textId="77777777" w:rsidR="00BC7B62" w:rsidRDefault="00BC7B6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48C8A9" w14:textId="77777777" w:rsidR="00BC7B62" w:rsidRDefault="00BC7B62" w:rsidP="0090320C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4B46FCA5" w14:textId="77777777" w:rsidR="00BC7B62" w:rsidRDefault="00BC7B6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D572C71" w14:textId="77777777" w:rsidR="00BC7B62" w:rsidRDefault="00BC7B62" w:rsidP="0090320C">
            <w:r>
              <w:rPr>
                <w:sz w:val="16"/>
                <w:szCs w:val="16"/>
              </w:rPr>
              <w:t>R4-2412580</w:t>
            </w:r>
          </w:p>
        </w:tc>
        <w:tc>
          <w:tcPr>
            <w:tcW w:w="1597" w:type="dxa"/>
          </w:tcPr>
          <w:p w14:paraId="1450D77A" w14:textId="77777777" w:rsidR="00BC7B62" w:rsidRDefault="00BC7B62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C671080" w14:textId="77777777" w:rsidR="00BC7B62" w:rsidRDefault="00BC7B62" w:rsidP="0090320C">
            <w:r>
              <w:rPr>
                <w:sz w:val="16"/>
                <w:szCs w:val="16"/>
              </w:rPr>
              <w:t>LTE410_Europe_PPDR-Perf</w:t>
            </w:r>
          </w:p>
        </w:tc>
        <w:tc>
          <w:tcPr>
            <w:tcW w:w="2323" w:type="dxa"/>
          </w:tcPr>
          <w:p w14:paraId="18F0ECA6" w14:textId="77777777" w:rsidR="00BC7B62" w:rsidRDefault="00BC7B62" w:rsidP="0090320C">
            <w:r>
              <w:rPr>
                <w:sz w:val="16"/>
                <w:szCs w:val="16"/>
              </w:rPr>
              <w:t>6.7.6.5.5.1</w:t>
            </w:r>
          </w:p>
        </w:tc>
        <w:tc>
          <w:tcPr>
            <w:tcW w:w="998" w:type="dxa"/>
          </w:tcPr>
          <w:p w14:paraId="6DB35061" w14:textId="77777777" w:rsidR="00BC7B62" w:rsidRDefault="00BC7B62" w:rsidP="0090320C">
            <w:r>
              <w:rPr>
                <w:sz w:val="16"/>
                <w:szCs w:val="16"/>
              </w:rPr>
              <w:t xml:space="preserve">TS/TR … CR ... ; TS/TR ... CR ... ; TS/TR ... CR ... </w:t>
            </w:r>
          </w:p>
        </w:tc>
      </w:tr>
      <w:tr w:rsidR="00BC7B62" w14:paraId="73107A75" w14:textId="77777777" w:rsidTr="0090320C">
        <w:tc>
          <w:tcPr>
            <w:tcW w:w="879" w:type="dxa"/>
          </w:tcPr>
          <w:p w14:paraId="39F0282E" w14:textId="77777777" w:rsidR="00BC7B62" w:rsidRDefault="00BC7B62" w:rsidP="0090320C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4D424BDF" w14:textId="77777777" w:rsidR="00BC7B62" w:rsidRDefault="00BC7B62" w:rsidP="0090320C">
            <w:r>
              <w:rPr>
                <w:sz w:val="16"/>
                <w:szCs w:val="16"/>
              </w:rPr>
              <w:t>0384</w:t>
            </w:r>
          </w:p>
        </w:tc>
        <w:tc>
          <w:tcPr>
            <w:tcW w:w="517" w:type="dxa"/>
          </w:tcPr>
          <w:p w14:paraId="036577B7" w14:textId="77777777" w:rsidR="00BC7B62" w:rsidRDefault="00BC7B6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AE68D1" w14:textId="77777777" w:rsidR="00BC7B62" w:rsidRDefault="00BC7B62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F802C0" w14:textId="77777777" w:rsidR="00BC7B62" w:rsidRDefault="00BC7B62" w:rsidP="0090320C">
            <w:r>
              <w:rPr>
                <w:sz w:val="16"/>
                <w:szCs w:val="16"/>
              </w:rPr>
              <w:t>(LTE410_Europe_PPDR-Perf) CR to TS 37.145-2 on correction of transmitter co-location requirements for bands 87 and 88</w:t>
            </w:r>
          </w:p>
        </w:tc>
        <w:tc>
          <w:tcPr>
            <w:tcW w:w="517" w:type="dxa"/>
          </w:tcPr>
          <w:p w14:paraId="048E5E04" w14:textId="77777777" w:rsidR="00BC7B62" w:rsidRDefault="00BC7B62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B95FE5" w14:textId="77777777" w:rsidR="00BC7B62" w:rsidRDefault="00BC7B62" w:rsidP="0090320C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36A0C6FC" w14:textId="77777777" w:rsidR="00BC7B62" w:rsidRDefault="00BC7B6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0FE6F83" w14:textId="77777777" w:rsidR="00BC7B62" w:rsidRDefault="00BC7B62" w:rsidP="0090320C">
            <w:r>
              <w:rPr>
                <w:sz w:val="16"/>
                <w:szCs w:val="16"/>
              </w:rPr>
              <w:t>R4-2412581</w:t>
            </w:r>
          </w:p>
        </w:tc>
        <w:tc>
          <w:tcPr>
            <w:tcW w:w="1597" w:type="dxa"/>
          </w:tcPr>
          <w:p w14:paraId="4C08D6BF" w14:textId="77777777" w:rsidR="00BC7B62" w:rsidRDefault="00BC7B62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A233548" w14:textId="77777777" w:rsidR="00BC7B62" w:rsidRDefault="00BC7B62" w:rsidP="0090320C">
            <w:r>
              <w:rPr>
                <w:sz w:val="16"/>
                <w:szCs w:val="16"/>
              </w:rPr>
              <w:t>LTE410_Europe_PPDR-Perf</w:t>
            </w:r>
          </w:p>
        </w:tc>
        <w:tc>
          <w:tcPr>
            <w:tcW w:w="2323" w:type="dxa"/>
          </w:tcPr>
          <w:p w14:paraId="03BFC11C" w14:textId="77777777" w:rsidR="00BC7B62" w:rsidRDefault="00BC7B62" w:rsidP="0090320C">
            <w:r>
              <w:rPr>
                <w:sz w:val="16"/>
                <w:szCs w:val="16"/>
              </w:rPr>
              <w:t>6.7.6.5.5.1</w:t>
            </w:r>
          </w:p>
        </w:tc>
        <w:tc>
          <w:tcPr>
            <w:tcW w:w="998" w:type="dxa"/>
          </w:tcPr>
          <w:p w14:paraId="6E5FFA41" w14:textId="77777777" w:rsidR="00BC7B62" w:rsidRDefault="00BC7B62" w:rsidP="0090320C">
            <w:r>
              <w:rPr>
                <w:sz w:val="16"/>
                <w:szCs w:val="16"/>
              </w:rPr>
              <w:t xml:space="preserve">TS/TR … CR ... ; TS/TR ... CR ... ; TS/TR ... CR ... </w:t>
            </w:r>
          </w:p>
        </w:tc>
      </w:tr>
      <w:tr w:rsidR="00BC7B62" w14:paraId="3DE8B93D" w14:textId="77777777" w:rsidTr="0090320C">
        <w:tc>
          <w:tcPr>
            <w:tcW w:w="879" w:type="dxa"/>
          </w:tcPr>
          <w:p w14:paraId="5A36DB9B" w14:textId="77777777" w:rsidR="00BC7B62" w:rsidRDefault="00BC7B62" w:rsidP="0090320C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0593A1F4" w14:textId="77777777" w:rsidR="00BC7B62" w:rsidRDefault="00BC7B62" w:rsidP="0090320C">
            <w:r>
              <w:rPr>
                <w:sz w:val="16"/>
                <w:szCs w:val="16"/>
              </w:rPr>
              <w:t>0385</w:t>
            </w:r>
          </w:p>
        </w:tc>
        <w:tc>
          <w:tcPr>
            <w:tcW w:w="517" w:type="dxa"/>
          </w:tcPr>
          <w:p w14:paraId="0BB8BC8D" w14:textId="77777777" w:rsidR="00BC7B62" w:rsidRDefault="00BC7B6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261575" w14:textId="77777777" w:rsidR="00BC7B62" w:rsidRDefault="00BC7B6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5121819" w14:textId="77777777" w:rsidR="00BC7B62" w:rsidRDefault="00BC7B62" w:rsidP="0090320C">
            <w:r>
              <w:rPr>
                <w:sz w:val="16"/>
                <w:szCs w:val="16"/>
              </w:rPr>
              <w:t>(LTE410_Europe_PPDR-Perf) CR to TS 37.145-2 on correction of transmitter co-location requirements for bands 87 and 88</w:t>
            </w:r>
          </w:p>
        </w:tc>
        <w:tc>
          <w:tcPr>
            <w:tcW w:w="517" w:type="dxa"/>
          </w:tcPr>
          <w:p w14:paraId="323354D2" w14:textId="77777777" w:rsidR="00BC7B62" w:rsidRDefault="00BC7B62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649B8AE" w14:textId="77777777" w:rsidR="00BC7B62" w:rsidRDefault="00BC7B62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53ED47D" w14:textId="77777777" w:rsidR="00BC7B62" w:rsidRDefault="00BC7B6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66A7AD4" w14:textId="77777777" w:rsidR="00BC7B62" w:rsidRDefault="00BC7B62" w:rsidP="0090320C">
            <w:r>
              <w:rPr>
                <w:sz w:val="16"/>
                <w:szCs w:val="16"/>
              </w:rPr>
              <w:t>R4-2412582</w:t>
            </w:r>
          </w:p>
        </w:tc>
        <w:tc>
          <w:tcPr>
            <w:tcW w:w="1597" w:type="dxa"/>
          </w:tcPr>
          <w:p w14:paraId="4DF6F26D" w14:textId="77777777" w:rsidR="00BC7B62" w:rsidRDefault="00BC7B62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5BF3084" w14:textId="77777777" w:rsidR="00BC7B62" w:rsidRDefault="00BC7B62" w:rsidP="0090320C">
            <w:r>
              <w:rPr>
                <w:sz w:val="16"/>
                <w:szCs w:val="16"/>
              </w:rPr>
              <w:t>LTE410_Europe_PPDR-Perf</w:t>
            </w:r>
          </w:p>
        </w:tc>
        <w:tc>
          <w:tcPr>
            <w:tcW w:w="2323" w:type="dxa"/>
          </w:tcPr>
          <w:p w14:paraId="62B50786" w14:textId="77777777" w:rsidR="00BC7B62" w:rsidRDefault="00BC7B62" w:rsidP="0090320C">
            <w:r>
              <w:rPr>
                <w:sz w:val="16"/>
                <w:szCs w:val="16"/>
              </w:rPr>
              <w:t>6.7.6.5.5.1</w:t>
            </w:r>
          </w:p>
        </w:tc>
        <w:tc>
          <w:tcPr>
            <w:tcW w:w="998" w:type="dxa"/>
          </w:tcPr>
          <w:p w14:paraId="55EE9C22" w14:textId="77777777" w:rsidR="00BC7B62" w:rsidRDefault="00BC7B62" w:rsidP="0090320C">
            <w:r>
              <w:rPr>
                <w:sz w:val="16"/>
                <w:szCs w:val="16"/>
              </w:rPr>
              <w:t xml:space="preserve">TS/TR … CR ... ; TS/TR ... CR ... ; TS/TR ... CR ... </w:t>
            </w:r>
          </w:p>
        </w:tc>
      </w:tr>
    </w:tbl>
    <w:p w14:paraId="45B9EABE" w14:textId="77777777" w:rsidR="00E144C4" w:rsidRDefault="00E144C4" w:rsidP="00E144C4"/>
    <w:p w14:paraId="086F5BFC" w14:textId="77777777" w:rsidR="00E144C4" w:rsidRDefault="00E144C4" w:rsidP="00E144C4"/>
    <w:p w14:paraId="021F4F2F" w14:textId="2D3E1A42" w:rsidR="00E144C4" w:rsidRDefault="001B2A06" w:rsidP="00512C52">
      <w:pPr>
        <w:pStyle w:val="Heading2"/>
        <w:rPr>
          <w:rFonts w:cs="Arial"/>
          <w:noProof/>
        </w:rPr>
      </w:pPr>
      <w:r w:rsidRPr="001B2A06">
        <w:rPr>
          <w:noProof/>
        </w:rPr>
        <w:lastRenderedPageBreak/>
        <w:t>RP-242154</w:t>
      </w:r>
    </w:p>
    <w:p w14:paraId="062D6E2F" w14:textId="7237993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B2A06" w:rsidRPr="001B2A06">
        <w:rPr>
          <w:rFonts w:ascii="Arial" w:hAnsi="Arial" w:cs="Arial"/>
          <w:b/>
          <w:bCs/>
        </w:rPr>
        <w:t>RAN4 CRs to Maintenance for Closed WIs/SIs for REL-18 and earlier - Batch 6</w:t>
      </w:r>
    </w:p>
    <w:p w14:paraId="17E8A5B8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04211" w:rsidRPr="004E535C" w14:paraId="71C6EE53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CADA101" w14:textId="77777777" w:rsidR="00A04211" w:rsidRPr="00BF1EB6" w:rsidRDefault="00A04211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066F91" w14:textId="77777777" w:rsidR="00A04211" w:rsidRPr="00BF1EB6" w:rsidRDefault="00A04211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F2DD1A" w14:textId="77777777" w:rsidR="00A04211" w:rsidRPr="00BF1EB6" w:rsidRDefault="00A04211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18F69A" w14:textId="77777777" w:rsidR="00A04211" w:rsidRPr="00BF1EB6" w:rsidRDefault="00A04211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DB948B6" w14:textId="77777777" w:rsidR="00A04211" w:rsidRPr="00BF1EB6" w:rsidRDefault="00A04211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2754FF" w14:textId="77777777" w:rsidR="00A04211" w:rsidRPr="00BF1EB6" w:rsidRDefault="00A04211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F47D2C" w14:textId="77777777" w:rsidR="00A04211" w:rsidRPr="00BF1EB6" w:rsidRDefault="00A04211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972E637" w14:textId="77777777" w:rsidR="00A04211" w:rsidRPr="00BF1EB6" w:rsidRDefault="00A04211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7F68EAB" w14:textId="77777777" w:rsidR="00A04211" w:rsidRPr="00BF1EB6" w:rsidRDefault="00A04211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8CC02ED" w14:textId="77777777" w:rsidR="00A04211" w:rsidRPr="00BF1EB6" w:rsidRDefault="00A04211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598F88B" w14:textId="77777777" w:rsidR="00A04211" w:rsidRPr="00BF1EB6" w:rsidRDefault="00A04211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883BA0C" w14:textId="77777777" w:rsidR="00A04211" w:rsidRPr="00BF1EB6" w:rsidRDefault="00A04211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085381F" w14:textId="77777777" w:rsidR="00A04211" w:rsidRPr="00BF1EB6" w:rsidRDefault="00A04211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04211" w14:paraId="4BA1B331" w14:textId="77777777" w:rsidTr="0090320C">
        <w:tc>
          <w:tcPr>
            <w:tcW w:w="879" w:type="dxa"/>
          </w:tcPr>
          <w:p w14:paraId="77B1EA06" w14:textId="77777777" w:rsidR="00A04211" w:rsidRDefault="00A04211" w:rsidP="0090320C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7F6BDC64" w14:textId="77777777" w:rsidR="00A04211" w:rsidRDefault="00A04211" w:rsidP="0090320C">
            <w:r>
              <w:rPr>
                <w:sz w:val="16"/>
                <w:szCs w:val="16"/>
              </w:rPr>
              <w:t>7337</w:t>
            </w:r>
          </w:p>
        </w:tc>
        <w:tc>
          <w:tcPr>
            <w:tcW w:w="517" w:type="dxa"/>
          </w:tcPr>
          <w:p w14:paraId="67F2DE0A" w14:textId="77777777" w:rsidR="00A04211" w:rsidRDefault="00A04211" w:rsidP="0090320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B3D0D42" w14:textId="77777777" w:rsidR="00A04211" w:rsidRDefault="00A04211" w:rsidP="0090320C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14:paraId="20327ED6" w14:textId="77777777" w:rsidR="00A04211" w:rsidRDefault="00A04211" w:rsidP="0090320C">
            <w:r>
              <w:rPr>
                <w:sz w:val="16"/>
                <w:szCs w:val="16"/>
              </w:rPr>
              <w:t>(NB_IOT-Perf) CR on RSRP-ThresholdsNPRACH-InfoList for NB-IoT (Cat-F Rel-13)</w:t>
            </w:r>
          </w:p>
        </w:tc>
        <w:tc>
          <w:tcPr>
            <w:tcW w:w="517" w:type="dxa"/>
          </w:tcPr>
          <w:p w14:paraId="4C3893E9" w14:textId="77777777" w:rsidR="00A04211" w:rsidRDefault="00A04211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8F2604" w14:textId="77777777" w:rsidR="00A04211" w:rsidRDefault="00A04211" w:rsidP="0090320C">
            <w:r>
              <w:rPr>
                <w:sz w:val="16"/>
                <w:szCs w:val="16"/>
              </w:rPr>
              <w:t>13.23.0</w:t>
            </w:r>
          </w:p>
        </w:tc>
        <w:tc>
          <w:tcPr>
            <w:tcW w:w="758" w:type="dxa"/>
          </w:tcPr>
          <w:p w14:paraId="5BB22F28" w14:textId="77777777" w:rsidR="00A04211" w:rsidRDefault="00A04211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DC80B37" w14:textId="77777777" w:rsidR="00A04211" w:rsidRDefault="00A04211" w:rsidP="0090320C">
            <w:r>
              <w:rPr>
                <w:sz w:val="16"/>
                <w:szCs w:val="16"/>
              </w:rPr>
              <w:t>R4-2414105</w:t>
            </w:r>
          </w:p>
        </w:tc>
        <w:tc>
          <w:tcPr>
            <w:tcW w:w="1597" w:type="dxa"/>
          </w:tcPr>
          <w:p w14:paraId="5E631638" w14:textId="77777777" w:rsidR="00A04211" w:rsidRDefault="00A04211" w:rsidP="0090320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A584900" w14:textId="77777777" w:rsidR="00A04211" w:rsidRDefault="00A04211" w:rsidP="0090320C">
            <w:r>
              <w:rPr>
                <w:sz w:val="16"/>
                <w:szCs w:val="16"/>
              </w:rPr>
              <w:t>NB_IOT-Perf</w:t>
            </w:r>
          </w:p>
        </w:tc>
        <w:tc>
          <w:tcPr>
            <w:tcW w:w="2323" w:type="dxa"/>
          </w:tcPr>
          <w:p w14:paraId="47F532A2" w14:textId="77777777" w:rsidR="00A04211" w:rsidRDefault="00A04211" w:rsidP="0090320C">
            <w:r>
              <w:rPr>
                <w:sz w:val="16"/>
                <w:szCs w:val="16"/>
              </w:rPr>
              <w:t>A.6.2.16, A.6.2.17</w:t>
            </w:r>
          </w:p>
        </w:tc>
        <w:tc>
          <w:tcPr>
            <w:tcW w:w="998" w:type="dxa"/>
          </w:tcPr>
          <w:p w14:paraId="24A43C15" w14:textId="77777777" w:rsidR="00A04211" w:rsidRDefault="00A04211" w:rsidP="0090320C">
            <w:r>
              <w:rPr>
                <w:sz w:val="16"/>
                <w:szCs w:val="16"/>
              </w:rPr>
              <w:t xml:space="preserve">TS/TR ... CR ... ; TS 36.533; TS/TR ... CR ... </w:t>
            </w:r>
          </w:p>
        </w:tc>
      </w:tr>
      <w:tr w:rsidR="00A04211" w14:paraId="424F57D9" w14:textId="77777777" w:rsidTr="0090320C">
        <w:tc>
          <w:tcPr>
            <w:tcW w:w="879" w:type="dxa"/>
          </w:tcPr>
          <w:p w14:paraId="1564362C" w14:textId="77777777" w:rsidR="00A04211" w:rsidRDefault="00A04211" w:rsidP="0090320C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407EE185" w14:textId="77777777" w:rsidR="00A04211" w:rsidRDefault="00A04211" w:rsidP="0090320C">
            <w:r>
              <w:rPr>
                <w:sz w:val="16"/>
                <w:szCs w:val="16"/>
              </w:rPr>
              <w:t>7338</w:t>
            </w:r>
          </w:p>
        </w:tc>
        <w:tc>
          <w:tcPr>
            <w:tcW w:w="517" w:type="dxa"/>
          </w:tcPr>
          <w:p w14:paraId="5E9E733F" w14:textId="77777777" w:rsidR="00A04211" w:rsidRDefault="00A04211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B8201C" w14:textId="77777777" w:rsidR="00A04211" w:rsidRDefault="00A04211" w:rsidP="0090320C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55B4C569" w14:textId="77777777" w:rsidR="00A04211" w:rsidRDefault="00A04211" w:rsidP="0090320C">
            <w:r>
              <w:rPr>
                <w:sz w:val="16"/>
                <w:szCs w:val="16"/>
              </w:rPr>
              <w:t>(NB_IOT-Perf) CR on RSRP-ThresholdsNPRACH-InfoList for NB-IoT (Cat-A Rel-14)</w:t>
            </w:r>
          </w:p>
        </w:tc>
        <w:tc>
          <w:tcPr>
            <w:tcW w:w="517" w:type="dxa"/>
          </w:tcPr>
          <w:p w14:paraId="13063513" w14:textId="77777777" w:rsidR="00A04211" w:rsidRDefault="00A04211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02ECAE7" w14:textId="77777777" w:rsidR="00A04211" w:rsidRDefault="00A04211" w:rsidP="0090320C">
            <w:r>
              <w:rPr>
                <w:sz w:val="16"/>
                <w:szCs w:val="16"/>
              </w:rPr>
              <w:t>14.23.0</w:t>
            </w:r>
          </w:p>
        </w:tc>
        <w:tc>
          <w:tcPr>
            <w:tcW w:w="758" w:type="dxa"/>
          </w:tcPr>
          <w:p w14:paraId="4E2AF82D" w14:textId="77777777" w:rsidR="00A04211" w:rsidRDefault="00A04211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17FC4B7" w14:textId="77777777" w:rsidR="00A04211" w:rsidRDefault="00A04211" w:rsidP="0090320C">
            <w:r>
              <w:rPr>
                <w:sz w:val="16"/>
                <w:szCs w:val="16"/>
              </w:rPr>
              <w:t>R4-2413171</w:t>
            </w:r>
          </w:p>
        </w:tc>
        <w:tc>
          <w:tcPr>
            <w:tcW w:w="1597" w:type="dxa"/>
          </w:tcPr>
          <w:p w14:paraId="7DAA8FAC" w14:textId="77777777" w:rsidR="00A04211" w:rsidRDefault="00A04211" w:rsidP="0090320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356A89B" w14:textId="77777777" w:rsidR="00A04211" w:rsidRDefault="00A04211" w:rsidP="0090320C">
            <w:r>
              <w:rPr>
                <w:sz w:val="16"/>
                <w:szCs w:val="16"/>
              </w:rPr>
              <w:t>NB_IOT-Perf</w:t>
            </w:r>
          </w:p>
        </w:tc>
        <w:tc>
          <w:tcPr>
            <w:tcW w:w="2323" w:type="dxa"/>
          </w:tcPr>
          <w:p w14:paraId="7E8F042B" w14:textId="77777777" w:rsidR="00A04211" w:rsidRDefault="00A04211" w:rsidP="0090320C">
            <w:r>
              <w:rPr>
                <w:sz w:val="16"/>
                <w:szCs w:val="16"/>
              </w:rPr>
              <w:t>A.6.2.16, A.6.2.17</w:t>
            </w:r>
          </w:p>
        </w:tc>
        <w:tc>
          <w:tcPr>
            <w:tcW w:w="998" w:type="dxa"/>
          </w:tcPr>
          <w:p w14:paraId="4F9FD8DC" w14:textId="77777777" w:rsidR="00A04211" w:rsidRDefault="00A04211" w:rsidP="0090320C">
            <w:r>
              <w:rPr>
                <w:sz w:val="16"/>
                <w:szCs w:val="16"/>
              </w:rPr>
              <w:t xml:space="preserve">TS/TR ... CR ... ; TS 36.533; TS/TR ... CR ... </w:t>
            </w:r>
          </w:p>
        </w:tc>
      </w:tr>
      <w:tr w:rsidR="00A04211" w14:paraId="3F495D66" w14:textId="77777777" w:rsidTr="0090320C">
        <w:tc>
          <w:tcPr>
            <w:tcW w:w="879" w:type="dxa"/>
          </w:tcPr>
          <w:p w14:paraId="78E9F732" w14:textId="77777777" w:rsidR="00A04211" w:rsidRDefault="00A04211" w:rsidP="0090320C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42BD316D" w14:textId="77777777" w:rsidR="00A04211" w:rsidRDefault="00A04211" w:rsidP="0090320C">
            <w:r>
              <w:rPr>
                <w:sz w:val="16"/>
                <w:szCs w:val="16"/>
              </w:rPr>
              <w:t>7339</w:t>
            </w:r>
          </w:p>
        </w:tc>
        <w:tc>
          <w:tcPr>
            <w:tcW w:w="517" w:type="dxa"/>
          </w:tcPr>
          <w:p w14:paraId="6F1DEA9A" w14:textId="77777777" w:rsidR="00A04211" w:rsidRDefault="00A04211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BE0523" w14:textId="77777777" w:rsidR="00A04211" w:rsidRDefault="00A04211" w:rsidP="0090320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9D7FED6" w14:textId="77777777" w:rsidR="00A04211" w:rsidRDefault="00A04211" w:rsidP="0090320C">
            <w:r>
              <w:rPr>
                <w:sz w:val="16"/>
                <w:szCs w:val="16"/>
              </w:rPr>
              <w:t>(NB_IOT-Perf) CR on RSRP-ThresholdsNPRACH-InfoList for NB-IoT (Cat-A Rel-15)</w:t>
            </w:r>
          </w:p>
        </w:tc>
        <w:tc>
          <w:tcPr>
            <w:tcW w:w="517" w:type="dxa"/>
          </w:tcPr>
          <w:p w14:paraId="2E581988" w14:textId="77777777" w:rsidR="00A04211" w:rsidRDefault="00A04211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4D83C51" w14:textId="77777777" w:rsidR="00A04211" w:rsidRDefault="00A04211" w:rsidP="0090320C">
            <w:r>
              <w:rPr>
                <w:sz w:val="16"/>
                <w:szCs w:val="16"/>
              </w:rPr>
              <w:t>15.21.1</w:t>
            </w:r>
          </w:p>
        </w:tc>
        <w:tc>
          <w:tcPr>
            <w:tcW w:w="758" w:type="dxa"/>
          </w:tcPr>
          <w:p w14:paraId="768EB4F5" w14:textId="77777777" w:rsidR="00A04211" w:rsidRDefault="00A04211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BC10A6C" w14:textId="77777777" w:rsidR="00A04211" w:rsidRDefault="00A04211" w:rsidP="0090320C">
            <w:r>
              <w:rPr>
                <w:sz w:val="16"/>
                <w:szCs w:val="16"/>
              </w:rPr>
              <w:t>R4-2413172</w:t>
            </w:r>
          </w:p>
        </w:tc>
        <w:tc>
          <w:tcPr>
            <w:tcW w:w="1597" w:type="dxa"/>
          </w:tcPr>
          <w:p w14:paraId="17B9AEF9" w14:textId="77777777" w:rsidR="00A04211" w:rsidRDefault="00A04211" w:rsidP="0090320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97A42D9" w14:textId="77777777" w:rsidR="00A04211" w:rsidRDefault="00A04211" w:rsidP="0090320C">
            <w:r>
              <w:rPr>
                <w:sz w:val="16"/>
                <w:szCs w:val="16"/>
              </w:rPr>
              <w:t>NB_IOT-Perf</w:t>
            </w:r>
          </w:p>
        </w:tc>
        <w:tc>
          <w:tcPr>
            <w:tcW w:w="2323" w:type="dxa"/>
          </w:tcPr>
          <w:p w14:paraId="7263681B" w14:textId="77777777" w:rsidR="00A04211" w:rsidRDefault="00A04211" w:rsidP="0090320C">
            <w:r>
              <w:rPr>
                <w:sz w:val="16"/>
                <w:szCs w:val="16"/>
              </w:rPr>
              <w:t>A.6.2.16, A.6.2.17</w:t>
            </w:r>
          </w:p>
        </w:tc>
        <w:tc>
          <w:tcPr>
            <w:tcW w:w="998" w:type="dxa"/>
          </w:tcPr>
          <w:p w14:paraId="6A9DB583" w14:textId="77777777" w:rsidR="00A04211" w:rsidRDefault="00A04211" w:rsidP="0090320C">
            <w:r>
              <w:rPr>
                <w:sz w:val="16"/>
                <w:szCs w:val="16"/>
              </w:rPr>
              <w:t xml:space="preserve">TS/TR ... CR ... ; TS 36.533; TS/TR ... CR ... </w:t>
            </w:r>
          </w:p>
        </w:tc>
      </w:tr>
      <w:tr w:rsidR="00A04211" w14:paraId="4908A118" w14:textId="77777777" w:rsidTr="0090320C">
        <w:tc>
          <w:tcPr>
            <w:tcW w:w="879" w:type="dxa"/>
          </w:tcPr>
          <w:p w14:paraId="7C90E0BA" w14:textId="77777777" w:rsidR="00A04211" w:rsidRDefault="00A04211" w:rsidP="0090320C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5D0A3522" w14:textId="77777777" w:rsidR="00A04211" w:rsidRDefault="00A04211" w:rsidP="0090320C">
            <w:r>
              <w:rPr>
                <w:sz w:val="16"/>
                <w:szCs w:val="16"/>
              </w:rPr>
              <w:t>7340</w:t>
            </w:r>
          </w:p>
        </w:tc>
        <w:tc>
          <w:tcPr>
            <w:tcW w:w="517" w:type="dxa"/>
          </w:tcPr>
          <w:p w14:paraId="6BA5330A" w14:textId="77777777" w:rsidR="00A04211" w:rsidRDefault="00A04211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A3F0BB" w14:textId="77777777" w:rsidR="00A04211" w:rsidRDefault="00A04211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B571791" w14:textId="77777777" w:rsidR="00A04211" w:rsidRDefault="00A04211" w:rsidP="0090320C">
            <w:r>
              <w:rPr>
                <w:sz w:val="16"/>
                <w:szCs w:val="16"/>
              </w:rPr>
              <w:t>(NB_IOT-Perf) CR on RSRP-ThresholdsNPRACH-InfoList for NB-IoT (Cat-A Rel-16)</w:t>
            </w:r>
          </w:p>
        </w:tc>
        <w:tc>
          <w:tcPr>
            <w:tcW w:w="517" w:type="dxa"/>
          </w:tcPr>
          <w:p w14:paraId="772FE326" w14:textId="77777777" w:rsidR="00A04211" w:rsidRDefault="00A04211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2A21F8" w14:textId="77777777" w:rsidR="00A04211" w:rsidRDefault="00A04211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0265CFA2" w14:textId="77777777" w:rsidR="00A04211" w:rsidRDefault="00A04211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6DB3799" w14:textId="77777777" w:rsidR="00A04211" w:rsidRDefault="00A04211" w:rsidP="0090320C">
            <w:r>
              <w:rPr>
                <w:sz w:val="16"/>
                <w:szCs w:val="16"/>
              </w:rPr>
              <w:t>R4-2413173</w:t>
            </w:r>
          </w:p>
        </w:tc>
        <w:tc>
          <w:tcPr>
            <w:tcW w:w="1597" w:type="dxa"/>
          </w:tcPr>
          <w:p w14:paraId="72F0A677" w14:textId="77777777" w:rsidR="00A04211" w:rsidRDefault="00A04211" w:rsidP="0090320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52F1D29" w14:textId="77777777" w:rsidR="00A04211" w:rsidRDefault="00A04211" w:rsidP="0090320C">
            <w:r>
              <w:rPr>
                <w:sz w:val="16"/>
                <w:szCs w:val="16"/>
              </w:rPr>
              <w:t>NB_IOT-Perf</w:t>
            </w:r>
          </w:p>
        </w:tc>
        <w:tc>
          <w:tcPr>
            <w:tcW w:w="2323" w:type="dxa"/>
          </w:tcPr>
          <w:p w14:paraId="4B7E6DF5" w14:textId="77777777" w:rsidR="00A04211" w:rsidRDefault="00A04211" w:rsidP="0090320C">
            <w:r>
              <w:rPr>
                <w:sz w:val="16"/>
                <w:szCs w:val="16"/>
              </w:rPr>
              <w:t>A.6.2.16, A.6.2.17</w:t>
            </w:r>
          </w:p>
        </w:tc>
        <w:tc>
          <w:tcPr>
            <w:tcW w:w="998" w:type="dxa"/>
          </w:tcPr>
          <w:p w14:paraId="4C4D3575" w14:textId="77777777" w:rsidR="00A04211" w:rsidRDefault="00A04211" w:rsidP="0090320C">
            <w:r>
              <w:rPr>
                <w:sz w:val="16"/>
                <w:szCs w:val="16"/>
              </w:rPr>
              <w:t xml:space="preserve">TS/TR ... CR ... ; TS 36.533; TS/TR ... CR ... </w:t>
            </w:r>
          </w:p>
        </w:tc>
      </w:tr>
      <w:tr w:rsidR="00A04211" w14:paraId="2B3981F9" w14:textId="77777777" w:rsidTr="0090320C">
        <w:tc>
          <w:tcPr>
            <w:tcW w:w="879" w:type="dxa"/>
          </w:tcPr>
          <w:p w14:paraId="6B18FC85" w14:textId="77777777" w:rsidR="00A04211" w:rsidRDefault="00A04211" w:rsidP="0090320C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389C5C40" w14:textId="77777777" w:rsidR="00A04211" w:rsidRDefault="00A04211" w:rsidP="0090320C">
            <w:r>
              <w:rPr>
                <w:sz w:val="16"/>
                <w:szCs w:val="16"/>
              </w:rPr>
              <w:t>7341</w:t>
            </w:r>
          </w:p>
        </w:tc>
        <w:tc>
          <w:tcPr>
            <w:tcW w:w="517" w:type="dxa"/>
          </w:tcPr>
          <w:p w14:paraId="618BC64F" w14:textId="77777777" w:rsidR="00A04211" w:rsidRDefault="00A04211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43B458" w14:textId="77777777" w:rsidR="00A04211" w:rsidRDefault="00A04211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6A602C" w14:textId="77777777" w:rsidR="00A04211" w:rsidRDefault="00A04211" w:rsidP="0090320C">
            <w:r>
              <w:rPr>
                <w:sz w:val="16"/>
                <w:szCs w:val="16"/>
              </w:rPr>
              <w:t>(NB_IOT-Perf) CR on RSRP-ThresholdsNPRACH-InfoList for NB-IoT (Cat-A Rel-17)</w:t>
            </w:r>
          </w:p>
        </w:tc>
        <w:tc>
          <w:tcPr>
            <w:tcW w:w="517" w:type="dxa"/>
          </w:tcPr>
          <w:p w14:paraId="65F84768" w14:textId="77777777" w:rsidR="00A04211" w:rsidRDefault="00A04211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0D84F4E" w14:textId="77777777" w:rsidR="00A04211" w:rsidRDefault="00A04211" w:rsidP="0090320C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056713BE" w14:textId="77777777" w:rsidR="00A04211" w:rsidRDefault="00A04211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E6D2089" w14:textId="77777777" w:rsidR="00A04211" w:rsidRDefault="00A04211" w:rsidP="0090320C">
            <w:r>
              <w:rPr>
                <w:sz w:val="16"/>
                <w:szCs w:val="16"/>
              </w:rPr>
              <w:t>R4-2413174</w:t>
            </w:r>
          </w:p>
        </w:tc>
        <w:tc>
          <w:tcPr>
            <w:tcW w:w="1597" w:type="dxa"/>
          </w:tcPr>
          <w:p w14:paraId="1B861C2B" w14:textId="77777777" w:rsidR="00A04211" w:rsidRDefault="00A04211" w:rsidP="0090320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2F36389" w14:textId="77777777" w:rsidR="00A04211" w:rsidRDefault="00A04211" w:rsidP="0090320C">
            <w:r>
              <w:rPr>
                <w:sz w:val="16"/>
                <w:szCs w:val="16"/>
              </w:rPr>
              <w:t>NB_IOT-Perf</w:t>
            </w:r>
          </w:p>
        </w:tc>
        <w:tc>
          <w:tcPr>
            <w:tcW w:w="2323" w:type="dxa"/>
          </w:tcPr>
          <w:p w14:paraId="4E3E1DF0" w14:textId="77777777" w:rsidR="00A04211" w:rsidRDefault="00A04211" w:rsidP="0090320C">
            <w:r>
              <w:rPr>
                <w:sz w:val="16"/>
                <w:szCs w:val="16"/>
              </w:rPr>
              <w:t>A.6.2.16, A.6.2.17</w:t>
            </w:r>
          </w:p>
        </w:tc>
        <w:tc>
          <w:tcPr>
            <w:tcW w:w="998" w:type="dxa"/>
          </w:tcPr>
          <w:p w14:paraId="400F6F9C" w14:textId="77777777" w:rsidR="00A04211" w:rsidRDefault="00A04211" w:rsidP="0090320C">
            <w:r>
              <w:rPr>
                <w:sz w:val="16"/>
                <w:szCs w:val="16"/>
              </w:rPr>
              <w:t xml:space="preserve">TS/TR ... CR ... ; TS 36.533; TS/TR ... CR ... </w:t>
            </w:r>
          </w:p>
        </w:tc>
      </w:tr>
      <w:tr w:rsidR="00A04211" w14:paraId="121DC151" w14:textId="77777777" w:rsidTr="0090320C">
        <w:tc>
          <w:tcPr>
            <w:tcW w:w="879" w:type="dxa"/>
          </w:tcPr>
          <w:p w14:paraId="583C002D" w14:textId="77777777" w:rsidR="00A04211" w:rsidRDefault="00A04211" w:rsidP="0090320C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10DFAC92" w14:textId="77777777" w:rsidR="00A04211" w:rsidRDefault="00A04211" w:rsidP="0090320C">
            <w:r>
              <w:rPr>
                <w:sz w:val="16"/>
                <w:szCs w:val="16"/>
              </w:rPr>
              <w:t>7342</w:t>
            </w:r>
          </w:p>
        </w:tc>
        <w:tc>
          <w:tcPr>
            <w:tcW w:w="517" w:type="dxa"/>
          </w:tcPr>
          <w:p w14:paraId="6FEC17EE" w14:textId="77777777" w:rsidR="00A04211" w:rsidRDefault="00A04211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5EFCD2" w14:textId="77777777" w:rsidR="00A04211" w:rsidRDefault="00A04211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15EBC5" w14:textId="77777777" w:rsidR="00A04211" w:rsidRDefault="00A04211" w:rsidP="0090320C">
            <w:r>
              <w:rPr>
                <w:sz w:val="16"/>
                <w:szCs w:val="16"/>
              </w:rPr>
              <w:t>(NB_IOT-Perf) CR on RSRP-ThresholdsNPRACH-InfoList for NB-IoT (Cat-A Rel-18)</w:t>
            </w:r>
          </w:p>
        </w:tc>
        <w:tc>
          <w:tcPr>
            <w:tcW w:w="517" w:type="dxa"/>
          </w:tcPr>
          <w:p w14:paraId="06029220" w14:textId="77777777" w:rsidR="00A04211" w:rsidRDefault="00A04211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BAC99E3" w14:textId="77777777" w:rsidR="00A04211" w:rsidRDefault="00A04211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7985F27" w14:textId="77777777" w:rsidR="00A04211" w:rsidRDefault="00A04211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B870BCC" w14:textId="77777777" w:rsidR="00A04211" w:rsidRDefault="00A04211" w:rsidP="0090320C">
            <w:r>
              <w:rPr>
                <w:sz w:val="16"/>
                <w:szCs w:val="16"/>
              </w:rPr>
              <w:t>R4-2413175</w:t>
            </w:r>
          </w:p>
        </w:tc>
        <w:tc>
          <w:tcPr>
            <w:tcW w:w="1597" w:type="dxa"/>
          </w:tcPr>
          <w:p w14:paraId="16DC6688" w14:textId="77777777" w:rsidR="00A04211" w:rsidRDefault="00A04211" w:rsidP="0090320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0562595" w14:textId="77777777" w:rsidR="00A04211" w:rsidRDefault="00A04211" w:rsidP="0090320C">
            <w:r>
              <w:rPr>
                <w:sz w:val="16"/>
                <w:szCs w:val="16"/>
              </w:rPr>
              <w:t>NB_IOT-Perf</w:t>
            </w:r>
          </w:p>
        </w:tc>
        <w:tc>
          <w:tcPr>
            <w:tcW w:w="2323" w:type="dxa"/>
          </w:tcPr>
          <w:p w14:paraId="23EC851F" w14:textId="77777777" w:rsidR="00A04211" w:rsidRDefault="00A04211" w:rsidP="0090320C">
            <w:r>
              <w:rPr>
                <w:sz w:val="16"/>
                <w:szCs w:val="16"/>
              </w:rPr>
              <w:t>A.6.2.16, A.6.2.17</w:t>
            </w:r>
          </w:p>
        </w:tc>
        <w:tc>
          <w:tcPr>
            <w:tcW w:w="998" w:type="dxa"/>
          </w:tcPr>
          <w:p w14:paraId="43BBAE62" w14:textId="77777777" w:rsidR="00A04211" w:rsidRDefault="00A04211" w:rsidP="0090320C">
            <w:r>
              <w:rPr>
                <w:sz w:val="16"/>
                <w:szCs w:val="16"/>
              </w:rPr>
              <w:t xml:space="preserve">TS/TR ... CR ... ; TS 36.533; TS/TR ... CR ... </w:t>
            </w:r>
          </w:p>
        </w:tc>
      </w:tr>
      <w:tr w:rsidR="00A04211" w14:paraId="6EBCA875" w14:textId="77777777" w:rsidTr="0090320C">
        <w:tc>
          <w:tcPr>
            <w:tcW w:w="879" w:type="dxa"/>
          </w:tcPr>
          <w:p w14:paraId="1A8E007E" w14:textId="77777777" w:rsidR="00A04211" w:rsidRDefault="00A04211" w:rsidP="0090320C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54B5A0DD" w14:textId="77777777" w:rsidR="00A04211" w:rsidRDefault="00A04211" w:rsidP="0090320C">
            <w:r>
              <w:rPr>
                <w:sz w:val="16"/>
                <w:szCs w:val="16"/>
              </w:rPr>
              <w:t>7343</w:t>
            </w:r>
          </w:p>
        </w:tc>
        <w:tc>
          <w:tcPr>
            <w:tcW w:w="517" w:type="dxa"/>
          </w:tcPr>
          <w:p w14:paraId="56E915E0" w14:textId="77777777" w:rsidR="00A04211" w:rsidRDefault="00A04211" w:rsidP="0090320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6F9192D" w14:textId="77777777" w:rsidR="00A04211" w:rsidRDefault="00A04211" w:rsidP="0090320C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5D47B547" w14:textId="77777777" w:rsidR="00A04211" w:rsidRDefault="00A04211" w:rsidP="0090320C">
            <w:r>
              <w:rPr>
                <w:sz w:val="16"/>
                <w:szCs w:val="16"/>
              </w:rPr>
              <w:t>(NB_IOTenh-Perf) CR on RSRP-ThresholdsNPRACH-InfoList for NB-IoT (Cat-F Rel-14)</w:t>
            </w:r>
          </w:p>
        </w:tc>
        <w:tc>
          <w:tcPr>
            <w:tcW w:w="517" w:type="dxa"/>
          </w:tcPr>
          <w:p w14:paraId="23024E25" w14:textId="77777777" w:rsidR="00A04211" w:rsidRDefault="00A04211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7CA3C1" w14:textId="77777777" w:rsidR="00A04211" w:rsidRDefault="00A04211" w:rsidP="0090320C">
            <w:r>
              <w:rPr>
                <w:sz w:val="16"/>
                <w:szCs w:val="16"/>
              </w:rPr>
              <w:t>14.23.0</w:t>
            </w:r>
          </w:p>
        </w:tc>
        <w:tc>
          <w:tcPr>
            <w:tcW w:w="758" w:type="dxa"/>
          </w:tcPr>
          <w:p w14:paraId="0AA2F371" w14:textId="77777777" w:rsidR="00A04211" w:rsidRDefault="00A04211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861DEBD" w14:textId="77777777" w:rsidR="00A04211" w:rsidRDefault="00A04211" w:rsidP="0090320C">
            <w:r>
              <w:rPr>
                <w:sz w:val="16"/>
                <w:szCs w:val="16"/>
              </w:rPr>
              <w:t>R4-2414106</w:t>
            </w:r>
          </w:p>
        </w:tc>
        <w:tc>
          <w:tcPr>
            <w:tcW w:w="1597" w:type="dxa"/>
          </w:tcPr>
          <w:p w14:paraId="4DAAC456" w14:textId="77777777" w:rsidR="00A04211" w:rsidRDefault="00A04211" w:rsidP="0090320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B3B029E" w14:textId="77777777" w:rsidR="00A04211" w:rsidRDefault="00A04211" w:rsidP="0090320C">
            <w:r>
              <w:rPr>
                <w:sz w:val="16"/>
                <w:szCs w:val="16"/>
              </w:rPr>
              <w:t>NB_IOTenh-Perf</w:t>
            </w:r>
          </w:p>
        </w:tc>
        <w:tc>
          <w:tcPr>
            <w:tcW w:w="2323" w:type="dxa"/>
          </w:tcPr>
          <w:p w14:paraId="11E0260B" w14:textId="77777777" w:rsidR="00A04211" w:rsidRDefault="00A04211" w:rsidP="0090320C">
            <w:r>
              <w:rPr>
                <w:sz w:val="16"/>
                <w:szCs w:val="16"/>
              </w:rPr>
              <w:t>A.6.2.18</w:t>
            </w:r>
          </w:p>
        </w:tc>
        <w:tc>
          <w:tcPr>
            <w:tcW w:w="998" w:type="dxa"/>
          </w:tcPr>
          <w:p w14:paraId="5F2021C7" w14:textId="77777777" w:rsidR="00A04211" w:rsidRDefault="00A04211" w:rsidP="0090320C">
            <w:r>
              <w:rPr>
                <w:sz w:val="16"/>
                <w:szCs w:val="16"/>
              </w:rPr>
              <w:t xml:space="preserve">TS/TR ... CR ... ; TS 36.533; TS/TR ... CR ... </w:t>
            </w:r>
          </w:p>
        </w:tc>
      </w:tr>
      <w:tr w:rsidR="00A04211" w14:paraId="6A29A6D2" w14:textId="77777777" w:rsidTr="0090320C">
        <w:tc>
          <w:tcPr>
            <w:tcW w:w="879" w:type="dxa"/>
          </w:tcPr>
          <w:p w14:paraId="56977030" w14:textId="77777777" w:rsidR="00A04211" w:rsidRDefault="00A04211" w:rsidP="0090320C">
            <w:r>
              <w:rPr>
                <w:sz w:val="16"/>
                <w:szCs w:val="16"/>
              </w:rPr>
              <w:lastRenderedPageBreak/>
              <w:t>36.133</w:t>
            </w:r>
          </w:p>
        </w:tc>
        <w:tc>
          <w:tcPr>
            <w:tcW w:w="637" w:type="dxa"/>
          </w:tcPr>
          <w:p w14:paraId="0AB7B9A2" w14:textId="77777777" w:rsidR="00A04211" w:rsidRDefault="00A04211" w:rsidP="0090320C">
            <w:r>
              <w:rPr>
                <w:sz w:val="16"/>
                <w:szCs w:val="16"/>
              </w:rPr>
              <w:t>7344</w:t>
            </w:r>
          </w:p>
        </w:tc>
        <w:tc>
          <w:tcPr>
            <w:tcW w:w="517" w:type="dxa"/>
          </w:tcPr>
          <w:p w14:paraId="4559274F" w14:textId="77777777" w:rsidR="00A04211" w:rsidRDefault="00A04211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45E907" w14:textId="77777777" w:rsidR="00A04211" w:rsidRDefault="00A04211" w:rsidP="0090320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D097786" w14:textId="77777777" w:rsidR="00A04211" w:rsidRDefault="00A04211" w:rsidP="0090320C">
            <w:r>
              <w:rPr>
                <w:sz w:val="16"/>
                <w:szCs w:val="16"/>
              </w:rPr>
              <w:t>(NB_IOTenh-Perf) CR on RSRP-ThresholdsNPRACH-InfoList for NB-IoT (Cat-A Rel-15)</w:t>
            </w:r>
          </w:p>
        </w:tc>
        <w:tc>
          <w:tcPr>
            <w:tcW w:w="517" w:type="dxa"/>
          </w:tcPr>
          <w:p w14:paraId="6F3B428B" w14:textId="77777777" w:rsidR="00A04211" w:rsidRDefault="00A04211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74B9DE" w14:textId="77777777" w:rsidR="00A04211" w:rsidRDefault="00A04211" w:rsidP="0090320C">
            <w:r>
              <w:rPr>
                <w:sz w:val="16"/>
                <w:szCs w:val="16"/>
              </w:rPr>
              <w:t>15.21.1</w:t>
            </w:r>
          </w:p>
        </w:tc>
        <w:tc>
          <w:tcPr>
            <w:tcW w:w="758" w:type="dxa"/>
          </w:tcPr>
          <w:p w14:paraId="4C0B5EBA" w14:textId="77777777" w:rsidR="00A04211" w:rsidRDefault="00A04211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B3DE0AE" w14:textId="77777777" w:rsidR="00A04211" w:rsidRDefault="00A04211" w:rsidP="0090320C">
            <w:r>
              <w:rPr>
                <w:sz w:val="16"/>
                <w:szCs w:val="16"/>
              </w:rPr>
              <w:t>R4-2413177</w:t>
            </w:r>
          </w:p>
        </w:tc>
        <w:tc>
          <w:tcPr>
            <w:tcW w:w="1597" w:type="dxa"/>
          </w:tcPr>
          <w:p w14:paraId="3FE16E9E" w14:textId="77777777" w:rsidR="00A04211" w:rsidRDefault="00A04211" w:rsidP="0090320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65D8388" w14:textId="77777777" w:rsidR="00A04211" w:rsidRDefault="00A04211" w:rsidP="0090320C">
            <w:r>
              <w:rPr>
                <w:sz w:val="16"/>
                <w:szCs w:val="16"/>
              </w:rPr>
              <w:t>NB_IOTenh-Perf</w:t>
            </w:r>
          </w:p>
        </w:tc>
        <w:tc>
          <w:tcPr>
            <w:tcW w:w="2323" w:type="dxa"/>
          </w:tcPr>
          <w:p w14:paraId="0C8BD3F9" w14:textId="77777777" w:rsidR="00A04211" w:rsidRDefault="00A04211" w:rsidP="0090320C">
            <w:r>
              <w:rPr>
                <w:sz w:val="16"/>
                <w:szCs w:val="16"/>
              </w:rPr>
              <w:t>A.6.2.18</w:t>
            </w:r>
          </w:p>
        </w:tc>
        <w:tc>
          <w:tcPr>
            <w:tcW w:w="998" w:type="dxa"/>
          </w:tcPr>
          <w:p w14:paraId="6B4FA995" w14:textId="77777777" w:rsidR="00A04211" w:rsidRDefault="00A04211" w:rsidP="0090320C">
            <w:r>
              <w:rPr>
                <w:sz w:val="16"/>
                <w:szCs w:val="16"/>
              </w:rPr>
              <w:t xml:space="preserve">TS/TR ... CR ... ; TS 36.533; TS/TR ... CR ... </w:t>
            </w:r>
          </w:p>
        </w:tc>
      </w:tr>
      <w:tr w:rsidR="00A04211" w14:paraId="64F5CF48" w14:textId="77777777" w:rsidTr="0090320C">
        <w:tc>
          <w:tcPr>
            <w:tcW w:w="879" w:type="dxa"/>
          </w:tcPr>
          <w:p w14:paraId="5AF1C37E" w14:textId="77777777" w:rsidR="00A04211" w:rsidRDefault="00A04211" w:rsidP="0090320C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07E5A69F" w14:textId="77777777" w:rsidR="00A04211" w:rsidRDefault="00A04211" w:rsidP="0090320C">
            <w:r>
              <w:rPr>
                <w:sz w:val="16"/>
                <w:szCs w:val="16"/>
              </w:rPr>
              <w:t>7345</w:t>
            </w:r>
          </w:p>
        </w:tc>
        <w:tc>
          <w:tcPr>
            <w:tcW w:w="517" w:type="dxa"/>
          </w:tcPr>
          <w:p w14:paraId="1035E02E" w14:textId="77777777" w:rsidR="00A04211" w:rsidRDefault="00A04211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E603F2" w14:textId="77777777" w:rsidR="00A04211" w:rsidRDefault="00A04211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C3266CD" w14:textId="77777777" w:rsidR="00A04211" w:rsidRDefault="00A04211" w:rsidP="0090320C">
            <w:r>
              <w:rPr>
                <w:sz w:val="16"/>
                <w:szCs w:val="16"/>
              </w:rPr>
              <w:t>(NB_IOTenh-Perf) CR on RSRP-ThresholdsNPRACH-InfoList for NB-IoT (Cat-A Rel-16)</w:t>
            </w:r>
          </w:p>
        </w:tc>
        <w:tc>
          <w:tcPr>
            <w:tcW w:w="517" w:type="dxa"/>
          </w:tcPr>
          <w:p w14:paraId="349ECB79" w14:textId="77777777" w:rsidR="00A04211" w:rsidRDefault="00A04211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AF0A451" w14:textId="77777777" w:rsidR="00A04211" w:rsidRDefault="00A04211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0CDC9C95" w14:textId="77777777" w:rsidR="00A04211" w:rsidRDefault="00A04211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66FBBDA" w14:textId="77777777" w:rsidR="00A04211" w:rsidRDefault="00A04211" w:rsidP="0090320C">
            <w:r>
              <w:rPr>
                <w:sz w:val="16"/>
                <w:szCs w:val="16"/>
              </w:rPr>
              <w:t>R4-2413178</w:t>
            </w:r>
          </w:p>
        </w:tc>
        <w:tc>
          <w:tcPr>
            <w:tcW w:w="1597" w:type="dxa"/>
          </w:tcPr>
          <w:p w14:paraId="078644C2" w14:textId="77777777" w:rsidR="00A04211" w:rsidRDefault="00A04211" w:rsidP="0090320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508808C" w14:textId="77777777" w:rsidR="00A04211" w:rsidRDefault="00A04211" w:rsidP="0090320C">
            <w:r>
              <w:rPr>
                <w:sz w:val="16"/>
                <w:szCs w:val="16"/>
              </w:rPr>
              <w:t>NB_IOTenh-Perf</w:t>
            </w:r>
          </w:p>
        </w:tc>
        <w:tc>
          <w:tcPr>
            <w:tcW w:w="2323" w:type="dxa"/>
          </w:tcPr>
          <w:p w14:paraId="72384BEE" w14:textId="77777777" w:rsidR="00A04211" w:rsidRDefault="00A04211" w:rsidP="0090320C">
            <w:r>
              <w:rPr>
                <w:sz w:val="16"/>
                <w:szCs w:val="16"/>
              </w:rPr>
              <w:t>A.6.2.18</w:t>
            </w:r>
          </w:p>
        </w:tc>
        <w:tc>
          <w:tcPr>
            <w:tcW w:w="998" w:type="dxa"/>
          </w:tcPr>
          <w:p w14:paraId="74C5D7D4" w14:textId="77777777" w:rsidR="00A04211" w:rsidRDefault="00A04211" w:rsidP="0090320C">
            <w:r>
              <w:rPr>
                <w:sz w:val="16"/>
                <w:szCs w:val="16"/>
              </w:rPr>
              <w:t xml:space="preserve">TS/TR ... CR ... ; TS 36.533; TS/TR ... CR ... </w:t>
            </w:r>
          </w:p>
        </w:tc>
      </w:tr>
      <w:tr w:rsidR="00A04211" w14:paraId="72DD2347" w14:textId="77777777" w:rsidTr="0090320C">
        <w:tc>
          <w:tcPr>
            <w:tcW w:w="879" w:type="dxa"/>
          </w:tcPr>
          <w:p w14:paraId="451DF351" w14:textId="77777777" w:rsidR="00A04211" w:rsidRDefault="00A04211" w:rsidP="0090320C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290C556D" w14:textId="77777777" w:rsidR="00A04211" w:rsidRDefault="00A04211" w:rsidP="0090320C">
            <w:r>
              <w:rPr>
                <w:sz w:val="16"/>
                <w:szCs w:val="16"/>
              </w:rPr>
              <w:t>7346</w:t>
            </w:r>
          </w:p>
        </w:tc>
        <w:tc>
          <w:tcPr>
            <w:tcW w:w="517" w:type="dxa"/>
          </w:tcPr>
          <w:p w14:paraId="5935F8C2" w14:textId="77777777" w:rsidR="00A04211" w:rsidRDefault="00A04211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95133B" w14:textId="77777777" w:rsidR="00A04211" w:rsidRDefault="00A04211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0F6F5D" w14:textId="77777777" w:rsidR="00A04211" w:rsidRDefault="00A04211" w:rsidP="0090320C">
            <w:r>
              <w:rPr>
                <w:sz w:val="16"/>
                <w:szCs w:val="16"/>
              </w:rPr>
              <w:t>(NB_IOTenh-Perf) CR on RSRP-ThresholdsNPRACH-InfoList for NB-IoT (Cat-A Rel-17)</w:t>
            </w:r>
          </w:p>
        </w:tc>
        <w:tc>
          <w:tcPr>
            <w:tcW w:w="517" w:type="dxa"/>
          </w:tcPr>
          <w:p w14:paraId="0B300DB8" w14:textId="77777777" w:rsidR="00A04211" w:rsidRDefault="00A04211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D8AF188" w14:textId="77777777" w:rsidR="00A04211" w:rsidRDefault="00A04211" w:rsidP="0090320C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6660D641" w14:textId="77777777" w:rsidR="00A04211" w:rsidRDefault="00A04211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C087260" w14:textId="77777777" w:rsidR="00A04211" w:rsidRDefault="00A04211" w:rsidP="0090320C">
            <w:r>
              <w:rPr>
                <w:sz w:val="16"/>
                <w:szCs w:val="16"/>
              </w:rPr>
              <w:t>R4-2413179</w:t>
            </w:r>
          </w:p>
        </w:tc>
        <w:tc>
          <w:tcPr>
            <w:tcW w:w="1597" w:type="dxa"/>
          </w:tcPr>
          <w:p w14:paraId="5B18A2E4" w14:textId="77777777" w:rsidR="00A04211" w:rsidRDefault="00A04211" w:rsidP="0090320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B2DF2BF" w14:textId="77777777" w:rsidR="00A04211" w:rsidRDefault="00A04211" w:rsidP="0090320C">
            <w:r>
              <w:rPr>
                <w:sz w:val="16"/>
                <w:szCs w:val="16"/>
              </w:rPr>
              <w:t>NB_IOTenh-Perf</w:t>
            </w:r>
          </w:p>
        </w:tc>
        <w:tc>
          <w:tcPr>
            <w:tcW w:w="2323" w:type="dxa"/>
          </w:tcPr>
          <w:p w14:paraId="0CC67523" w14:textId="77777777" w:rsidR="00A04211" w:rsidRDefault="00A04211" w:rsidP="0090320C">
            <w:r>
              <w:rPr>
                <w:sz w:val="16"/>
                <w:szCs w:val="16"/>
              </w:rPr>
              <w:t>A.6.2.18</w:t>
            </w:r>
          </w:p>
        </w:tc>
        <w:tc>
          <w:tcPr>
            <w:tcW w:w="998" w:type="dxa"/>
          </w:tcPr>
          <w:p w14:paraId="34887AD6" w14:textId="77777777" w:rsidR="00A04211" w:rsidRDefault="00A04211" w:rsidP="0090320C">
            <w:r>
              <w:rPr>
                <w:sz w:val="16"/>
                <w:szCs w:val="16"/>
              </w:rPr>
              <w:t xml:space="preserve">TS/TR ... CR ... ; TS 36.533; TS/TR ... CR ... </w:t>
            </w:r>
          </w:p>
        </w:tc>
      </w:tr>
      <w:tr w:rsidR="00A04211" w14:paraId="2683F007" w14:textId="77777777" w:rsidTr="0090320C">
        <w:tc>
          <w:tcPr>
            <w:tcW w:w="879" w:type="dxa"/>
          </w:tcPr>
          <w:p w14:paraId="289F5C32" w14:textId="77777777" w:rsidR="00A04211" w:rsidRDefault="00A04211" w:rsidP="0090320C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04A0B851" w14:textId="77777777" w:rsidR="00A04211" w:rsidRDefault="00A04211" w:rsidP="0090320C">
            <w:r>
              <w:rPr>
                <w:sz w:val="16"/>
                <w:szCs w:val="16"/>
              </w:rPr>
              <w:t>7347</w:t>
            </w:r>
          </w:p>
        </w:tc>
        <w:tc>
          <w:tcPr>
            <w:tcW w:w="517" w:type="dxa"/>
          </w:tcPr>
          <w:p w14:paraId="24CBC036" w14:textId="77777777" w:rsidR="00A04211" w:rsidRDefault="00A04211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99A7B7" w14:textId="77777777" w:rsidR="00A04211" w:rsidRDefault="00A04211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C3F7FE" w14:textId="77777777" w:rsidR="00A04211" w:rsidRDefault="00A04211" w:rsidP="0090320C">
            <w:r>
              <w:rPr>
                <w:sz w:val="16"/>
                <w:szCs w:val="16"/>
              </w:rPr>
              <w:t>(NB_IOTenh-Perf) CR on RSRP-ThresholdsNPRACH-InfoList for NB-IoT (Cat-A Rel-18)</w:t>
            </w:r>
          </w:p>
        </w:tc>
        <w:tc>
          <w:tcPr>
            <w:tcW w:w="517" w:type="dxa"/>
          </w:tcPr>
          <w:p w14:paraId="250D7CF4" w14:textId="77777777" w:rsidR="00A04211" w:rsidRDefault="00A04211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17F6087" w14:textId="77777777" w:rsidR="00A04211" w:rsidRDefault="00A04211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EA6E43F" w14:textId="77777777" w:rsidR="00A04211" w:rsidRDefault="00A04211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38F307C" w14:textId="77777777" w:rsidR="00A04211" w:rsidRDefault="00A04211" w:rsidP="0090320C">
            <w:r>
              <w:rPr>
                <w:sz w:val="16"/>
                <w:szCs w:val="16"/>
              </w:rPr>
              <w:t>R4-2413180</w:t>
            </w:r>
          </w:p>
        </w:tc>
        <w:tc>
          <w:tcPr>
            <w:tcW w:w="1597" w:type="dxa"/>
          </w:tcPr>
          <w:p w14:paraId="6743D897" w14:textId="77777777" w:rsidR="00A04211" w:rsidRDefault="00A04211" w:rsidP="0090320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0D90700" w14:textId="77777777" w:rsidR="00A04211" w:rsidRDefault="00A04211" w:rsidP="0090320C">
            <w:r>
              <w:rPr>
                <w:sz w:val="16"/>
                <w:szCs w:val="16"/>
              </w:rPr>
              <w:t>NB_IOTenh-Perf</w:t>
            </w:r>
          </w:p>
        </w:tc>
        <w:tc>
          <w:tcPr>
            <w:tcW w:w="2323" w:type="dxa"/>
          </w:tcPr>
          <w:p w14:paraId="10EE654B" w14:textId="77777777" w:rsidR="00A04211" w:rsidRDefault="00A04211" w:rsidP="0090320C">
            <w:r>
              <w:rPr>
                <w:sz w:val="16"/>
                <w:szCs w:val="16"/>
              </w:rPr>
              <w:t>A.6.2.18</w:t>
            </w:r>
          </w:p>
        </w:tc>
        <w:tc>
          <w:tcPr>
            <w:tcW w:w="998" w:type="dxa"/>
          </w:tcPr>
          <w:p w14:paraId="24B09D01" w14:textId="77777777" w:rsidR="00A04211" w:rsidRDefault="00A04211" w:rsidP="0090320C">
            <w:r>
              <w:rPr>
                <w:sz w:val="16"/>
                <w:szCs w:val="16"/>
              </w:rPr>
              <w:t xml:space="preserve">TS/TR ... CR ... ; TS 36.533; TS/TR ... CR ... </w:t>
            </w:r>
          </w:p>
        </w:tc>
      </w:tr>
      <w:tr w:rsidR="00A04211" w14:paraId="7EE31DA6" w14:textId="77777777" w:rsidTr="0090320C">
        <w:tc>
          <w:tcPr>
            <w:tcW w:w="879" w:type="dxa"/>
          </w:tcPr>
          <w:p w14:paraId="2E9C0D04" w14:textId="77777777" w:rsidR="00A04211" w:rsidRDefault="00A04211" w:rsidP="0090320C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33AC2F71" w14:textId="77777777" w:rsidR="00A04211" w:rsidRDefault="00A04211" w:rsidP="0090320C">
            <w:r>
              <w:rPr>
                <w:sz w:val="16"/>
                <w:szCs w:val="16"/>
              </w:rPr>
              <w:t>7348</w:t>
            </w:r>
          </w:p>
        </w:tc>
        <w:tc>
          <w:tcPr>
            <w:tcW w:w="517" w:type="dxa"/>
          </w:tcPr>
          <w:p w14:paraId="6FA4C57C" w14:textId="77777777" w:rsidR="00A04211" w:rsidRDefault="00A04211" w:rsidP="0090320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F39122C" w14:textId="77777777" w:rsidR="00A04211" w:rsidRDefault="00A04211" w:rsidP="0090320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B7AD9A7" w14:textId="77777777" w:rsidR="00A04211" w:rsidRDefault="00A04211" w:rsidP="0090320C">
            <w:r>
              <w:rPr>
                <w:sz w:val="16"/>
                <w:szCs w:val="16"/>
              </w:rPr>
              <w:t>(NB_IOTenh2-Perf) CR on RSRP-ThresholdsNPRACH-InfoList for NB-IoT (Cat-F Rel-15)</w:t>
            </w:r>
          </w:p>
        </w:tc>
        <w:tc>
          <w:tcPr>
            <w:tcW w:w="517" w:type="dxa"/>
          </w:tcPr>
          <w:p w14:paraId="62FCDA4C" w14:textId="77777777" w:rsidR="00A04211" w:rsidRDefault="00A04211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4F6E8D" w14:textId="77777777" w:rsidR="00A04211" w:rsidRDefault="00A04211" w:rsidP="0090320C">
            <w:r>
              <w:rPr>
                <w:sz w:val="16"/>
                <w:szCs w:val="16"/>
              </w:rPr>
              <w:t>15.21.1</w:t>
            </w:r>
          </w:p>
        </w:tc>
        <w:tc>
          <w:tcPr>
            <w:tcW w:w="758" w:type="dxa"/>
          </w:tcPr>
          <w:p w14:paraId="1750E201" w14:textId="77777777" w:rsidR="00A04211" w:rsidRDefault="00A04211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4FAFE7B" w14:textId="77777777" w:rsidR="00A04211" w:rsidRDefault="00A04211" w:rsidP="0090320C">
            <w:r>
              <w:rPr>
                <w:sz w:val="16"/>
                <w:szCs w:val="16"/>
              </w:rPr>
              <w:t>R4-2414107</w:t>
            </w:r>
          </w:p>
        </w:tc>
        <w:tc>
          <w:tcPr>
            <w:tcW w:w="1597" w:type="dxa"/>
          </w:tcPr>
          <w:p w14:paraId="7C017E69" w14:textId="77777777" w:rsidR="00A04211" w:rsidRDefault="00A04211" w:rsidP="0090320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05B7828" w14:textId="77777777" w:rsidR="00A04211" w:rsidRDefault="00A04211" w:rsidP="0090320C">
            <w:r>
              <w:rPr>
                <w:sz w:val="16"/>
                <w:szCs w:val="16"/>
              </w:rPr>
              <w:t>NB_IOTenh2-Perf</w:t>
            </w:r>
          </w:p>
        </w:tc>
        <w:tc>
          <w:tcPr>
            <w:tcW w:w="2323" w:type="dxa"/>
          </w:tcPr>
          <w:p w14:paraId="301D73AB" w14:textId="77777777" w:rsidR="00A04211" w:rsidRDefault="00A04211" w:rsidP="0090320C">
            <w:r>
              <w:rPr>
                <w:sz w:val="16"/>
                <w:szCs w:val="16"/>
              </w:rPr>
              <w:t>A.6.2.19, A.6.2.20, A.6.2.21</w:t>
            </w:r>
          </w:p>
        </w:tc>
        <w:tc>
          <w:tcPr>
            <w:tcW w:w="998" w:type="dxa"/>
          </w:tcPr>
          <w:p w14:paraId="74EB387E" w14:textId="77777777" w:rsidR="00A04211" w:rsidRDefault="00A04211" w:rsidP="0090320C">
            <w:r>
              <w:rPr>
                <w:sz w:val="16"/>
                <w:szCs w:val="16"/>
              </w:rPr>
              <w:t xml:space="preserve">TS/TR ... CR ... ; TS 36.533; TS/TR ... CR ... </w:t>
            </w:r>
          </w:p>
        </w:tc>
      </w:tr>
      <w:tr w:rsidR="00A04211" w14:paraId="1D2E1078" w14:textId="77777777" w:rsidTr="0090320C">
        <w:tc>
          <w:tcPr>
            <w:tcW w:w="879" w:type="dxa"/>
          </w:tcPr>
          <w:p w14:paraId="69F56E73" w14:textId="77777777" w:rsidR="00A04211" w:rsidRDefault="00A04211" w:rsidP="0090320C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079B2971" w14:textId="77777777" w:rsidR="00A04211" w:rsidRDefault="00A04211" w:rsidP="0090320C">
            <w:r>
              <w:rPr>
                <w:sz w:val="16"/>
                <w:szCs w:val="16"/>
              </w:rPr>
              <w:t>7349</w:t>
            </w:r>
          </w:p>
        </w:tc>
        <w:tc>
          <w:tcPr>
            <w:tcW w:w="517" w:type="dxa"/>
          </w:tcPr>
          <w:p w14:paraId="66918A99" w14:textId="77777777" w:rsidR="00A04211" w:rsidRDefault="00A04211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7EF269" w14:textId="77777777" w:rsidR="00A04211" w:rsidRDefault="00A04211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9269663" w14:textId="77777777" w:rsidR="00A04211" w:rsidRDefault="00A04211" w:rsidP="0090320C">
            <w:r>
              <w:rPr>
                <w:sz w:val="16"/>
                <w:szCs w:val="16"/>
              </w:rPr>
              <w:t>(NB_IOTenh2-Perf) CR on RSRP-ThresholdsNPRACH-InfoList for NB-IoT (Cat-A Rel-16)</w:t>
            </w:r>
          </w:p>
        </w:tc>
        <w:tc>
          <w:tcPr>
            <w:tcW w:w="517" w:type="dxa"/>
          </w:tcPr>
          <w:p w14:paraId="186431B4" w14:textId="77777777" w:rsidR="00A04211" w:rsidRDefault="00A04211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D382C8" w14:textId="77777777" w:rsidR="00A04211" w:rsidRDefault="00A04211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0B4D1BEF" w14:textId="77777777" w:rsidR="00A04211" w:rsidRDefault="00A04211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8355B2B" w14:textId="77777777" w:rsidR="00A04211" w:rsidRDefault="00A04211" w:rsidP="0090320C">
            <w:r>
              <w:rPr>
                <w:sz w:val="16"/>
                <w:szCs w:val="16"/>
              </w:rPr>
              <w:t>R4-2413182</w:t>
            </w:r>
          </w:p>
        </w:tc>
        <w:tc>
          <w:tcPr>
            <w:tcW w:w="1597" w:type="dxa"/>
          </w:tcPr>
          <w:p w14:paraId="21F75511" w14:textId="77777777" w:rsidR="00A04211" w:rsidRDefault="00A04211" w:rsidP="0090320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8873BDA" w14:textId="77777777" w:rsidR="00A04211" w:rsidRDefault="00A04211" w:rsidP="0090320C">
            <w:r>
              <w:rPr>
                <w:sz w:val="16"/>
                <w:szCs w:val="16"/>
              </w:rPr>
              <w:t>NB_IOTenh2-Perf</w:t>
            </w:r>
          </w:p>
        </w:tc>
        <w:tc>
          <w:tcPr>
            <w:tcW w:w="2323" w:type="dxa"/>
          </w:tcPr>
          <w:p w14:paraId="670FE964" w14:textId="77777777" w:rsidR="00A04211" w:rsidRDefault="00A04211" w:rsidP="0090320C">
            <w:r>
              <w:rPr>
                <w:sz w:val="16"/>
                <w:szCs w:val="16"/>
              </w:rPr>
              <w:t>A.6.2.19, A.6.2.20, A.6.2.21</w:t>
            </w:r>
          </w:p>
        </w:tc>
        <w:tc>
          <w:tcPr>
            <w:tcW w:w="998" w:type="dxa"/>
          </w:tcPr>
          <w:p w14:paraId="6879A14E" w14:textId="77777777" w:rsidR="00A04211" w:rsidRDefault="00A04211" w:rsidP="0090320C">
            <w:r>
              <w:rPr>
                <w:sz w:val="16"/>
                <w:szCs w:val="16"/>
              </w:rPr>
              <w:t xml:space="preserve">TS/TR ... CR ... ; TS 36.533; TS/TR ... CR ... </w:t>
            </w:r>
          </w:p>
        </w:tc>
      </w:tr>
      <w:tr w:rsidR="00A04211" w14:paraId="32C9DA43" w14:textId="77777777" w:rsidTr="0090320C">
        <w:tc>
          <w:tcPr>
            <w:tcW w:w="879" w:type="dxa"/>
          </w:tcPr>
          <w:p w14:paraId="0B3A8AFD" w14:textId="77777777" w:rsidR="00A04211" w:rsidRDefault="00A04211" w:rsidP="0090320C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5FF2B2A5" w14:textId="77777777" w:rsidR="00A04211" w:rsidRDefault="00A04211" w:rsidP="0090320C">
            <w:r>
              <w:rPr>
                <w:sz w:val="16"/>
                <w:szCs w:val="16"/>
              </w:rPr>
              <w:t>7350</w:t>
            </w:r>
          </w:p>
        </w:tc>
        <w:tc>
          <w:tcPr>
            <w:tcW w:w="517" w:type="dxa"/>
          </w:tcPr>
          <w:p w14:paraId="7CBC609E" w14:textId="77777777" w:rsidR="00A04211" w:rsidRDefault="00A04211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D39731" w14:textId="77777777" w:rsidR="00A04211" w:rsidRDefault="00A04211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5C0E24" w14:textId="77777777" w:rsidR="00A04211" w:rsidRDefault="00A04211" w:rsidP="0090320C">
            <w:r>
              <w:rPr>
                <w:sz w:val="16"/>
                <w:szCs w:val="16"/>
              </w:rPr>
              <w:t>(NB_IOTenh2-Perf) CR on RSRP-ThresholdsNPRACH-InfoList for NB-IoT (Cat-A Rel-17)</w:t>
            </w:r>
          </w:p>
        </w:tc>
        <w:tc>
          <w:tcPr>
            <w:tcW w:w="517" w:type="dxa"/>
          </w:tcPr>
          <w:p w14:paraId="1F973EAA" w14:textId="77777777" w:rsidR="00A04211" w:rsidRDefault="00A04211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4BD375" w14:textId="77777777" w:rsidR="00A04211" w:rsidRDefault="00A04211" w:rsidP="0090320C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5FFBDEDB" w14:textId="77777777" w:rsidR="00A04211" w:rsidRDefault="00A04211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CA16FF8" w14:textId="77777777" w:rsidR="00A04211" w:rsidRDefault="00A04211" w:rsidP="0090320C">
            <w:r>
              <w:rPr>
                <w:sz w:val="16"/>
                <w:szCs w:val="16"/>
              </w:rPr>
              <w:t>R4-2413183</w:t>
            </w:r>
          </w:p>
        </w:tc>
        <w:tc>
          <w:tcPr>
            <w:tcW w:w="1597" w:type="dxa"/>
          </w:tcPr>
          <w:p w14:paraId="385152F6" w14:textId="77777777" w:rsidR="00A04211" w:rsidRDefault="00A04211" w:rsidP="0090320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2E8875A" w14:textId="77777777" w:rsidR="00A04211" w:rsidRDefault="00A04211" w:rsidP="0090320C">
            <w:r>
              <w:rPr>
                <w:sz w:val="16"/>
                <w:szCs w:val="16"/>
              </w:rPr>
              <w:t>NB_IOTenh2-Perf</w:t>
            </w:r>
          </w:p>
        </w:tc>
        <w:tc>
          <w:tcPr>
            <w:tcW w:w="2323" w:type="dxa"/>
          </w:tcPr>
          <w:p w14:paraId="4D9D5552" w14:textId="77777777" w:rsidR="00A04211" w:rsidRDefault="00A04211" w:rsidP="0090320C">
            <w:r>
              <w:rPr>
                <w:sz w:val="16"/>
                <w:szCs w:val="16"/>
              </w:rPr>
              <w:t>A.6.2.19, A.6.2.20, A.6.2.21</w:t>
            </w:r>
          </w:p>
        </w:tc>
        <w:tc>
          <w:tcPr>
            <w:tcW w:w="998" w:type="dxa"/>
          </w:tcPr>
          <w:p w14:paraId="27DF0B86" w14:textId="77777777" w:rsidR="00A04211" w:rsidRDefault="00A04211" w:rsidP="0090320C">
            <w:r>
              <w:rPr>
                <w:sz w:val="16"/>
                <w:szCs w:val="16"/>
              </w:rPr>
              <w:t xml:space="preserve">TS/TR ... CR ... ; TS 36.533; TS/TR ... CR ... </w:t>
            </w:r>
          </w:p>
        </w:tc>
      </w:tr>
      <w:tr w:rsidR="00A04211" w14:paraId="07BD8047" w14:textId="77777777" w:rsidTr="0090320C">
        <w:tc>
          <w:tcPr>
            <w:tcW w:w="879" w:type="dxa"/>
          </w:tcPr>
          <w:p w14:paraId="04C71A3B" w14:textId="77777777" w:rsidR="00A04211" w:rsidRDefault="00A04211" w:rsidP="0090320C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6545ED66" w14:textId="77777777" w:rsidR="00A04211" w:rsidRDefault="00A04211" w:rsidP="0090320C">
            <w:r>
              <w:rPr>
                <w:sz w:val="16"/>
                <w:szCs w:val="16"/>
              </w:rPr>
              <w:t>7351</w:t>
            </w:r>
          </w:p>
        </w:tc>
        <w:tc>
          <w:tcPr>
            <w:tcW w:w="517" w:type="dxa"/>
          </w:tcPr>
          <w:p w14:paraId="46B14316" w14:textId="77777777" w:rsidR="00A04211" w:rsidRDefault="00A04211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678573" w14:textId="77777777" w:rsidR="00A04211" w:rsidRDefault="00A04211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775A2E" w14:textId="77777777" w:rsidR="00A04211" w:rsidRDefault="00A04211" w:rsidP="0090320C">
            <w:r>
              <w:rPr>
                <w:sz w:val="16"/>
                <w:szCs w:val="16"/>
              </w:rPr>
              <w:t>(NB_IOTenh2-Perf) CR on RSRP-ThresholdsNPRACH-InfoList for NB-IoT (Cat-A Rel-18)</w:t>
            </w:r>
          </w:p>
        </w:tc>
        <w:tc>
          <w:tcPr>
            <w:tcW w:w="517" w:type="dxa"/>
          </w:tcPr>
          <w:p w14:paraId="04CB628B" w14:textId="77777777" w:rsidR="00A04211" w:rsidRDefault="00A04211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9901B15" w14:textId="77777777" w:rsidR="00A04211" w:rsidRDefault="00A04211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86BAB06" w14:textId="77777777" w:rsidR="00A04211" w:rsidRDefault="00A04211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58D0070" w14:textId="77777777" w:rsidR="00A04211" w:rsidRDefault="00A04211" w:rsidP="0090320C">
            <w:r>
              <w:rPr>
                <w:sz w:val="16"/>
                <w:szCs w:val="16"/>
              </w:rPr>
              <w:t>R4-2413184</w:t>
            </w:r>
          </w:p>
        </w:tc>
        <w:tc>
          <w:tcPr>
            <w:tcW w:w="1597" w:type="dxa"/>
          </w:tcPr>
          <w:p w14:paraId="1D569AE3" w14:textId="77777777" w:rsidR="00A04211" w:rsidRDefault="00A04211" w:rsidP="0090320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E80B3E9" w14:textId="77777777" w:rsidR="00A04211" w:rsidRDefault="00A04211" w:rsidP="0090320C">
            <w:r>
              <w:rPr>
                <w:sz w:val="16"/>
                <w:szCs w:val="16"/>
              </w:rPr>
              <w:t>NB_IOTenh2-Perf</w:t>
            </w:r>
          </w:p>
        </w:tc>
        <w:tc>
          <w:tcPr>
            <w:tcW w:w="2323" w:type="dxa"/>
          </w:tcPr>
          <w:p w14:paraId="4A82A306" w14:textId="77777777" w:rsidR="00A04211" w:rsidRDefault="00A04211" w:rsidP="0090320C">
            <w:r>
              <w:rPr>
                <w:sz w:val="16"/>
                <w:szCs w:val="16"/>
              </w:rPr>
              <w:t>A.6.2.19, A.6.2.20, A.6.2.21</w:t>
            </w:r>
          </w:p>
        </w:tc>
        <w:tc>
          <w:tcPr>
            <w:tcW w:w="998" w:type="dxa"/>
          </w:tcPr>
          <w:p w14:paraId="10B4EB8F" w14:textId="77777777" w:rsidR="00A04211" w:rsidRDefault="00A04211" w:rsidP="0090320C">
            <w:r>
              <w:rPr>
                <w:sz w:val="16"/>
                <w:szCs w:val="16"/>
              </w:rPr>
              <w:t xml:space="preserve">TS/TR ... CR ... ; TS 36.533; TS/TR ... CR ... </w:t>
            </w:r>
          </w:p>
        </w:tc>
      </w:tr>
    </w:tbl>
    <w:p w14:paraId="532A477E" w14:textId="77777777" w:rsidR="00E144C4" w:rsidRDefault="00E144C4" w:rsidP="00E144C4"/>
    <w:p w14:paraId="18059E8E" w14:textId="77777777" w:rsidR="00E144C4" w:rsidRDefault="00E144C4" w:rsidP="00E144C4"/>
    <w:p w14:paraId="03BBD266" w14:textId="6DBBED5B" w:rsidR="00E144C4" w:rsidRDefault="001B2A06" w:rsidP="00512C52">
      <w:pPr>
        <w:pStyle w:val="Heading2"/>
        <w:rPr>
          <w:rFonts w:cs="Arial"/>
          <w:noProof/>
        </w:rPr>
      </w:pPr>
      <w:r w:rsidRPr="001B2A06">
        <w:rPr>
          <w:noProof/>
        </w:rPr>
        <w:t>RP-242155</w:t>
      </w:r>
    </w:p>
    <w:p w14:paraId="5783525E" w14:textId="65738BE9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B2A06" w:rsidRPr="001B2A06">
        <w:rPr>
          <w:rFonts w:ascii="Arial" w:hAnsi="Arial" w:cs="Arial"/>
          <w:b/>
          <w:bCs/>
        </w:rPr>
        <w:t>RAN4 CRs to Maintenance for Closed WIs/SIs for REL-18 and earlier - Batch 7</w:t>
      </w:r>
    </w:p>
    <w:p w14:paraId="63FBCCA5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941865" w:rsidRPr="00A830AF" w14:paraId="0C3584DC" w14:textId="77777777" w:rsidTr="00D176B4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tcBorders>
              <w:right w:val="nil"/>
            </w:tcBorders>
            <w:shd w:val="clear" w:color="auto" w:fill="F3F3F3"/>
          </w:tcPr>
          <w:p w14:paraId="27EBB67D" w14:textId="77777777" w:rsidR="00941865" w:rsidRPr="00D176B4" w:rsidRDefault="00941865" w:rsidP="0090320C">
            <w:pPr>
              <w:jc w:val="center"/>
              <w:rPr>
                <w:b/>
                <w:sz w:val="16"/>
                <w:szCs w:val="16"/>
              </w:rPr>
            </w:pPr>
            <w:r w:rsidRPr="00D176B4">
              <w:rPr>
                <w:b/>
                <w:sz w:val="16"/>
                <w:szCs w:val="16"/>
              </w:rPr>
              <w:t>TS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  <w:shd w:val="clear" w:color="auto" w:fill="F3F3F3"/>
          </w:tcPr>
          <w:p w14:paraId="18C49F2C" w14:textId="77777777" w:rsidR="00941865" w:rsidRPr="00D176B4" w:rsidRDefault="00941865" w:rsidP="0090320C">
            <w:pPr>
              <w:jc w:val="center"/>
              <w:rPr>
                <w:b/>
                <w:sz w:val="16"/>
                <w:szCs w:val="16"/>
              </w:rPr>
            </w:pPr>
            <w:r w:rsidRPr="00D176B4">
              <w:rPr>
                <w:b/>
                <w:sz w:val="16"/>
                <w:szCs w:val="16"/>
              </w:rPr>
              <w:t>CR</w:t>
            </w: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F3F3F3"/>
          </w:tcPr>
          <w:p w14:paraId="4A1B1295" w14:textId="77777777" w:rsidR="00941865" w:rsidRPr="00D176B4" w:rsidRDefault="00941865" w:rsidP="0090320C">
            <w:pPr>
              <w:jc w:val="center"/>
              <w:rPr>
                <w:b/>
                <w:sz w:val="16"/>
                <w:szCs w:val="16"/>
              </w:rPr>
            </w:pPr>
            <w:r w:rsidRPr="00D176B4">
              <w:rPr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F3F3F3"/>
          </w:tcPr>
          <w:p w14:paraId="0BA4AF6E" w14:textId="77777777" w:rsidR="00941865" w:rsidRPr="00D176B4" w:rsidRDefault="00941865" w:rsidP="0090320C">
            <w:pPr>
              <w:jc w:val="center"/>
              <w:rPr>
                <w:b/>
                <w:sz w:val="16"/>
                <w:szCs w:val="16"/>
              </w:rPr>
            </w:pPr>
            <w:r w:rsidRPr="00D176B4">
              <w:rPr>
                <w:b/>
                <w:sz w:val="16"/>
                <w:szCs w:val="16"/>
              </w:rPr>
              <w:t>Rel</w:t>
            </w:r>
          </w:p>
        </w:tc>
        <w:tc>
          <w:tcPr>
            <w:tcW w:w="3543" w:type="dxa"/>
            <w:tcBorders>
              <w:left w:val="nil"/>
              <w:bottom w:val="single" w:sz="4" w:space="0" w:color="auto"/>
              <w:right w:val="nil"/>
            </w:tcBorders>
            <w:shd w:val="clear" w:color="auto" w:fill="F3F3F3"/>
          </w:tcPr>
          <w:p w14:paraId="47EAC582" w14:textId="77777777" w:rsidR="00941865" w:rsidRPr="00D176B4" w:rsidRDefault="00941865" w:rsidP="0090320C">
            <w:pPr>
              <w:jc w:val="center"/>
              <w:rPr>
                <w:b/>
                <w:sz w:val="16"/>
                <w:szCs w:val="16"/>
              </w:rPr>
            </w:pPr>
            <w:r w:rsidRPr="00D176B4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F3F3F3"/>
          </w:tcPr>
          <w:p w14:paraId="14A7EF0F" w14:textId="77777777" w:rsidR="00941865" w:rsidRPr="00D176B4" w:rsidRDefault="00941865" w:rsidP="0090320C">
            <w:pPr>
              <w:jc w:val="center"/>
              <w:rPr>
                <w:b/>
                <w:sz w:val="16"/>
                <w:szCs w:val="16"/>
              </w:rPr>
            </w:pPr>
            <w:r w:rsidRPr="00D176B4">
              <w:rPr>
                <w:b/>
                <w:sz w:val="16"/>
                <w:szCs w:val="16"/>
              </w:rPr>
              <w:t>Cat</w:t>
            </w: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F3F3F3"/>
          </w:tcPr>
          <w:p w14:paraId="098ADC55" w14:textId="77777777" w:rsidR="00941865" w:rsidRPr="00D176B4" w:rsidRDefault="00941865" w:rsidP="0090320C">
            <w:pPr>
              <w:jc w:val="center"/>
              <w:rPr>
                <w:b/>
                <w:sz w:val="16"/>
                <w:szCs w:val="16"/>
              </w:rPr>
            </w:pPr>
            <w:r w:rsidRPr="00D176B4">
              <w:rPr>
                <w:b/>
                <w:sz w:val="16"/>
                <w:szCs w:val="16"/>
              </w:rPr>
              <w:t>Vsn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F3F3F3"/>
          </w:tcPr>
          <w:p w14:paraId="2F33601A" w14:textId="77777777" w:rsidR="00941865" w:rsidRPr="00D176B4" w:rsidRDefault="00941865" w:rsidP="0090320C">
            <w:pPr>
              <w:jc w:val="center"/>
              <w:rPr>
                <w:b/>
                <w:sz w:val="16"/>
                <w:szCs w:val="16"/>
              </w:rPr>
            </w:pPr>
            <w:r w:rsidRPr="00D176B4">
              <w:rPr>
                <w:b/>
                <w:sz w:val="16"/>
                <w:szCs w:val="16"/>
              </w:rPr>
              <w:t>@ Mtg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3F3F3"/>
          </w:tcPr>
          <w:p w14:paraId="60FA9A43" w14:textId="77777777" w:rsidR="00941865" w:rsidRPr="00D176B4" w:rsidRDefault="00941865" w:rsidP="0090320C">
            <w:pPr>
              <w:jc w:val="center"/>
              <w:rPr>
                <w:b/>
                <w:sz w:val="16"/>
                <w:szCs w:val="16"/>
              </w:rPr>
            </w:pPr>
            <w:r w:rsidRPr="00D176B4">
              <w:rPr>
                <w:b/>
                <w:sz w:val="16"/>
                <w:szCs w:val="16"/>
              </w:rPr>
              <w:t>TD#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3F3F3"/>
          </w:tcPr>
          <w:p w14:paraId="08FCEDDC" w14:textId="77777777" w:rsidR="00941865" w:rsidRPr="00D176B4" w:rsidRDefault="00941865" w:rsidP="0090320C">
            <w:pPr>
              <w:jc w:val="center"/>
              <w:rPr>
                <w:b/>
                <w:sz w:val="16"/>
                <w:szCs w:val="16"/>
              </w:rPr>
            </w:pPr>
            <w:r w:rsidRPr="00D176B4">
              <w:rPr>
                <w:b/>
                <w:sz w:val="16"/>
                <w:szCs w:val="16"/>
              </w:rPr>
              <w:t>Source to WG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F3F3F3"/>
          </w:tcPr>
          <w:p w14:paraId="6A3DCB83" w14:textId="77777777" w:rsidR="00941865" w:rsidRPr="00D176B4" w:rsidRDefault="00941865" w:rsidP="0090320C">
            <w:pPr>
              <w:jc w:val="center"/>
              <w:rPr>
                <w:b/>
                <w:sz w:val="16"/>
                <w:szCs w:val="16"/>
              </w:rPr>
            </w:pPr>
            <w:r w:rsidRPr="00D176B4">
              <w:rPr>
                <w:b/>
                <w:sz w:val="16"/>
                <w:szCs w:val="16"/>
              </w:rPr>
              <w:t>Work Item</w:t>
            </w:r>
          </w:p>
        </w:tc>
        <w:tc>
          <w:tcPr>
            <w:tcW w:w="2693" w:type="dxa"/>
            <w:tcBorders>
              <w:left w:val="nil"/>
              <w:bottom w:val="single" w:sz="4" w:space="0" w:color="auto"/>
              <w:right w:val="nil"/>
            </w:tcBorders>
            <w:shd w:val="clear" w:color="auto" w:fill="F3F3F3"/>
          </w:tcPr>
          <w:p w14:paraId="5FB56270" w14:textId="77777777" w:rsidR="00941865" w:rsidRPr="00D176B4" w:rsidRDefault="00941865" w:rsidP="0090320C">
            <w:pPr>
              <w:jc w:val="center"/>
              <w:rPr>
                <w:b/>
                <w:sz w:val="16"/>
                <w:szCs w:val="16"/>
              </w:rPr>
            </w:pPr>
            <w:r w:rsidRPr="00D176B4">
              <w:rPr>
                <w:b/>
                <w:sz w:val="16"/>
                <w:szCs w:val="16"/>
              </w:rPr>
              <w:t>Clauses affected</w:t>
            </w:r>
          </w:p>
        </w:tc>
        <w:tc>
          <w:tcPr>
            <w:tcW w:w="1133" w:type="dxa"/>
            <w:tcBorders>
              <w:left w:val="nil"/>
            </w:tcBorders>
            <w:shd w:val="clear" w:color="auto" w:fill="F3F3F3"/>
          </w:tcPr>
          <w:p w14:paraId="4C8E5A93" w14:textId="77777777" w:rsidR="00941865" w:rsidRPr="00D176B4" w:rsidRDefault="00941865" w:rsidP="0090320C">
            <w:pPr>
              <w:jc w:val="center"/>
              <w:rPr>
                <w:b/>
                <w:sz w:val="16"/>
                <w:szCs w:val="16"/>
              </w:rPr>
            </w:pPr>
            <w:r w:rsidRPr="00D176B4">
              <w:rPr>
                <w:b/>
                <w:sz w:val="16"/>
                <w:szCs w:val="16"/>
              </w:rPr>
              <w:t>Other Aff Specs</w:t>
            </w:r>
          </w:p>
        </w:tc>
      </w:tr>
      <w:tr w:rsidR="00941865" w:rsidRPr="00A830AF" w14:paraId="0AB1B447" w14:textId="77777777" w:rsidTr="00D176B4">
        <w:tblPrEx>
          <w:tblCellMar>
            <w:top w:w="0" w:type="dxa"/>
            <w:bottom w:w="0" w:type="dxa"/>
          </w:tblCellMar>
        </w:tblPrEx>
        <w:tc>
          <w:tcPr>
            <w:tcW w:w="992" w:type="dxa"/>
            <w:tcBorders>
              <w:right w:val="nil"/>
            </w:tcBorders>
          </w:tcPr>
          <w:p w14:paraId="7C369C06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38.104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560C838C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0650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91F64F5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0470CF58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Rel-18</w:t>
            </w:r>
          </w:p>
        </w:tc>
        <w:tc>
          <w:tcPr>
            <w:tcW w:w="3543" w:type="dxa"/>
            <w:tcBorders>
              <w:left w:val="nil"/>
              <w:right w:val="nil"/>
            </w:tcBorders>
          </w:tcPr>
          <w:p w14:paraId="76CF0941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(NR_6GHz_unlic_EU-Core) CR to 38.104 on ACLR and CACLR in non-contiguous spectrum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FA2FBD8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A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2AA489C7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18.6.0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054657F6" w14:textId="4059506F" w:rsidR="00941865" w:rsidRPr="00D176B4" w:rsidRDefault="00D176B4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RAN4#112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76A92279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R4-2411224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519C7F4E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Ericsson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7BCCBD35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NR_6GHz_unlic_EU-Core</w:t>
            </w:r>
          </w:p>
        </w:tc>
        <w:tc>
          <w:tcPr>
            <w:tcW w:w="2693" w:type="dxa"/>
            <w:tcBorders>
              <w:left w:val="nil"/>
              <w:right w:val="nil"/>
            </w:tcBorders>
          </w:tcPr>
          <w:p w14:paraId="78838D57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6.6.3.1</w:t>
            </w:r>
          </w:p>
        </w:tc>
        <w:tc>
          <w:tcPr>
            <w:tcW w:w="1133" w:type="dxa"/>
            <w:tcBorders>
              <w:left w:val="nil"/>
            </w:tcBorders>
          </w:tcPr>
          <w:p w14:paraId="69D242CE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Test: 38.141-1</w:t>
            </w:r>
          </w:p>
          <w:p w14:paraId="4259D0F2" w14:textId="77777777" w:rsidR="00941865" w:rsidRPr="00D176B4" w:rsidRDefault="00941865" w:rsidP="0090320C">
            <w:pPr>
              <w:rPr>
                <w:sz w:val="16"/>
                <w:szCs w:val="16"/>
              </w:rPr>
            </w:pPr>
          </w:p>
        </w:tc>
      </w:tr>
      <w:tr w:rsidR="00941865" w:rsidRPr="00A830AF" w14:paraId="3916B43F" w14:textId="77777777" w:rsidTr="00D176B4">
        <w:tblPrEx>
          <w:tblCellMar>
            <w:top w:w="0" w:type="dxa"/>
            <w:bottom w:w="0" w:type="dxa"/>
          </w:tblCellMar>
        </w:tblPrEx>
        <w:tc>
          <w:tcPr>
            <w:tcW w:w="992" w:type="dxa"/>
            <w:tcBorders>
              <w:right w:val="nil"/>
            </w:tcBorders>
          </w:tcPr>
          <w:p w14:paraId="5E5DAB88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38.141-1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4A8A72E5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0459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C66AA03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4995015E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Rel-18</w:t>
            </w:r>
          </w:p>
        </w:tc>
        <w:tc>
          <w:tcPr>
            <w:tcW w:w="3543" w:type="dxa"/>
            <w:tcBorders>
              <w:left w:val="nil"/>
              <w:right w:val="nil"/>
            </w:tcBorders>
          </w:tcPr>
          <w:p w14:paraId="7462498A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(NR_6GHz_unlic_EU-Core) CR to 38.141-1 on ACLR and CACLR in non-contiguous spectrum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9AC1D87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A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5AF5C18C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18.6.0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210EFB4B" w14:textId="7A120F07" w:rsidR="00941865" w:rsidRPr="00D176B4" w:rsidRDefault="00D176B4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RAN4#112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6CB2125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R4-2411226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49C36B6C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Ericsson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68FCE60C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NR_6GHz_unlic_EU-Core</w:t>
            </w:r>
          </w:p>
        </w:tc>
        <w:tc>
          <w:tcPr>
            <w:tcW w:w="2693" w:type="dxa"/>
            <w:tcBorders>
              <w:left w:val="nil"/>
              <w:right w:val="nil"/>
            </w:tcBorders>
          </w:tcPr>
          <w:p w14:paraId="49125611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6.6.3.1</w:t>
            </w:r>
          </w:p>
        </w:tc>
        <w:tc>
          <w:tcPr>
            <w:tcW w:w="1133" w:type="dxa"/>
            <w:tcBorders>
              <w:left w:val="nil"/>
            </w:tcBorders>
          </w:tcPr>
          <w:p w14:paraId="5F7C9FBE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Core: 38.104</w:t>
            </w:r>
          </w:p>
          <w:p w14:paraId="4B09267F" w14:textId="77777777" w:rsidR="00941865" w:rsidRPr="00D176B4" w:rsidRDefault="00941865" w:rsidP="0090320C">
            <w:pPr>
              <w:rPr>
                <w:sz w:val="16"/>
                <w:szCs w:val="16"/>
              </w:rPr>
            </w:pPr>
          </w:p>
        </w:tc>
      </w:tr>
      <w:tr w:rsidR="00941865" w:rsidRPr="00A830AF" w14:paraId="59EB71E1" w14:textId="77777777" w:rsidTr="00D176B4">
        <w:tblPrEx>
          <w:tblCellMar>
            <w:top w:w="0" w:type="dxa"/>
            <w:bottom w:w="0" w:type="dxa"/>
          </w:tblCellMar>
        </w:tblPrEx>
        <w:tc>
          <w:tcPr>
            <w:tcW w:w="992" w:type="dxa"/>
            <w:tcBorders>
              <w:right w:val="nil"/>
            </w:tcBorders>
          </w:tcPr>
          <w:p w14:paraId="370DB41F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38.101-1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23C3DDEF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2399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C25D70B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42B783D5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Rel-18</w:t>
            </w:r>
          </w:p>
        </w:tc>
        <w:tc>
          <w:tcPr>
            <w:tcW w:w="3543" w:type="dxa"/>
            <w:tcBorders>
              <w:left w:val="nil"/>
              <w:right w:val="nil"/>
            </w:tcBorders>
          </w:tcPr>
          <w:p w14:paraId="15495D1F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(NR_6GHz_unlic_EU-Core) CR for TS 38.101-1 on UE transmitter power for the Pcmax tolerance for NR unlicensed operation (R18_CAT_A)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A862077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A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46984388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18.6.0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5A638B20" w14:textId="1A260D40" w:rsidR="00941865" w:rsidRPr="00D176B4" w:rsidRDefault="00D176B4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RAN4#112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7DD38D8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R4-2411830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3CDA97BA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28FB8B92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NR_6GHz_unlic_EU-Core</w:t>
            </w:r>
          </w:p>
        </w:tc>
        <w:tc>
          <w:tcPr>
            <w:tcW w:w="2693" w:type="dxa"/>
            <w:tcBorders>
              <w:left w:val="nil"/>
              <w:right w:val="nil"/>
            </w:tcBorders>
          </w:tcPr>
          <w:p w14:paraId="55262113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6.2F.1, 6.2F.3.1, 6.2F.4D</w:t>
            </w:r>
          </w:p>
        </w:tc>
        <w:tc>
          <w:tcPr>
            <w:tcW w:w="1133" w:type="dxa"/>
            <w:tcBorders>
              <w:left w:val="nil"/>
            </w:tcBorders>
          </w:tcPr>
          <w:p w14:paraId="32CFC938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Test:  38.521-1</w:t>
            </w:r>
          </w:p>
          <w:p w14:paraId="686731B9" w14:textId="77777777" w:rsidR="00941865" w:rsidRPr="00D176B4" w:rsidRDefault="00941865" w:rsidP="0090320C">
            <w:pPr>
              <w:rPr>
                <w:sz w:val="16"/>
                <w:szCs w:val="16"/>
              </w:rPr>
            </w:pPr>
          </w:p>
        </w:tc>
      </w:tr>
      <w:tr w:rsidR="00941865" w:rsidRPr="00A830AF" w14:paraId="128C7E40" w14:textId="77777777" w:rsidTr="00D176B4">
        <w:tblPrEx>
          <w:tblCellMar>
            <w:top w:w="0" w:type="dxa"/>
            <w:bottom w:w="0" w:type="dxa"/>
          </w:tblCellMar>
        </w:tblPrEx>
        <w:tc>
          <w:tcPr>
            <w:tcW w:w="992" w:type="dxa"/>
            <w:tcBorders>
              <w:right w:val="nil"/>
            </w:tcBorders>
          </w:tcPr>
          <w:p w14:paraId="387C9F41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38.133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1FF64447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4751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5A60C18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0E2AC652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Rel-18</w:t>
            </w:r>
          </w:p>
        </w:tc>
        <w:tc>
          <w:tcPr>
            <w:tcW w:w="3543" w:type="dxa"/>
            <w:tcBorders>
              <w:left w:val="nil"/>
              <w:right w:val="nil"/>
            </w:tcBorders>
          </w:tcPr>
          <w:p w14:paraId="1A06E3D9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Correction CR to intra-band non-collocated NRCA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55FCE2E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F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17758617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18.6.0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2A5EFDC" w14:textId="3E094C7D" w:rsidR="00941865" w:rsidRPr="00D176B4" w:rsidRDefault="00D176B4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RAN4#112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2EF73B0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R4-2412142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3735D339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26F4F299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NonCol_intraB_ENDC_NR_CA-Core</w:t>
            </w:r>
          </w:p>
        </w:tc>
        <w:tc>
          <w:tcPr>
            <w:tcW w:w="2693" w:type="dxa"/>
            <w:tcBorders>
              <w:left w:val="nil"/>
              <w:right w:val="nil"/>
            </w:tcBorders>
          </w:tcPr>
          <w:p w14:paraId="1E0BAD9A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8.1.7.2, 8.5.3.1</w:t>
            </w:r>
          </w:p>
        </w:tc>
        <w:tc>
          <w:tcPr>
            <w:tcW w:w="1133" w:type="dxa"/>
            <w:tcBorders>
              <w:left w:val="nil"/>
            </w:tcBorders>
          </w:tcPr>
          <w:p w14:paraId="410FB481" w14:textId="77777777" w:rsidR="00941865" w:rsidRPr="00D176B4" w:rsidRDefault="00941865" w:rsidP="0090320C">
            <w:pPr>
              <w:rPr>
                <w:sz w:val="16"/>
                <w:szCs w:val="16"/>
              </w:rPr>
            </w:pPr>
          </w:p>
        </w:tc>
      </w:tr>
      <w:tr w:rsidR="00941865" w:rsidRPr="00A830AF" w14:paraId="33CC12B0" w14:textId="77777777" w:rsidTr="00D176B4">
        <w:tblPrEx>
          <w:tblCellMar>
            <w:top w:w="0" w:type="dxa"/>
            <w:bottom w:w="0" w:type="dxa"/>
          </w:tblCellMar>
        </w:tblPrEx>
        <w:tc>
          <w:tcPr>
            <w:tcW w:w="992" w:type="dxa"/>
            <w:tcBorders>
              <w:right w:val="nil"/>
            </w:tcBorders>
          </w:tcPr>
          <w:p w14:paraId="32D4185F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38.104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0DB7B40E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0649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B8331C2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5318D3EA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Rel-17</w:t>
            </w:r>
          </w:p>
        </w:tc>
        <w:tc>
          <w:tcPr>
            <w:tcW w:w="3543" w:type="dxa"/>
            <w:tcBorders>
              <w:left w:val="nil"/>
              <w:right w:val="nil"/>
            </w:tcBorders>
          </w:tcPr>
          <w:p w14:paraId="7A869C2F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(NR_6GHz_unlic_EU-Core) CR to 38.104 on ACLR and CACLR in non-contiguous spectrum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922B1A9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F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63065A2A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17.14.0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05BDD8D3" w14:textId="194E85C4" w:rsidR="00941865" w:rsidRPr="00D176B4" w:rsidRDefault="00D176B4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RAN4#112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F33C8C7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R4-2413538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60AA67FC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Ericsson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04642BC2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NR_6GHz_unlic_EU-Core</w:t>
            </w:r>
          </w:p>
        </w:tc>
        <w:tc>
          <w:tcPr>
            <w:tcW w:w="2693" w:type="dxa"/>
            <w:tcBorders>
              <w:left w:val="nil"/>
              <w:right w:val="nil"/>
            </w:tcBorders>
          </w:tcPr>
          <w:p w14:paraId="11EF5299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6.6.3.1</w:t>
            </w:r>
          </w:p>
        </w:tc>
        <w:tc>
          <w:tcPr>
            <w:tcW w:w="1133" w:type="dxa"/>
            <w:tcBorders>
              <w:left w:val="nil"/>
            </w:tcBorders>
          </w:tcPr>
          <w:p w14:paraId="25407600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Test: 38.141-1</w:t>
            </w:r>
          </w:p>
          <w:p w14:paraId="34FB9D3E" w14:textId="77777777" w:rsidR="00941865" w:rsidRPr="00D176B4" w:rsidRDefault="00941865" w:rsidP="0090320C">
            <w:pPr>
              <w:rPr>
                <w:sz w:val="16"/>
                <w:szCs w:val="16"/>
              </w:rPr>
            </w:pPr>
          </w:p>
        </w:tc>
      </w:tr>
      <w:tr w:rsidR="00941865" w:rsidRPr="00A830AF" w14:paraId="08FDFB0C" w14:textId="77777777" w:rsidTr="00D176B4">
        <w:tblPrEx>
          <w:tblCellMar>
            <w:top w:w="0" w:type="dxa"/>
            <w:bottom w:w="0" w:type="dxa"/>
          </w:tblCellMar>
        </w:tblPrEx>
        <w:tc>
          <w:tcPr>
            <w:tcW w:w="992" w:type="dxa"/>
            <w:tcBorders>
              <w:right w:val="nil"/>
            </w:tcBorders>
          </w:tcPr>
          <w:p w14:paraId="36F5C87F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38.141-1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0E1992D2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0458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6223E3C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6ABA4342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Rel-17</w:t>
            </w:r>
          </w:p>
        </w:tc>
        <w:tc>
          <w:tcPr>
            <w:tcW w:w="3543" w:type="dxa"/>
            <w:tcBorders>
              <w:left w:val="nil"/>
              <w:right w:val="nil"/>
            </w:tcBorders>
          </w:tcPr>
          <w:p w14:paraId="06B3356A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(NR_6GHz_unlic_EU-Core) CR to 38.141-1 on ACLR and CACLR in non-contiguous spectrum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414CF58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F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4D632069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17.14.0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6EDF33E2" w14:textId="1E90C719" w:rsidR="00941865" w:rsidRPr="00D176B4" w:rsidRDefault="00D176B4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RAN4#112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3D659D8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R4-2413539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514166F2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Ericsson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55172396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NR_6GHz_unlic_EU-Core</w:t>
            </w:r>
          </w:p>
        </w:tc>
        <w:tc>
          <w:tcPr>
            <w:tcW w:w="2693" w:type="dxa"/>
            <w:tcBorders>
              <w:left w:val="nil"/>
              <w:right w:val="nil"/>
            </w:tcBorders>
          </w:tcPr>
          <w:p w14:paraId="73BD0AE1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6.6.3.1</w:t>
            </w:r>
          </w:p>
        </w:tc>
        <w:tc>
          <w:tcPr>
            <w:tcW w:w="1133" w:type="dxa"/>
            <w:tcBorders>
              <w:left w:val="nil"/>
            </w:tcBorders>
          </w:tcPr>
          <w:p w14:paraId="36574E54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Core: 38.104</w:t>
            </w:r>
          </w:p>
          <w:p w14:paraId="4E64B844" w14:textId="77777777" w:rsidR="00941865" w:rsidRPr="00D176B4" w:rsidRDefault="00941865" w:rsidP="0090320C">
            <w:pPr>
              <w:rPr>
                <w:sz w:val="16"/>
                <w:szCs w:val="16"/>
              </w:rPr>
            </w:pPr>
          </w:p>
        </w:tc>
      </w:tr>
      <w:tr w:rsidR="00941865" w:rsidRPr="00A830AF" w14:paraId="1C6BFBE5" w14:textId="77777777" w:rsidTr="00D176B4">
        <w:tblPrEx>
          <w:tblCellMar>
            <w:top w:w="0" w:type="dxa"/>
            <w:bottom w:w="0" w:type="dxa"/>
          </w:tblCellMar>
        </w:tblPrEx>
        <w:tc>
          <w:tcPr>
            <w:tcW w:w="992" w:type="dxa"/>
            <w:tcBorders>
              <w:right w:val="nil"/>
            </w:tcBorders>
          </w:tcPr>
          <w:p w14:paraId="1294B5E2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38.133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6E124D41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4692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F2AB29E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341348EA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Rel-18</w:t>
            </w:r>
          </w:p>
        </w:tc>
        <w:tc>
          <w:tcPr>
            <w:tcW w:w="3543" w:type="dxa"/>
            <w:tcBorders>
              <w:left w:val="nil"/>
              <w:right w:val="nil"/>
            </w:tcBorders>
          </w:tcPr>
          <w:p w14:paraId="62E119F7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Correction CR on NES based CHO HO delay TCs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0ADF437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F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5C7ED9DD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18.6.0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0978E51B" w14:textId="2BF40C69" w:rsidR="00941865" w:rsidRPr="00D176B4" w:rsidRDefault="00D176B4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RAN4#112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7DF9ECE9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R4-2413903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78029802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Nokia, Nokia Shanghai Bell, Intel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168E7E30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Netw_Energy_NR-Perf</w:t>
            </w:r>
          </w:p>
        </w:tc>
        <w:tc>
          <w:tcPr>
            <w:tcW w:w="2693" w:type="dxa"/>
            <w:tcBorders>
              <w:left w:val="nil"/>
              <w:right w:val="nil"/>
            </w:tcBorders>
          </w:tcPr>
          <w:p w14:paraId="738BBBD8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A.6.3.3.7, A. 7.3.3.4</w:t>
            </w:r>
          </w:p>
        </w:tc>
        <w:tc>
          <w:tcPr>
            <w:tcW w:w="1133" w:type="dxa"/>
            <w:tcBorders>
              <w:left w:val="nil"/>
            </w:tcBorders>
          </w:tcPr>
          <w:p w14:paraId="52B24774" w14:textId="77777777" w:rsidR="00941865" w:rsidRPr="00D176B4" w:rsidRDefault="00941865" w:rsidP="0090320C">
            <w:pPr>
              <w:rPr>
                <w:sz w:val="16"/>
                <w:szCs w:val="16"/>
              </w:rPr>
            </w:pPr>
          </w:p>
        </w:tc>
      </w:tr>
      <w:tr w:rsidR="00941865" w:rsidRPr="00A830AF" w14:paraId="528E0F60" w14:textId="77777777" w:rsidTr="00D176B4">
        <w:tblPrEx>
          <w:tblCellMar>
            <w:top w:w="0" w:type="dxa"/>
            <w:bottom w:w="0" w:type="dxa"/>
          </w:tblCellMar>
        </w:tblPrEx>
        <w:tc>
          <w:tcPr>
            <w:tcW w:w="992" w:type="dxa"/>
            <w:tcBorders>
              <w:right w:val="nil"/>
            </w:tcBorders>
          </w:tcPr>
          <w:p w14:paraId="75AB2FFE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38.133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435D1F21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4841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6801891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5B3B5BE0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Rel-18</w:t>
            </w:r>
          </w:p>
        </w:tc>
        <w:tc>
          <w:tcPr>
            <w:tcW w:w="3543" w:type="dxa"/>
            <w:tcBorders>
              <w:left w:val="nil"/>
              <w:bottom w:val="single" w:sz="4" w:space="0" w:color="auto"/>
              <w:right w:val="nil"/>
            </w:tcBorders>
          </w:tcPr>
          <w:p w14:paraId="0F407B1E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CR on test cases for Cell DTX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7BFE01A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F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570513BF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18.6.0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78D3591B" w14:textId="5F52CB97" w:rsidR="00941865" w:rsidRPr="00D176B4" w:rsidRDefault="00D176B4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RAN4#112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F0E4F07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R4-2413904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42FAA0E0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vivo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23FA8958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Netw_Energy_NR-Perf</w:t>
            </w:r>
          </w:p>
        </w:tc>
        <w:tc>
          <w:tcPr>
            <w:tcW w:w="2693" w:type="dxa"/>
            <w:tcBorders>
              <w:left w:val="nil"/>
              <w:right w:val="nil"/>
            </w:tcBorders>
          </w:tcPr>
          <w:p w14:paraId="5D73B1E2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A.3.37, A.6.6.1.13</w:t>
            </w:r>
          </w:p>
        </w:tc>
        <w:tc>
          <w:tcPr>
            <w:tcW w:w="1133" w:type="dxa"/>
            <w:tcBorders>
              <w:left w:val="nil"/>
            </w:tcBorders>
          </w:tcPr>
          <w:p w14:paraId="3A7C1ECB" w14:textId="77777777" w:rsidR="00941865" w:rsidRPr="00D176B4" w:rsidRDefault="00941865" w:rsidP="0090320C">
            <w:pPr>
              <w:rPr>
                <w:sz w:val="16"/>
                <w:szCs w:val="16"/>
              </w:rPr>
            </w:pPr>
            <w:r w:rsidRPr="00D176B4">
              <w:rPr>
                <w:sz w:val="16"/>
                <w:szCs w:val="16"/>
              </w:rPr>
              <w:t>Test: TS 38.533</w:t>
            </w:r>
          </w:p>
          <w:p w14:paraId="46B6169B" w14:textId="77777777" w:rsidR="00941865" w:rsidRPr="00D176B4" w:rsidRDefault="00941865" w:rsidP="0090320C">
            <w:pPr>
              <w:rPr>
                <w:sz w:val="16"/>
                <w:szCs w:val="16"/>
              </w:rPr>
            </w:pPr>
          </w:p>
        </w:tc>
      </w:tr>
      <w:tr w:rsidR="00941865" w:rsidRPr="00A830AF" w14:paraId="0BA46705" w14:textId="77777777" w:rsidTr="00D176B4">
        <w:tblPrEx>
          <w:tblCellMar>
            <w:top w:w="0" w:type="dxa"/>
            <w:bottom w:w="0" w:type="dxa"/>
          </w:tblCellMar>
        </w:tblPrEx>
        <w:tc>
          <w:tcPr>
            <w:tcW w:w="992" w:type="dxa"/>
            <w:tcBorders>
              <w:right w:val="nil"/>
            </w:tcBorders>
          </w:tcPr>
          <w:p w14:paraId="2EF0B243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62F38CC1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4886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46BAED7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221F4912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  <w:tcBorders>
              <w:left w:val="nil"/>
              <w:right w:val="nil"/>
            </w:tcBorders>
          </w:tcPr>
          <w:p w14:paraId="2542FEA6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TC for A-TRS based inter-band SSB-less SCell activation delay for EN-DC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62FE83F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46ED665E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18.6.0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C7D07CE" w14:textId="75A10B37" w:rsidR="00941865" w:rsidRDefault="00D176B4" w:rsidP="0090320C">
            <w:pPr>
              <w:rPr>
                <w:rFonts w:ascii="Arial" w:hAnsi="Arial" w:cs="Arial"/>
                <w:sz w:val="16"/>
              </w:rPr>
            </w:pPr>
            <w:r w:rsidRPr="00D176B4">
              <w:rPr>
                <w:rFonts w:ascii="Arial" w:hAnsi="Arial" w:cs="Arial"/>
                <w:sz w:val="16"/>
              </w:rPr>
              <w:t>RAN4#112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3A133A5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R4-2413905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5A46F132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6E9FE41A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Netw_Energy_NR-Perf</w:t>
            </w:r>
          </w:p>
        </w:tc>
        <w:tc>
          <w:tcPr>
            <w:tcW w:w="2693" w:type="dxa"/>
            <w:tcBorders>
              <w:left w:val="nil"/>
              <w:right w:val="nil"/>
            </w:tcBorders>
          </w:tcPr>
          <w:p w14:paraId="06FEAA97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A.4.5.3.12</w:t>
            </w:r>
          </w:p>
        </w:tc>
        <w:tc>
          <w:tcPr>
            <w:tcW w:w="1133" w:type="dxa"/>
            <w:tcBorders>
              <w:left w:val="nil"/>
            </w:tcBorders>
          </w:tcPr>
          <w:p w14:paraId="72E3211E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0E7A79EE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</w:p>
        </w:tc>
      </w:tr>
      <w:tr w:rsidR="00941865" w:rsidRPr="00A830AF" w14:paraId="542DA53C" w14:textId="77777777" w:rsidTr="00D176B4">
        <w:tblPrEx>
          <w:tblCellMar>
            <w:top w:w="0" w:type="dxa"/>
            <w:bottom w:w="0" w:type="dxa"/>
          </w:tblCellMar>
        </w:tblPrEx>
        <w:tc>
          <w:tcPr>
            <w:tcW w:w="992" w:type="dxa"/>
            <w:tcBorders>
              <w:right w:val="nil"/>
            </w:tcBorders>
          </w:tcPr>
          <w:p w14:paraId="3D10F033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4DDBB602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4797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0E250A2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053C0B88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  <w:tcBorders>
              <w:left w:val="nil"/>
              <w:right w:val="nil"/>
            </w:tcBorders>
          </w:tcPr>
          <w:p w14:paraId="6B93081E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on SSB-less based SCell activation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2AB5694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022520BE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18.6.0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6565DC9C" w14:textId="14AC7319" w:rsidR="00941865" w:rsidRDefault="00D176B4" w:rsidP="0090320C">
            <w:pPr>
              <w:rPr>
                <w:rFonts w:ascii="Arial" w:hAnsi="Arial" w:cs="Arial"/>
                <w:sz w:val="16"/>
              </w:rPr>
            </w:pPr>
            <w:r w:rsidRPr="00D176B4">
              <w:rPr>
                <w:rFonts w:ascii="Arial" w:hAnsi="Arial" w:cs="Arial"/>
                <w:sz w:val="16"/>
              </w:rPr>
              <w:t>RAN4#112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FCD375E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R4-2414101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4ED1D628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6311A188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Netw_Energy_NR-Core</w:t>
            </w:r>
          </w:p>
        </w:tc>
        <w:tc>
          <w:tcPr>
            <w:tcW w:w="2693" w:type="dxa"/>
            <w:tcBorders>
              <w:left w:val="nil"/>
              <w:right w:val="nil"/>
            </w:tcBorders>
          </w:tcPr>
          <w:p w14:paraId="366ED8EA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8.3.2</w:t>
            </w:r>
          </w:p>
        </w:tc>
        <w:tc>
          <w:tcPr>
            <w:tcW w:w="1133" w:type="dxa"/>
            <w:tcBorders>
              <w:left w:val="nil"/>
            </w:tcBorders>
          </w:tcPr>
          <w:p w14:paraId="5584622C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52B711AB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</w:p>
        </w:tc>
      </w:tr>
      <w:tr w:rsidR="00941865" w:rsidRPr="00A830AF" w14:paraId="17EAD488" w14:textId="77777777" w:rsidTr="00D176B4">
        <w:tblPrEx>
          <w:tblCellMar>
            <w:top w:w="0" w:type="dxa"/>
            <w:bottom w:w="0" w:type="dxa"/>
          </w:tblCellMar>
        </w:tblPrEx>
        <w:tc>
          <w:tcPr>
            <w:tcW w:w="992" w:type="dxa"/>
            <w:tcBorders>
              <w:right w:val="nil"/>
            </w:tcBorders>
          </w:tcPr>
          <w:p w14:paraId="7628E003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1926BE8A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4897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E6879E3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0918FDCB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  <w:tcBorders>
              <w:left w:val="nil"/>
              <w:right w:val="nil"/>
            </w:tcBorders>
          </w:tcPr>
          <w:p w14:paraId="1ECCFFD5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(NonCol_intraB_ENDC_NR_CA-Core) CR on SCell addition interruption_R18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97F52DD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649AC2DF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18.6.0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2032D601" w14:textId="7290EB3F" w:rsidR="00941865" w:rsidRDefault="00D176B4" w:rsidP="0090320C">
            <w:pPr>
              <w:rPr>
                <w:rFonts w:ascii="Arial" w:hAnsi="Arial" w:cs="Arial"/>
                <w:sz w:val="16"/>
              </w:rPr>
            </w:pPr>
            <w:r w:rsidRPr="00D176B4">
              <w:rPr>
                <w:rFonts w:ascii="Arial" w:hAnsi="Arial" w:cs="Arial"/>
                <w:sz w:val="16"/>
              </w:rPr>
              <w:t>RAN4#112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948BAE7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R4-2414117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56372840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Corporation, Sanechips, Ericsson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1D101484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NonCol_intraB_ENDC_NR_CA-Core</w:t>
            </w:r>
          </w:p>
        </w:tc>
        <w:tc>
          <w:tcPr>
            <w:tcW w:w="2693" w:type="dxa"/>
            <w:tcBorders>
              <w:left w:val="nil"/>
              <w:right w:val="nil"/>
            </w:tcBorders>
          </w:tcPr>
          <w:p w14:paraId="0CEFC9B3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8.2.2.2.1</w:t>
            </w:r>
          </w:p>
        </w:tc>
        <w:tc>
          <w:tcPr>
            <w:tcW w:w="1133" w:type="dxa"/>
            <w:tcBorders>
              <w:left w:val="nil"/>
            </w:tcBorders>
          </w:tcPr>
          <w:p w14:paraId="66197EEA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7B26BB42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</w:p>
        </w:tc>
      </w:tr>
      <w:tr w:rsidR="00941865" w:rsidRPr="00A830AF" w14:paraId="7F081F8F" w14:textId="77777777" w:rsidTr="00D176B4">
        <w:tblPrEx>
          <w:tblCellMar>
            <w:top w:w="0" w:type="dxa"/>
            <w:bottom w:w="0" w:type="dxa"/>
          </w:tblCellMar>
        </w:tblPrEx>
        <w:tc>
          <w:tcPr>
            <w:tcW w:w="992" w:type="dxa"/>
            <w:tcBorders>
              <w:right w:val="nil"/>
            </w:tcBorders>
          </w:tcPr>
          <w:p w14:paraId="26E81B22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3165A3E5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2398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34D590B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695DAE18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  <w:tcBorders>
              <w:left w:val="nil"/>
              <w:right w:val="nil"/>
            </w:tcBorders>
          </w:tcPr>
          <w:p w14:paraId="49ECCA46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(NR_6GHz_unlic_EU-Core) CR for TS 38.101-1 on UE transmitter power for the Pcmax tolerance for NR unlicensed operation (R17)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C18CD6D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7E8D9AF2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17.14.0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97E39A4" w14:textId="1163D654" w:rsidR="00941865" w:rsidRDefault="00D176B4" w:rsidP="0090320C">
            <w:pPr>
              <w:rPr>
                <w:rFonts w:ascii="Arial" w:hAnsi="Arial" w:cs="Arial"/>
                <w:sz w:val="16"/>
              </w:rPr>
            </w:pPr>
            <w:r w:rsidRPr="00D176B4">
              <w:rPr>
                <w:rFonts w:ascii="Arial" w:hAnsi="Arial" w:cs="Arial"/>
                <w:sz w:val="16"/>
              </w:rPr>
              <w:t>RAN4#112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A7608A5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R4-2414372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3D366108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Corporation, Sanechips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6A35477F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NR_6GHz_unlic_EU-Core</w:t>
            </w:r>
          </w:p>
        </w:tc>
        <w:tc>
          <w:tcPr>
            <w:tcW w:w="2693" w:type="dxa"/>
            <w:tcBorders>
              <w:left w:val="nil"/>
              <w:right w:val="nil"/>
            </w:tcBorders>
          </w:tcPr>
          <w:p w14:paraId="1904B9F1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6.2F.1, 6.2F.2, 6.2F.3.1, 6.2F.4D</w:t>
            </w:r>
          </w:p>
        </w:tc>
        <w:tc>
          <w:tcPr>
            <w:tcW w:w="1133" w:type="dxa"/>
            <w:tcBorders>
              <w:left w:val="nil"/>
            </w:tcBorders>
          </w:tcPr>
          <w:p w14:paraId="655E0E1E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38.521-1</w:t>
            </w:r>
          </w:p>
          <w:p w14:paraId="64507E3F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</w:p>
        </w:tc>
      </w:tr>
      <w:tr w:rsidR="00941865" w:rsidRPr="00A830AF" w14:paraId="59D2A6C0" w14:textId="77777777" w:rsidTr="00D176B4">
        <w:tblPrEx>
          <w:tblCellMar>
            <w:top w:w="0" w:type="dxa"/>
            <w:bottom w:w="0" w:type="dxa"/>
          </w:tblCellMar>
        </w:tblPrEx>
        <w:tc>
          <w:tcPr>
            <w:tcW w:w="992" w:type="dxa"/>
            <w:tcBorders>
              <w:right w:val="nil"/>
            </w:tcBorders>
          </w:tcPr>
          <w:p w14:paraId="75AFA7A2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6EBEE743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1276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CBAE775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194E3F8F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  <w:tcBorders>
              <w:left w:val="nil"/>
              <w:right w:val="nil"/>
            </w:tcBorders>
          </w:tcPr>
          <w:p w14:paraId="69E9126F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38.101-3 Clarifications for non-co-located requirements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D752316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01CFD904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18.6.0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DC50FA6" w14:textId="1248033C" w:rsidR="00941865" w:rsidRDefault="00D176B4" w:rsidP="0090320C">
            <w:pPr>
              <w:rPr>
                <w:rFonts w:ascii="Arial" w:hAnsi="Arial" w:cs="Arial"/>
                <w:sz w:val="16"/>
              </w:rPr>
            </w:pPr>
            <w:r w:rsidRPr="00D176B4">
              <w:rPr>
                <w:rFonts w:ascii="Arial" w:hAnsi="Arial" w:cs="Arial"/>
                <w:sz w:val="16"/>
              </w:rPr>
              <w:t>RAN4#112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BF618B1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R4-2414455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1B1E106D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Samsung, Huawei, Apple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6B68DC11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NonCol_intraB_ENDC_NR_CA-Core</w:t>
            </w:r>
          </w:p>
        </w:tc>
        <w:tc>
          <w:tcPr>
            <w:tcW w:w="2693" w:type="dxa"/>
            <w:tcBorders>
              <w:left w:val="nil"/>
              <w:right w:val="nil"/>
            </w:tcBorders>
          </w:tcPr>
          <w:p w14:paraId="30CF7A67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5.5B.4.1, 7.1, 7.10B</w:t>
            </w:r>
          </w:p>
        </w:tc>
        <w:tc>
          <w:tcPr>
            <w:tcW w:w="1133" w:type="dxa"/>
            <w:tcBorders>
              <w:left w:val="nil"/>
            </w:tcBorders>
          </w:tcPr>
          <w:p w14:paraId="22978F92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</w:t>
            </w:r>
          </w:p>
          <w:p w14:paraId="2B6B98D3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</w:p>
        </w:tc>
      </w:tr>
      <w:tr w:rsidR="00941865" w:rsidRPr="00A830AF" w14:paraId="414A6F41" w14:textId="77777777" w:rsidTr="00D176B4">
        <w:tblPrEx>
          <w:tblCellMar>
            <w:top w:w="0" w:type="dxa"/>
            <w:bottom w:w="0" w:type="dxa"/>
          </w:tblCellMar>
        </w:tblPrEx>
        <w:tc>
          <w:tcPr>
            <w:tcW w:w="992" w:type="dxa"/>
            <w:tcBorders>
              <w:right w:val="nil"/>
            </w:tcBorders>
          </w:tcPr>
          <w:p w14:paraId="0153F443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0CCE6005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2415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44663B3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7B6BC518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  <w:tcBorders>
              <w:left w:val="nil"/>
              <w:right w:val="nil"/>
            </w:tcBorders>
          </w:tcPr>
          <w:p w14:paraId="70752400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38.101-1 Clarifications for non-collocated requirements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8F2FE9F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7D1F05E1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18.6.0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2A318D10" w14:textId="539207D6" w:rsidR="00941865" w:rsidRDefault="00D176B4" w:rsidP="0090320C">
            <w:pPr>
              <w:rPr>
                <w:rFonts w:ascii="Arial" w:hAnsi="Arial" w:cs="Arial"/>
                <w:sz w:val="16"/>
              </w:rPr>
            </w:pPr>
            <w:r w:rsidRPr="00D176B4">
              <w:rPr>
                <w:rFonts w:ascii="Arial" w:hAnsi="Arial" w:cs="Arial"/>
                <w:sz w:val="16"/>
              </w:rPr>
              <w:t>RAN4#112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9FD7042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R4-2414456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1AC87ED4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Samsung, Huawei, Apple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18B63F3E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NonCol_intraB_ENDC_NR_CA-Core</w:t>
            </w:r>
          </w:p>
        </w:tc>
        <w:tc>
          <w:tcPr>
            <w:tcW w:w="2693" w:type="dxa"/>
            <w:tcBorders>
              <w:left w:val="nil"/>
              <w:right w:val="nil"/>
            </w:tcBorders>
          </w:tcPr>
          <w:p w14:paraId="22A4F827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7.2, 7.10A</w:t>
            </w:r>
          </w:p>
        </w:tc>
        <w:tc>
          <w:tcPr>
            <w:tcW w:w="1133" w:type="dxa"/>
            <w:tcBorders>
              <w:left w:val="nil"/>
            </w:tcBorders>
          </w:tcPr>
          <w:p w14:paraId="2DD0C6B6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</w:t>
            </w:r>
          </w:p>
          <w:p w14:paraId="3D640617" w14:textId="77777777" w:rsidR="00941865" w:rsidRDefault="00941865" w:rsidP="0090320C">
            <w:pPr>
              <w:rPr>
                <w:rFonts w:ascii="Arial" w:hAnsi="Arial" w:cs="Arial"/>
                <w:sz w:val="16"/>
              </w:rPr>
            </w:pPr>
          </w:p>
        </w:tc>
      </w:tr>
    </w:tbl>
    <w:p w14:paraId="4DE6B061" w14:textId="77777777" w:rsidR="00E144C4" w:rsidRDefault="00E144C4" w:rsidP="00E144C4"/>
    <w:p w14:paraId="26095C4C" w14:textId="77777777" w:rsidR="00E144C4" w:rsidRDefault="00E144C4" w:rsidP="00E144C4"/>
    <w:p w14:paraId="5C6A03EE" w14:textId="323AEC6F" w:rsidR="00E144C4" w:rsidRDefault="001B2A06" w:rsidP="00512C52">
      <w:pPr>
        <w:pStyle w:val="Heading2"/>
        <w:rPr>
          <w:rFonts w:cs="Arial"/>
          <w:noProof/>
        </w:rPr>
      </w:pPr>
      <w:r w:rsidRPr="001B2A06">
        <w:rPr>
          <w:noProof/>
        </w:rPr>
        <w:t>RP-242156</w:t>
      </w:r>
    </w:p>
    <w:p w14:paraId="6A25A87C" w14:textId="21DD46D3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8</w:t>
      </w:r>
    </w:p>
    <w:p w14:paraId="41BD93E2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82597" w:rsidRPr="004E535C" w14:paraId="780A7651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48CFA5E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6DCD86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7284AA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5858AE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E4EECC4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4DE0813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E897E5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A18019C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6029A35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CE2C99B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35D1DF2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6529034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872D2B6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82597" w14:paraId="00D35708" w14:textId="77777777" w:rsidTr="0090320C">
        <w:tc>
          <w:tcPr>
            <w:tcW w:w="879" w:type="dxa"/>
          </w:tcPr>
          <w:p w14:paraId="4469F856" w14:textId="77777777" w:rsidR="00C82597" w:rsidRDefault="00C8259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068DF46" w14:textId="77777777" w:rsidR="00C82597" w:rsidRDefault="00C82597" w:rsidP="0090320C">
            <w:r>
              <w:rPr>
                <w:sz w:val="16"/>
                <w:szCs w:val="16"/>
              </w:rPr>
              <w:t>2373</w:t>
            </w:r>
          </w:p>
        </w:tc>
        <w:tc>
          <w:tcPr>
            <w:tcW w:w="517" w:type="dxa"/>
          </w:tcPr>
          <w:p w14:paraId="424A46B6" w14:textId="77777777" w:rsidR="00C82597" w:rsidRDefault="00C8259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879C7E" w14:textId="77777777" w:rsidR="00C82597" w:rsidRDefault="00C82597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8B6897" w14:textId="77777777" w:rsidR="00C82597" w:rsidRDefault="00C82597" w:rsidP="0090320C">
            <w:r>
              <w:rPr>
                <w:sz w:val="16"/>
                <w:szCs w:val="16"/>
              </w:rPr>
              <w:t>CR to R17 38.101-1 to add 25MHz CBW to NS_18 emissions requirement</w:t>
            </w:r>
          </w:p>
        </w:tc>
        <w:tc>
          <w:tcPr>
            <w:tcW w:w="517" w:type="dxa"/>
          </w:tcPr>
          <w:p w14:paraId="7E382206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7E30B9" w14:textId="77777777" w:rsidR="00C82597" w:rsidRDefault="00C82597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661FFC73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424C069" w14:textId="77777777" w:rsidR="00C82597" w:rsidRDefault="00C82597" w:rsidP="0090320C">
            <w:r>
              <w:rPr>
                <w:sz w:val="16"/>
                <w:szCs w:val="16"/>
              </w:rPr>
              <w:t>R4-2411036</w:t>
            </w:r>
          </w:p>
        </w:tc>
        <w:tc>
          <w:tcPr>
            <w:tcW w:w="1597" w:type="dxa"/>
          </w:tcPr>
          <w:p w14:paraId="40F666EB" w14:textId="77777777" w:rsidR="00C82597" w:rsidRDefault="00C82597" w:rsidP="0090320C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47D71911" w14:textId="77777777" w:rsidR="00C82597" w:rsidRDefault="00C82597" w:rsidP="0090320C">
            <w:r>
              <w:rPr>
                <w:sz w:val="16"/>
                <w:szCs w:val="16"/>
              </w:rPr>
              <w:t>NR_bands_R17_BWs-Core</w:t>
            </w:r>
          </w:p>
        </w:tc>
        <w:tc>
          <w:tcPr>
            <w:tcW w:w="2323" w:type="dxa"/>
          </w:tcPr>
          <w:p w14:paraId="21E976E5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83013E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</w:tr>
      <w:tr w:rsidR="00C82597" w14:paraId="07E0CBA4" w14:textId="77777777" w:rsidTr="0090320C">
        <w:tc>
          <w:tcPr>
            <w:tcW w:w="879" w:type="dxa"/>
          </w:tcPr>
          <w:p w14:paraId="46BE8787" w14:textId="77777777" w:rsidR="00C82597" w:rsidRDefault="00C82597" w:rsidP="0090320C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166213AC" w14:textId="77777777" w:rsidR="00C82597" w:rsidRDefault="00C82597" w:rsidP="0090320C">
            <w:r>
              <w:rPr>
                <w:sz w:val="16"/>
                <w:szCs w:val="16"/>
              </w:rPr>
              <w:t>2374</w:t>
            </w:r>
          </w:p>
        </w:tc>
        <w:tc>
          <w:tcPr>
            <w:tcW w:w="517" w:type="dxa"/>
          </w:tcPr>
          <w:p w14:paraId="4B997351" w14:textId="77777777" w:rsidR="00C82597" w:rsidRDefault="00C8259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E9CF5A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C4A33D" w14:textId="77777777" w:rsidR="00C82597" w:rsidRDefault="00C82597" w:rsidP="0090320C">
            <w:r>
              <w:rPr>
                <w:sz w:val="16"/>
                <w:szCs w:val="16"/>
              </w:rPr>
              <w:t>CR to R18 38.101-1 to add 25MHz CBW to NS_18 emissions requirement</w:t>
            </w:r>
          </w:p>
        </w:tc>
        <w:tc>
          <w:tcPr>
            <w:tcW w:w="517" w:type="dxa"/>
          </w:tcPr>
          <w:p w14:paraId="3EB71215" w14:textId="77777777" w:rsidR="00C82597" w:rsidRDefault="00C82597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03D8EF1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4A168D4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F3F461C" w14:textId="77777777" w:rsidR="00C82597" w:rsidRDefault="00C82597" w:rsidP="0090320C">
            <w:r>
              <w:rPr>
                <w:sz w:val="16"/>
                <w:szCs w:val="16"/>
              </w:rPr>
              <w:t>R4-2411046</w:t>
            </w:r>
          </w:p>
        </w:tc>
        <w:tc>
          <w:tcPr>
            <w:tcW w:w="1597" w:type="dxa"/>
          </w:tcPr>
          <w:p w14:paraId="197189C0" w14:textId="77777777" w:rsidR="00C82597" w:rsidRDefault="00C82597" w:rsidP="0090320C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33BE3B9B" w14:textId="77777777" w:rsidR="00C82597" w:rsidRDefault="00C82597" w:rsidP="0090320C">
            <w:r>
              <w:rPr>
                <w:sz w:val="16"/>
                <w:szCs w:val="16"/>
              </w:rPr>
              <w:t>NR_bands_R18_BWs-Core</w:t>
            </w:r>
          </w:p>
        </w:tc>
        <w:tc>
          <w:tcPr>
            <w:tcW w:w="2323" w:type="dxa"/>
          </w:tcPr>
          <w:p w14:paraId="24016D45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C9C03D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</w:tr>
      <w:tr w:rsidR="00C82597" w14:paraId="0DD6A66F" w14:textId="77777777" w:rsidTr="0090320C">
        <w:tc>
          <w:tcPr>
            <w:tcW w:w="879" w:type="dxa"/>
          </w:tcPr>
          <w:p w14:paraId="55F10022" w14:textId="77777777" w:rsidR="00C82597" w:rsidRDefault="00C8259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99F02FA" w14:textId="77777777" w:rsidR="00C82597" w:rsidRDefault="00C82597" w:rsidP="0090320C">
            <w:r>
              <w:rPr>
                <w:sz w:val="16"/>
                <w:szCs w:val="16"/>
              </w:rPr>
              <w:t>2425</w:t>
            </w:r>
          </w:p>
        </w:tc>
        <w:tc>
          <w:tcPr>
            <w:tcW w:w="517" w:type="dxa"/>
          </w:tcPr>
          <w:p w14:paraId="0441F682" w14:textId="77777777" w:rsidR="00C82597" w:rsidRDefault="00C8259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9A89DA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A76BFA" w14:textId="77777777" w:rsidR="00C82597" w:rsidRDefault="00C82597" w:rsidP="0090320C">
            <w:r>
              <w:rPr>
                <w:sz w:val="16"/>
                <w:szCs w:val="16"/>
              </w:rPr>
              <w:t>CR 38.101-1 correcting the table for NR operating bands in FR1</w:t>
            </w:r>
          </w:p>
        </w:tc>
        <w:tc>
          <w:tcPr>
            <w:tcW w:w="517" w:type="dxa"/>
          </w:tcPr>
          <w:p w14:paraId="41E6325B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26B369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2BDA1A1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FEE7934" w14:textId="77777777" w:rsidR="00C82597" w:rsidRDefault="00C82597" w:rsidP="0090320C">
            <w:r>
              <w:rPr>
                <w:sz w:val="16"/>
                <w:szCs w:val="16"/>
              </w:rPr>
              <w:t>R4-2412374</w:t>
            </w:r>
          </w:p>
        </w:tc>
        <w:tc>
          <w:tcPr>
            <w:tcW w:w="1597" w:type="dxa"/>
          </w:tcPr>
          <w:p w14:paraId="1AAC7FF5" w14:textId="77777777" w:rsidR="00C82597" w:rsidRDefault="00C82597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6B59917" w14:textId="77777777" w:rsidR="00C82597" w:rsidRDefault="00C82597" w:rsidP="0090320C">
            <w:r>
              <w:rPr>
                <w:sz w:val="16"/>
                <w:szCs w:val="16"/>
              </w:rPr>
              <w:t>NR_bands_R18_BWs</w:t>
            </w:r>
          </w:p>
        </w:tc>
        <w:tc>
          <w:tcPr>
            <w:tcW w:w="2323" w:type="dxa"/>
          </w:tcPr>
          <w:p w14:paraId="5FBF054F" w14:textId="77777777" w:rsidR="00C82597" w:rsidRDefault="00C82597" w:rsidP="0090320C">
            <w:r>
              <w:rPr>
                <w:sz w:val="16"/>
                <w:szCs w:val="16"/>
              </w:rPr>
              <w:t>5.5</w:t>
            </w:r>
          </w:p>
        </w:tc>
        <w:tc>
          <w:tcPr>
            <w:tcW w:w="998" w:type="dxa"/>
          </w:tcPr>
          <w:p w14:paraId="3E3B8E80" w14:textId="77777777" w:rsidR="00C82597" w:rsidRDefault="00C82597" w:rsidP="0090320C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C82597" w14:paraId="7DE941D9" w14:textId="77777777" w:rsidTr="0090320C">
        <w:tc>
          <w:tcPr>
            <w:tcW w:w="879" w:type="dxa"/>
          </w:tcPr>
          <w:p w14:paraId="7EBBB34E" w14:textId="77777777" w:rsidR="00C82597" w:rsidRDefault="00C8259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1DAC661" w14:textId="77777777" w:rsidR="00C82597" w:rsidRDefault="00C82597" w:rsidP="0090320C">
            <w:r>
              <w:rPr>
                <w:sz w:val="16"/>
                <w:szCs w:val="16"/>
              </w:rPr>
              <w:t>2461</w:t>
            </w:r>
          </w:p>
        </w:tc>
        <w:tc>
          <w:tcPr>
            <w:tcW w:w="517" w:type="dxa"/>
          </w:tcPr>
          <w:p w14:paraId="40F92146" w14:textId="77777777" w:rsidR="00C82597" w:rsidRDefault="00C82597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7E5073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E12A55" w14:textId="77777777" w:rsidR="00C82597" w:rsidRDefault="00C82597" w:rsidP="0090320C">
            <w:r>
              <w:rPr>
                <w:sz w:val="16"/>
                <w:szCs w:val="16"/>
              </w:rPr>
              <w:t>(NR_ATG-Core) CR for TS 38.101-1 to clarify the Tx requirements definition for ATG UE</w:t>
            </w:r>
          </w:p>
        </w:tc>
        <w:tc>
          <w:tcPr>
            <w:tcW w:w="517" w:type="dxa"/>
          </w:tcPr>
          <w:p w14:paraId="712207EC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96CB1E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0FB0468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8E4E0B3" w14:textId="77777777" w:rsidR="00C82597" w:rsidRDefault="00C82597" w:rsidP="0090320C">
            <w:r>
              <w:rPr>
                <w:sz w:val="16"/>
                <w:szCs w:val="16"/>
              </w:rPr>
              <w:t>R4-2414321</w:t>
            </w:r>
          </w:p>
        </w:tc>
        <w:tc>
          <w:tcPr>
            <w:tcW w:w="1597" w:type="dxa"/>
          </w:tcPr>
          <w:p w14:paraId="0F8D017B" w14:textId="77777777" w:rsidR="00C82597" w:rsidRDefault="00C82597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F7E85FB" w14:textId="77777777" w:rsidR="00C82597" w:rsidRDefault="00C82597" w:rsidP="0090320C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23E6ADCD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A64D1D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</w:tr>
      <w:tr w:rsidR="00C82597" w14:paraId="286D4CB1" w14:textId="77777777" w:rsidTr="0090320C">
        <w:tc>
          <w:tcPr>
            <w:tcW w:w="879" w:type="dxa"/>
          </w:tcPr>
          <w:p w14:paraId="78902CBF" w14:textId="77777777" w:rsidR="00C82597" w:rsidRDefault="00C8259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E119299" w14:textId="77777777" w:rsidR="00C82597" w:rsidRDefault="00C82597" w:rsidP="0090320C">
            <w:r>
              <w:rPr>
                <w:sz w:val="16"/>
                <w:szCs w:val="16"/>
              </w:rPr>
              <w:t>2492</w:t>
            </w:r>
          </w:p>
        </w:tc>
        <w:tc>
          <w:tcPr>
            <w:tcW w:w="517" w:type="dxa"/>
          </w:tcPr>
          <w:p w14:paraId="1331D120" w14:textId="77777777" w:rsidR="00C82597" w:rsidRDefault="00C8259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306E6C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090F1B" w14:textId="77777777" w:rsidR="00C82597" w:rsidRDefault="00C82597" w:rsidP="0090320C">
            <w:r>
              <w:rPr>
                <w:sz w:val="16"/>
                <w:szCs w:val="16"/>
              </w:rPr>
              <w:t>3MHz channel bandwidth optional for frequency bands n31 and n72</w:t>
            </w:r>
          </w:p>
        </w:tc>
        <w:tc>
          <w:tcPr>
            <w:tcW w:w="517" w:type="dxa"/>
          </w:tcPr>
          <w:p w14:paraId="409571F9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423E44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85B8441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9ED8B60" w14:textId="77777777" w:rsidR="00C82597" w:rsidRDefault="00C82597" w:rsidP="0090320C">
            <w:r>
              <w:rPr>
                <w:sz w:val="16"/>
                <w:szCs w:val="16"/>
              </w:rPr>
              <w:t>R4-2413212</w:t>
            </w:r>
          </w:p>
        </w:tc>
        <w:tc>
          <w:tcPr>
            <w:tcW w:w="1597" w:type="dxa"/>
          </w:tcPr>
          <w:p w14:paraId="2908D2F2" w14:textId="77777777" w:rsidR="00C82597" w:rsidRDefault="00C82597" w:rsidP="0090320C">
            <w:r>
              <w:rPr>
                <w:sz w:val="16"/>
                <w:szCs w:val="16"/>
              </w:rPr>
              <w:t>Keysight Technologies UK Ltd, Nokia</w:t>
            </w:r>
          </w:p>
        </w:tc>
        <w:tc>
          <w:tcPr>
            <w:tcW w:w="1122" w:type="dxa"/>
          </w:tcPr>
          <w:p w14:paraId="52914523" w14:textId="77777777" w:rsidR="00C82597" w:rsidRDefault="00C82597" w:rsidP="0090320C">
            <w:r>
              <w:rPr>
                <w:sz w:val="16"/>
                <w:szCs w:val="16"/>
              </w:rPr>
              <w:t>NR_bands_n31_n72</w:t>
            </w:r>
          </w:p>
        </w:tc>
        <w:tc>
          <w:tcPr>
            <w:tcW w:w="2323" w:type="dxa"/>
          </w:tcPr>
          <w:p w14:paraId="2A162489" w14:textId="77777777" w:rsidR="00C82597" w:rsidRDefault="00C82597" w:rsidP="0090320C">
            <w:r>
              <w:rPr>
                <w:sz w:val="16"/>
                <w:szCs w:val="16"/>
              </w:rPr>
              <w:t>5.3.5</w:t>
            </w:r>
          </w:p>
        </w:tc>
        <w:tc>
          <w:tcPr>
            <w:tcW w:w="998" w:type="dxa"/>
          </w:tcPr>
          <w:p w14:paraId="2E8466ED" w14:textId="77777777" w:rsidR="00C82597" w:rsidRDefault="00C82597" w:rsidP="0090320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82597" w14:paraId="7F10C265" w14:textId="77777777" w:rsidTr="0090320C">
        <w:tc>
          <w:tcPr>
            <w:tcW w:w="879" w:type="dxa"/>
          </w:tcPr>
          <w:p w14:paraId="0423FDCB" w14:textId="77777777" w:rsidR="00C82597" w:rsidRDefault="00C8259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3CBFFE7" w14:textId="77777777" w:rsidR="00C82597" w:rsidRDefault="00C82597" w:rsidP="0090320C">
            <w:r>
              <w:rPr>
                <w:sz w:val="16"/>
                <w:szCs w:val="16"/>
              </w:rPr>
              <w:t>2505</w:t>
            </w:r>
          </w:p>
        </w:tc>
        <w:tc>
          <w:tcPr>
            <w:tcW w:w="517" w:type="dxa"/>
          </w:tcPr>
          <w:p w14:paraId="742532BB" w14:textId="77777777" w:rsidR="00C82597" w:rsidRDefault="00C82597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182CD7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7D0628" w14:textId="77777777" w:rsidR="00C82597" w:rsidRDefault="00C82597" w:rsidP="0090320C">
            <w:r>
              <w:rPr>
                <w:sz w:val="16"/>
                <w:szCs w:val="16"/>
              </w:rPr>
              <w:t>CR to R18 38101-1 to add 35MHz CBW to NS_35 definition</w:t>
            </w:r>
          </w:p>
        </w:tc>
        <w:tc>
          <w:tcPr>
            <w:tcW w:w="517" w:type="dxa"/>
          </w:tcPr>
          <w:p w14:paraId="4B61DC09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432542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EF8FC3E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0F190E4" w14:textId="77777777" w:rsidR="00C82597" w:rsidRDefault="00C82597" w:rsidP="0090320C">
            <w:r>
              <w:rPr>
                <w:sz w:val="16"/>
                <w:szCs w:val="16"/>
              </w:rPr>
              <w:t>R4-2414393</w:t>
            </w:r>
          </w:p>
        </w:tc>
        <w:tc>
          <w:tcPr>
            <w:tcW w:w="1597" w:type="dxa"/>
          </w:tcPr>
          <w:p w14:paraId="5E5067C6" w14:textId="77777777" w:rsidR="00C82597" w:rsidRDefault="00C82597" w:rsidP="0090320C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4DA9F4D0" w14:textId="77777777" w:rsidR="00C82597" w:rsidRDefault="00C82597" w:rsidP="0090320C">
            <w:r>
              <w:rPr>
                <w:sz w:val="16"/>
                <w:szCs w:val="16"/>
              </w:rPr>
              <w:t>NR_bands_R18_BWs-Core</w:t>
            </w:r>
          </w:p>
        </w:tc>
        <w:tc>
          <w:tcPr>
            <w:tcW w:w="2323" w:type="dxa"/>
          </w:tcPr>
          <w:p w14:paraId="0C21C042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D95EA6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</w:tr>
      <w:tr w:rsidR="00C82597" w14:paraId="0F36FC64" w14:textId="77777777" w:rsidTr="0090320C">
        <w:tc>
          <w:tcPr>
            <w:tcW w:w="879" w:type="dxa"/>
          </w:tcPr>
          <w:p w14:paraId="40FE9075" w14:textId="77777777" w:rsidR="00C82597" w:rsidRDefault="00C82597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0F8A469" w14:textId="77777777" w:rsidR="00C82597" w:rsidRDefault="00C82597" w:rsidP="0090320C">
            <w:r>
              <w:rPr>
                <w:sz w:val="16"/>
                <w:szCs w:val="16"/>
              </w:rPr>
              <w:t>0586</w:t>
            </w:r>
          </w:p>
        </w:tc>
        <w:tc>
          <w:tcPr>
            <w:tcW w:w="517" w:type="dxa"/>
          </w:tcPr>
          <w:p w14:paraId="5DC803B2" w14:textId="77777777" w:rsidR="00C82597" w:rsidRDefault="00C82597" w:rsidP="0090320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D429C4E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733D11" w14:textId="77777777" w:rsidR="00C82597" w:rsidRDefault="00C82597" w:rsidP="0090320C">
            <w:r>
              <w:rPr>
                <w:sz w:val="16"/>
                <w:szCs w:val="16"/>
              </w:rPr>
              <w:t>(NR_ATG-Perf) CR to TS 38.101-4 corrections of PDSCH and corresponding HARQ-ACK relationship for 30D4S6U TDD pattern for ATG</w:t>
            </w:r>
          </w:p>
        </w:tc>
        <w:tc>
          <w:tcPr>
            <w:tcW w:w="517" w:type="dxa"/>
          </w:tcPr>
          <w:p w14:paraId="62FAA21F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2A5D26" w14:textId="77777777" w:rsidR="00C82597" w:rsidRDefault="00C82597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8444523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E1D0A62" w14:textId="77777777" w:rsidR="00C82597" w:rsidRDefault="00C82597" w:rsidP="0090320C">
            <w:r>
              <w:rPr>
                <w:sz w:val="16"/>
                <w:szCs w:val="16"/>
              </w:rPr>
              <w:t>R4-2413604</w:t>
            </w:r>
          </w:p>
        </w:tc>
        <w:tc>
          <w:tcPr>
            <w:tcW w:w="1597" w:type="dxa"/>
          </w:tcPr>
          <w:p w14:paraId="1B24340F" w14:textId="77777777" w:rsidR="00C82597" w:rsidRDefault="00C82597" w:rsidP="0090320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56EDF0D9" w14:textId="77777777" w:rsidR="00C82597" w:rsidRDefault="00C82597" w:rsidP="0090320C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013DA707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3D6420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</w:tr>
      <w:tr w:rsidR="00C82597" w14:paraId="4382F721" w14:textId="77777777" w:rsidTr="0090320C">
        <w:tc>
          <w:tcPr>
            <w:tcW w:w="879" w:type="dxa"/>
          </w:tcPr>
          <w:p w14:paraId="4B7D425C" w14:textId="77777777" w:rsidR="00C82597" w:rsidRDefault="00C82597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F67A432" w14:textId="77777777" w:rsidR="00C82597" w:rsidRDefault="00C82597" w:rsidP="0090320C">
            <w:r>
              <w:rPr>
                <w:sz w:val="16"/>
                <w:szCs w:val="16"/>
              </w:rPr>
              <w:t>0590</w:t>
            </w:r>
          </w:p>
        </w:tc>
        <w:tc>
          <w:tcPr>
            <w:tcW w:w="517" w:type="dxa"/>
          </w:tcPr>
          <w:p w14:paraId="6612C902" w14:textId="77777777" w:rsidR="00C82597" w:rsidRDefault="00C8259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B6506D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2386BB8" w14:textId="77777777" w:rsidR="00C82597" w:rsidRDefault="00C82597" w:rsidP="0090320C">
            <w:r>
              <w:rPr>
                <w:sz w:val="16"/>
                <w:szCs w:val="16"/>
              </w:rPr>
              <w:t>CR to 38.101-4: Correction on PDSCH demodulation requirement for ATG</w:t>
            </w:r>
          </w:p>
        </w:tc>
        <w:tc>
          <w:tcPr>
            <w:tcW w:w="517" w:type="dxa"/>
          </w:tcPr>
          <w:p w14:paraId="29895114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F840F0" w14:textId="77777777" w:rsidR="00C82597" w:rsidRDefault="00C82597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5DFF468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BAFFC9D" w14:textId="77777777" w:rsidR="00C82597" w:rsidRDefault="00C82597" w:rsidP="0090320C">
            <w:r>
              <w:rPr>
                <w:sz w:val="16"/>
                <w:szCs w:val="16"/>
              </w:rPr>
              <w:t>R4-2412150</w:t>
            </w:r>
          </w:p>
        </w:tc>
        <w:tc>
          <w:tcPr>
            <w:tcW w:w="1597" w:type="dxa"/>
          </w:tcPr>
          <w:p w14:paraId="597B1423" w14:textId="77777777" w:rsidR="00C82597" w:rsidRDefault="00C82597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1C05B5A" w14:textId="77777777" w:rsidR="00C82597" w:rsidRDefault="00C82597" w:rsidP="0090320C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2B7D8754" w14:textId="77777777" w:rsidR="00C82597" w:rsidRDefault="00C82597" w:rsidP="0090320C">
            <w:r>
              <w:rPr>
                <w:sz w:val="16"/>
                <w:szCs w:val="16"/>
              </w:rPr>
              <w:t>5.2.2.2.23, A.3.2.2.2</w:t>
            </w:r>
          </w:p>
        </w:tc>
        <w:tc>
          <w:tcPr>
            <w:tcW w:w="998" w:type="dxa"/>
          </w:tcPr>
          <w:p w14:paraId="09BD701E" w14:textId="77777777" w:rsidR="00C82597" w:rsidRDefault="00C82597" w:rsidP="0090320C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C82597" w14:paraId="491E65C1" w14:textId="77777777" w:rsidTr="0090320C">
        <w:tc>
          <w:tcPr>
            <w:tcW w:w="879" w:type="dxa"/>
          </w:tcPr>
          <w:p w14:paraId="124F8ABA" w14:textId="77777777" w:rsidR="00C82597" w:rsidRDefault="00C82597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089BDF7" w14:textId="77777777" w:rsidR="00C82597" w:rsidRDefault="00C82597" w:rsidP="0090320C">
            <w:r>
              <w:rPr>
                <w:sz w:val="16"/>
                <w:szCs w:val="16"/>
              </w:rPr>
              <w:t>0615</w:t>
            </w:r>
          </w:p>
        </w:tc>
        <w:tc>
          <w:tcPr>
            <w:tcW w:w="517" w:type="dxa"/>
          </w:tcPr>
          <w:p w14:paraId="0F496FA5" w14:textId="77777777" w:rsidR="00C82597" w:rsidRDefault="00C82597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4CC84A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AC6CF8" w14:textId="77777777" w:rsidR="00C82597" w:rsidRDefault="00C82597" w:rsidP="0090320C">
            <w:r>
              <w:rPr>
                <w:sz w:val="16"/>
                <w:szCs w:val="16"/>
              </w:rPr>
              <w:t>CR on ATG PDSCH demodulation performance requirements</w:t>
            </w:r>
          </w:p>
        </w:tc>
        <w:tc>
          <w:tcPr>
            <w:tcW w:w="517" w:type="dxa"/>
          </w:tcPr>
          <w:p w14:paraId="64DD0E67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7E7AFC" w14:textId="77777777" w:rsidR="00C82597" w:rsidRDefault="00C82597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240C8CD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A641D3E" w14:textId="77777777" w:rsidR="00C82597" w:rsidRDefault="00C82597" w:rsidP="0090320C">
            <w:r>
              <w:rPr>
                <w:sz w:val="16"/>
                <w:szCs w:val="16"/>
              </w:rPr>
              <w:t>R4-2413554</w:t>
            </w:r>
          </w:p>
        </w:tc>
        <w:tc>
          <w:tcPr>
            <w:tcW w:w="1597" w:type="dxa"/>
          </w:tcPr>
          <w:p w14:paraId="3DC292EA" w14:textId="77777777" w:rsidR="00C82597" w:rsidRDefault="00C82597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C8AFF1A" w14:textId="77777777" w:rsidR="00C82597" w:rsidRDefault="00C82597" w:rsidP="0090320C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2B696CC7" w14:textId="77777777" w:rsidR="00C82597" w:rsidRDefault="00C82597" w:rsidP="0090320C">
            <w:r>
              <w:rPr>
                <w:sz w:val="16"/>
                <w:szCs w:val="16"/>
              </w:rPr>
              <w:t>5.2.3.1, 5.2.3.2</w:t>
            </w:r>
          </w:p>
        </w:tc>
        <w:tc>
          <w:tcPr>
            <w:tcW w:w="998" w:type="dxa"/>
          </w:tcPr>
          <w:p w14:paraId="067ECA2A" w14:textId="77777777" w:rsidR="00C82597" w:rsidRDefault="00C82597" w:rsidP="0090320C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C82597" w14:paraId="5117B630" w14:textId="77777777" w:rsidTr="0090320C">
        <w:tc>
          <w:tcPr>
            <w:tcW w:w="879" w:type="dxa"/>
          </w:tcPr>
          <w:p w14:paraId="2E32754E" w14:textId="77777777" w:rsidR="00C82597" w:rsidRDefault="00C82597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0CB0328" w14:textId="77777777" w:rsidR="00C82597" w:rsidRDefault="00C82597" w:rsidP="0090320C">
            <w:r>
              <w:rPr>
                <w:sz w:val="16"/>
                <w:szCs w:val="16"/>
              </w:rPr>
              <w:t>4636</w:t>
            </w:r>
          </w:p>
        </w:tc>
        <w:tc>
          <w:tcPr>
            <w:tcW w:w="517" w:type="dxa"/>
          </w:tcPr>
          <w:p w14:paraId="6744FCDB" w14:textId="77777777" w:rsidR="00C82597" w:rsidRDefault="00C8259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A549E7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1115C8" w14:textId="77777777" w:rsidR="00C82597" w:rsidRDefault="00C82597" w:rsidP="0090320C">
            <w:r>
              <w:rPr>
                <w:sz w:val="16"/>
                <w:szCs w:val="16"/>
              </w:rPr>
              <w:t>(NR_ATG-Perf) CR on test case for R18 ATG performance</w:t>
            </w:r>
          </w:p>
        </w:tc>
        <w:tc>
          <w:tcPr>
            <w:tcW w:w="517" w:type="dxa"/>
          </w:tcPr>
          <w:p w14:paraId="467D84F4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6262AD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1705F1D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EFDB453" w14:textId="77777777" w:rsidR="00C82597" w:rsidRDefault="00C82597" w:rsidP="0090320C">
            <w:r>
              <w:rPr>
                <w:sz w:val="16"/>
                <w:szCs w:val="16"/>
              </w:rPr>
              <w:t>R4-2411347</w:t>
            </w:r>
          </w:p>
        </w:tc>
        <w:tc>
          <w:tcPr>
            <w:tcW w:w="1597" w:type="dxa"/>
          </w:tcPr>
          <w:p w14:paraId="45FBB75B" w14:textId="77777777" w:rsidR="00C82597" w:rsidRDefault="00C82597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4B60AC7" w14:textId="77777777" w:rsidR="00C82597" w:rsidRDefault="00C82597" w:rsidP="0090320C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36C863A3" w14:textId="77777777" w:rsidR="00C82597" w:rsidRDefault="00C82597" w:rsidP="0090320C">
            <w:r>
              <w:rPr>
                <w:sz w:val="16"/>
                <w:szCs w:val="16"/>
              </w:rPr>
              <w:t>A.19.1.1, A.19.4.1.3, A.19.4.1.4</w:t>
            </w:r>
          </w:p>
        </w:tc>
        <w:tc>
          <w:tcPr>
            <w:tcW w:w="998" w:type="dxa"/>
          </w:tcPr>
          <w:p w14:paraId="40A33AE8" w14:textId="77777777" w:rsidR="00C82597" w:rsidRDefault="00C82597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82597" w14:paraId="0A52EAE4" w14:textId="77777777" w:rsidTr="0090320C">
        <w:tc>
          <w:tcPr>
            <w:tcW w:w="879" w:type="dxa"/>
          </w:tcPr>
          <w:p w14:paraId="15B53C76" w14:textId="77777777" w:rsidR="00C82597" w:rsidRDefault="00C82597" w:rsidP="009032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4DD395B" w14:textId="77777777" w:rsidR="00C82597" w:rsidRDefault="00C82597" w:rsidP="0090320C">
            <w:r>
              <w:rPr>
                <w:sz w:val="16"/>
                <w:szCs w:val="16"/>
              </w:rPr>
              <w:t>4715</w:t>
            </w:r>
          </w:p>
        </w:tc>
        <w:tc>
          <w:tcPr>
            <w:tcW w:w="517" w:type="dxa"/>
          </w:tcPr>
          <w:p w14:paraId="15EE44A2" w14:textId="77777777" w:rsidR="00C82597" w:rsidRDefault="00C8259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CBB5E4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0DF120" w14:textId="77777777" w:rsidR="00C82597" w:rsidRDefault="00C82597" w:rsidP="0090320C">
            <w:r>
              <w:rPr>
                <w:sz w:val="16"/>
                <w:szCs w:val="16"/>
              </w:rPr>
              <w:t>(NR_ATG-Core) CR to TS 38.133 corrections of measurement requirement for ATG</w:t>
            </w:r>
          </w:p>
        </w:tc>
        <w:tc>
          <w:tcPr>
            <w:tcW w:w="517" w:type="dxa"/>
          </w:tcPr>
          <w:p w14:paraId="7BE837DB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B3C798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9FCCF97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2B47E44" w14:textId="77777777" w:rsidR="00C82597" w:rsidRDefault="00C82597" w:rsidP="0090320C">
            <w:r>
              <w:rPr>
                <w:sz w:val="16"/>
                <w:szCs w:val="16"/>
              </w:rPr>
              <w:t>R4-2411753</w:t>
            </w:r>
          </w:p>
        </w:tc>
        <w:tc>
          <w:tcPr>
            <w:tcW w:w="1597" w:type="dxa"/>
          </w:tcPr>
          <w:p w14:paraId="215CC934" w14:textId="77777777" w:rsidR="00C82597" w:rsidRDefault="00C82597" w:rsidP="0090320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F9F82D7" w14:textId="77777777" w:rsidR="00C82597" w:rsidRDefault="00C82597" w:rsidP="0090320C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256B5FBA" w14:textId="77777777" w:rsidR="00C82597" w:rsidRDefault="00C82597" w:rsidP="0090320C">
            <w:r>
              <w:rPr>
                <w:sz w:val="16"/>
                <w:szCs w:val="16"/>
              </w:rPr>
              <w:t>9.1D.5.2, 9.3D.1, 9.3D.9.1, 9.3D.9.3.2, 9.8D.5(new), 9.8D.6(new), 9.10D.1</w:t>
            </w:r>
          </w:p>
        </w:tc>
        <w:tc>
          <w:tcPr>
            <w:tcW w:w="998" w:type="dxa"/>
          </w:tcPr>
          <w:p w14:paraId="23443285" w14:textId="77777777" w:rsidR="00C82597" w:rsidRDefault="00C82597" w:rsidP="0090320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C82597" w14:paraId="74CAEC16" w14:textId="77777777" w:rsidTr="0090320C">
        <w:tc>
          <w:tcPr>
            <w:tcW w:w="879" w:type="dxa"/>
          </w:tcPr>
          <w:p w14:paraId="2A09E6C0" w14:textId="77777777" w:rsidR="00C82597" w:rsidRDefault="00C82597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8E616E2" w14:textId="77777777" w:rsidR="00C82597" w:rsidRDefault="00C82597" w:rsidP="0090320C">
            <w:r>
              <w:rPr>
                <w:sz w:val="16"/>
                <w:szCs w:val="16"/>
              </w:rPr>
              <w:t>4802</w:t>
            </w:r>
          </w:p>
        </w:tc>
        <w:tc>
          <w:tcPr>
            <w:tcW w:w="517" w:type="dxa"/>
          </w:tcPr>
          <w:p w14:paraId="0E08D2B7" w14:textId="77777777" w:rsidR="00C82597" w:rsidRDefault="00C82597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887E91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6C2A1D" w14:textId="77777777" w:rsidR="00C82597" w:rsidRDefault="00C82597" w:rsidP="0090320C">
            <w:r>
              <w:rPr>
                <w:sz w:val="16"/>
                <w:szCs w:val="16"/>
              </w:rPr>
              <w:t>CR on core requirements maintenance for R18 ATG</w:t>
            </w:r>
          </w:p>
        </w:tc>
        <w:tc>
          <w:tcPr>
            <w:tcW w:w="517" w:type="dxa"/>
          </w:tcPr>
          <w:p w14:paraId="1E985F2C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87DD25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53BBD31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FD5D817" w14:textId="77777777" w:rsidR="00C82597" w:rsidRDefault="00C82597" w:rsidP="0090320C">
            <w:r>
              <w:rPr>
                <w:sz w:val="16"/>
                <w:szCs w:val="16"/>
              </w:rPr>
              <w:t>R4-2413941</w:t>
            </w:r>
          </w:p>
        </w:tc>
        <w:tc>
          <w:tcPr>
            <w:tcW w:w="1597" w:type="dxa"/>
          </w:tcPr>
          <w:p w14:paraId="59CFDBA5" w14:textId="77777777" w:rsidR="00C82597" w:rsidRDefault="00C82597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62A3B5C" w14:textId="77777777" w:rsidR="00C82597" w:rsidRDefault="00C82597" w:rsidP="0090320C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6D33F9E8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07300A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</w:tr>
      <w:tr w:rsidR="00C82597" w14:paraId="59C7DDFB" w14:textId="77777777" w:rsidTr="0090320C">
        <w:tc>
          <w:tcPr>
            <w:tcW w:w="879" w:type="dxa"/>
          </w:tcPr>
          <w:p w14:paraId="27CFFCF5" w14:textId="77777777" w:rsidR="00C82597" w:rsidRDefault="00C82597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1280B4F" w14:textId="77777777" w:rsidR="00C82597" w:rsidRDefault="00C82597" w:rsidP="0090320C">
            <w:r>
              <w:rPr>
                <w:sz w:val="16"/>
                <w:szCs w:val="16"/>
              </w:rPr>
              <w:t>4894</w:t>
            </w:r>
          </w:p>
        </w:tc>
        <w:tc>
          <w:tcPr>
            <w:tcW w:w="517" w:type="dxa"/>
          </w:tcPr>
          <w:p w14:paraId="2846BA68" w14:textId="77777777" w:rsidR="00C82597" w:rsidRDefault="00C82597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69E00E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C53C5F" w14:textId="77777777" w:rsidR="00C82597" w:rsidRDefault="00C82597" w:rsidP="0090320C">
            <w:r>
              <w:rPr>
                <w:sz w:val="16"/>
                <w:szCs w:val="16"/>
              </w:rPr>
              <w:t>CR on R18 ATG measurement</w:t>
            </w:r>
          </w:p>
        </w:tc>
        <w:tc>
          <w:tcPr>
            <w:tcW w:w="517" w:type="dxa"/>
          </w:tcPr>
          <w:p w14:paraId="5DA9E6B2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0420DD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B6DB532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ACD231E" w14:textId="77777777" w:rsidR="00C82597" w:rsidRDefault="00C82597" w:rsidP="0090320C">
            <w:r>
              <w:rPr>
                <w:sz w:val="16"/>
                <w:szCs w:val="16"/>
              </w:rPr>
              <w:t>R4-2413896</w:t>
            </w:r>
          </w:p>
        </w:tc>
        <w:tc>
          <w:tcPr>
            <w:tcW w:w="1597" w:type="dxa"/>
          </w:tcPr>
          <w:p w14:paraId="5AC91BBA" w14:textId="77777777" w:rsidR="00C82597" w:rsidRDefault="00C82597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03982B6" w14:textId="77777777" w:rsidR="00C82597" w:rsidRDefault="00C82597" w:rsidP="0090320C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69587FA5" w14:textId="77777777" w:rsidR="00C82597" w:rsidRDefault="00C82597" w:rsidP="0090320C">
            <w:r>
              <w:rPr>
                <w:sz w:val="16"/>
                <w:szCs w:val="16"/>
              </w:rPr>
              <w:t xml:space="preserve">9.1D.5.2, 9.1D.5.2.2, 9.2D.1, 9.2D.5.1, 9.3D.9.1 </w:t>
            </w:r>
          </w:p>
        </w:tc>
        <w:tc>
          <w:tcPr>
            <w:tcW w:w="998" w:type="dxa"/>
          </w:tcPr>
          <w:p w14:paraId="0325BCC7" w14:textId="77777777" w:rsidR="00C82597" w:rsidRDefault="00C82597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C82597" w14:paraId="3ADA032D" w14:textId="77777777" w:rsidTr="0090320C">
        <w:tc>
          <w:tcPr>
            <w:tcW w:w="879" w:type="dxa"/>
          </w:tcPr>
          <w:p w14:paraId="639BCF29" w14:textId="77777777" w:rsidR="00C82597" w:rsidRDefault="00C82597" w:rsidP="0090320C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6B6734BA" w14:textId="77777777" w:rsidR="00C82597" w:rsidRDefault="00C82597" w:rsidP="0090320C">
            <w:r>
              <w:rPr>
                <w:sz w:val="16"/>
                <w:szCs w:val="16"/>
              </w:rPr>
              <w:t>0462</w:t>
            </w:r>
          </w:p>
        </w:tc>
        <w:tc>
          <w:tcPr>
            <w:tcW w:w="517" w:type="dxa"/>
          </w:tcPr>
          <w:p w14:paraId="715EC5CB" w14:textId="77777777" w:rsidR="00C82597" w:rsidRDefault="00C8259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D6F142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F25C33" w14:textId="77777777" w:rsidR="00C82597" w:rsidRDefault="00C82597" w:rsidP="0090320C">
            <w:r>
              <w:rPr>
                <w:sz w:val="16"/>
                <w:szCs w:val="16"/>
              </w:rPr>
              <w:t>(NR_ATG-Perf) CR for 38.141-1 Correction on refering index for ATG requirements</w:t>
            </w:r>
          </w:p>
        </w:tc>
        <w:tc>
          <w:tcPr>
            <w:tcW w:w="517" w:type="dxa"/>
          </w:tcPr>
          <w:p w14:paraId="6FC7E797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0C8E9B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3C7A8CC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DA387CE" w14:textId="77777777" w:rsidR="00C82597" w:rsidRDefault="00C82597" w:rsidP="0090320C">
            <w:r>
              <w:rPr>
                <w:sz w:val="16"/>
                <w:szCs w:val="16"/>
              </w:rPr>
              <w:t>R4-2412314</w:t>
            </w:r>
          </w:p>
        </w:tc>
        <w:tc>
          <w:tcPr>
            <w:tcW w:w="1597" w:type="dxa"/>
          </w:tcPr>
          <w:p w14:paraId="159DC0AE" w14:textId="77777777" w:rsidR="00C82597" w:rsidRDefault="00C82597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FF59AB1" w14:textId="77777777" w:rsidR="00C82597" w:rsidRDefault="00C82597" w:rsidP="0090320C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6C3C5D14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CBADDE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</w:tr>
      <w:tr w:rsidR="00C82597" w14:paraId="48871BC9" w14:textId="77777777" w:rsidTr="0090320C">
        <w:tc>
          <w:tcPr>
            <w:tcW w:w="879" w:type="dxa"/>
          </w:tcPr>
          <w:p w14:paraId="58B8B3E8" w14:textId="77777777" w:rsidR="00C82597" w:rsidRDefault="00C82597" w:rsidP="0090320C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40DAADF6" w14:textId="77777777" w:rsidR="00C82597" w:rsidRDefault="00C82597" w:rsidP="0090320C">
            <w:r>
              <w:rPr>
                <w:sz w:val="16"/>
                <w:szCs w:val="16"/>
              </w:rPr>
              <w:t>0596</w:t>
            </w:r>
          </w:p>
        </w:tc>
        <w:tc>
          <w:tcPr>
            <w:tcW w:w="517" w:type="dxa"/>
          </w:tcPr>
          <w:p w14:paraId="205098AD" w14:textId="77777777" w:rsidR="00C82597" w:rsidRDefault="00C8259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FDE450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D2CA521" w14:textId="77777777" w:rsidR="00C82597" w:rsidRDefault="00C82597" w:rsidP="0090320C">
            <w:r>
              <w:rPr>
                <w:sz w:val="16"/>
                <w:szCs w:val="16"/>
              </w:rPr>
              <w:t>(NR_ATG-Perf) CR for 38.141-2 Adding test torlerance for ATG requirements</w:t>
            </w:r>
          </w:p>
        </w:tc>
        <w:tc>
          <w:tcPr>
            <w:tcW w:w="517" w:type="dxa"/>
          </w:tcPr>
          <w:p w14:paraId="34C7DB8D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3E6DBC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004CA5E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2D468C4" w14:textId="77777777" w:rsidR="00C82597" w:rsidRDefault="00C82597" w:rsidP="0090320C">
            <w:r>
              <w:rPr>
                <w:sz w:val="16"/>
                <w:szCs w:val="16"/>
              </w:rPr>
              <w:t>R4-2412315</w:t>
            </w:r>
          </w:p>
        </w:tc>
        <w:tc>
          <w:tcPr>
            <w:tcW w:w="1597" w:type="dxa"/>
          </w:tcPr>
          <w:p w14:paraId="19C40145" w14:textId="77777777" w:rsidR="00C82597" w:rsidRDefault="00C82597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F717449" w14:textId="77777777" w:rsidR="00C82597" w:rsidRDefault="00C82597" w:rsidP="0090320C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0E86BB30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C7C96C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</w:tr>
    </w:tbl>
    <w:p w14:paraId="20DF2217" w14:textId="77777777" w:rsidR="00E144C4" w:rsidRDefault="00E144C4" w:rsidP="00E144C4"/>
    <w:p w14:paraId="2B2B8FCB" w14:textId="77777777" w:rsidR="00E144C4" w:rsidRDefault="00E144C4" w:rsidP="00E144C4"/>
    <w:p w14:paraId="40F2DDF3" w14:textId="77C39B7D" w:rsidR="00E144C4" w:rsidRDefault="0026330F" w:rsidP="00512C52">
      <w:pPr>
        <w:pStyle w:val="Heading2"/>
        <w:rPr>
          <w:rFonts w:cs="Arial"/>
          <w:noProof/>
        </w:rPr>
      </w:pPr>
      <w:r w:rsidRPr="0026330F">
        <w:rPr>
          <w:noProof/>
        </w:rPr>
        <w:t>RP-242157</w:t>
      </w:r>
    </w:p>
    <w:p w14:paraId="40399030" w14:textId="4C3DEB42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6330F" w:rsidRPr="0026330F">
        <w:rPr>
          <w:rFonts w:ascii="Arial" w:hAnsi="Arial" w:cs="Arial"/>
          <w:b/>
          <w:bCs/>
        </w:rPr>
        <w:t>RAN4 CRs to Maintenance for Closed WIs/SIs for REL-18 and earlier - Batch 9</w:t>
      </w:r>
    </w:p>
    <w:p w14:paraId="7B5D6444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82597" w:rsidRPr="004E535C" w14:paraId="31C67042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CE5E3EA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657ACD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224C870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2A52D9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AB9005C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4FA5BD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95EEBF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AF4D9DE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E571A9A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EA450A7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0B6CDD1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00298C8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EABD991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82597" w14:paraId="0DA69C3B" w14:textId="77777777" w:rsidTr="0090320C">
        <w:tc>
          <w:tcPr>
            <w:tcW w:w="879" w:type="dxa"/>
          </w:tcPr>
          <w:p w14:paraId="24CD72FD" w14:textId="77777777" w:rsidR="00C82597" w:rsidRDefault="00C8259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8C113AC" w14:textId="77777777" w:rsidR="00C82597" w:rsidRDefault="00C82597" w:rsidP="0090320C">
            <w:r>
              <w:rPr>
                <w:sz w:val="16"/>
                <w:szCs w:val="16"/>
              </w:rPr>
              <w:t>2406</w:t>
            </w:r>
          </w:p>
        </w:tc>
        <w:tc>
          <w:tcPr>
            <w:tcW w:w="517" w:type="dxa"/>
          </w:tcPr>
          <w:p w14:paraId="221C9D6E" w14:textId="77777777" w:rsidR="00C82597" w:rsidRDefault="00C8259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D046D3" w14:textId="77777777" w:rsidR="00C82597" w:rsidRDefault="00C82597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39D987" w14:textId="77777777" w:rsidR="00C82597" w:rsidRDefault="00C82597" w:rsidP="0090320C">
            <w:r>
              <w:rPr>
                <w:sz w:val="16"/>
                <w:szCs w:val="16"/>
              </w:rPr>
              <w:t>CR on 38.101-1 Remove the superscript NOTE 1 for intra-band contiguous CA</w:t>
            </w:r>
          </w:p>
        </w:tc>
        <w:tc>
          <w:tcPr>
            <w:tcW w:w="517" w:type="dxa"/>
          </w:tcPr>
          <w:p w14:paraId="615AF7D1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E1FCB7" w14:textId="77777777" w:rsidR="00C82597" w:rsidRDefault="00C82597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6DA8F8FB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664A2CF" w14:textId="77777777" w:rsidR="00C82597" w:rsidRDefault="00C82597" w:rsidP="0090320C">
            <w:r>
              <w:rPr>
                <w:sz w:val="16"/>
                <w:szCs w:val="16"/>
              </w:rPr>
              <w:t>R4-2411890</w:t>
            </w:r>
          </w:p>
        </w:tc>
        <w:tc>
          <w:tcPr>
            <w:tcW w:w="1597" w:type="dxa"/>
          </w:tcPr>
          <w:p w14:paraId="5DC688C8" w14:textId="77777777" w:rsidR="00C82597" w:rsidRDefault="00C82597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47A5998" w14:textId="77777777" w:rsidR="00C82597" w:rsidRDefault="00C82597" w:rsidP="0090320C">
            <w:r>
              <w:rPr>
                <w:sz w:val="16"/>
                <w:szCs w:val="16"/>
              </w:rPr>
              <w:t>NR_CA_R17_Intra-Core</w:t>
            </w:r>
          </w:p>
        </w:tc>
        <w:tc>
          <w:tcPr>
            <w:tcW w:w="2323" w:type="dxa"/>
          </w:tcPr>
          <w:p w14:paraId="04CBD624" w14:textId="77777777" w:rsidR="00C82597" w:rsidRDefault="00C82597" w:rsidP="0090320C">
            <w:r>
              <w:rPr>
                <w:sz w:val="16"/>
                <w:szCs w:val="16"/>
              </w:rPr>
              <w:t>6.2A</w:t>
            </w:r>
          </w:p>
        </w:tc>
        <w:tc>
          <w:tcPr>
            <w:tcW w:w="998" w:type="dxa"/>
          </w:tcPr>
          <w:p w14:paraId="1AE2E637" w14:textId="77777777" w:rsidR="00C82597" w:rsidRDefault="00C82597" w:rsidP="0090320C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C82597" w14:paraId="165CFCB4" w14:textId="77777777" w:rsidTr="0090320C">
        <w:tc>
          <w:tcPr>
            <w:tcW w:w="879" w:type="dxa"/>
          </w:tcPr>
          <w:p w14:paraId="4BC44B84" w14:textId="77777777" w:rsidR="00C82597" w:rsidRDefault="00C8259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491D6C0" w14:textId="77777777" w:rsidR="00C82597" w:rsidRDefault="00C82597" w:rsidP="0090320C">
            <w:r>
              <w:rPr>
                <w:sz w:val="16"/>
                <w:szCs w:val="16"/>
              </w:rPr>
              <w:t>2407</w:t>
            </w:r>
          </w:p>
        </w:tc>
        <w:tc>
          <w:tcPr>
            <w:tcW w:w="517" w:type="dxa"/>
          </w:tcPr>
          <w:p w14:paraId="29E86EC0" w14:textId="77777777" w:rsidR="00C82597" w:rsidRDefault="00C8259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ED7DE9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043C65" w14:textId="77777777" w:rsidR="00C82597" w:rsidRDefault="00C82597" w:rsidP="0090320C">
            <w:r>
              <w:rPr>
                <w:sz w:val="16"/>
                <w:szCs w:val="16"/>
              </w:rPr>
              <w:t>Remove the superscript NOTE 1 for intra-band contiguous CA</w:t>
            </w:r>
          </w:p>
        </w:tc>
        <w:tc>
          <w:tcPr>
            <w:tcW w:w="517" w:type="dxa"/>
          </w:tcPr>
          <w:p w14:paraId="5B8DC5FB" w14:textId="77777777" w:rsidR="00C82597" w:rsidRDefault="00C82597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F11F79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5515760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C91BF5D" w14:textId="77777777" w:rsidR="00C82597" w:rsidRDefault="00C82597" w:rsidP="0090320C">
            <w:r>
              <w:rPr>
                <w:sz w:val="16"/>
                <w:szCs w:val="16"/>
              </w:rPr>
              <w:t>R4-2411891</w:t>
            </w:r>
          </w:p>
        </w:tc>
        <w:tc>
          <w:tcPr>
            <w:tcW w:w="1597" w:type="dxa"/>
          </w:tcPr>
          <w:p w14:paraId="1E672330" w14:textId="77777777" w:rsidR="00C82597" w:rsidRDefault="00C82597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5BD9817" w14:textId="77777777" w:rsidR="00C82597" w:rsidRDefault="00C82597" w:rsidP="0090320C">
            <w:r>
              <w:rPr>
                <w:sz w:val="16"/>
                <w:szCs w:val="16"/>
              </w:rPr>
              <w:t>NR_CA_R17_Intra-Core</w:t>
            </w:r>
          </w:p>
        </w:tc>
        <w:tc>
          <w:tcPr>
            <w:tcW w:w="2323" w:type="dxa"/>
          </w:tcPr>
          <w:p w14:paraId="05809847" w14:textId="77777777" w:rsidR="00C82597" w:rsidRDefault="00C82597" w:rsidP="0090320C">
            <w:r>
              <w:rPr>
                <w:sz w:val="16"/>
                <w:szCs w:val="16"/>
              </w:rPr>
              <w:t>6.2A</w:t>
            </w:r>
          </w:p>
        </w:tc>
        <w:tc>
          <w:tcPr>
            <w:tcW w:w="998" w:type="dxa"/>
          </w:tcPr>
          <w:p w14:paraId="315EA141" w14:textId="77777777" w:rsidR="00C82597" w:rsidRDefault="00C82597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82597" w14:paraId="624CC36F" w14:textId="77777777" w:rsidTr="0090320C">
        <w:tc>
          <w:tcPr>
            <w:tcW w:w="879" w:type="dxa"/>
          </w:tcPr>
          <w:p w14:paraId="085740D0" w14:textId="77777777" w:rsidR="00C82597" w:rsidRDefault="00C82597" w:rsidP="009032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65E209D" w14:textId="77777777" w:rsidR="00C82597" w:rsidRDefault="00C82597" w:rsidP="0090320C">
            <w:r>
              <w:rPr>
                <w:sz w:val="16"/>
                <w:szCs w:val="16"/>
              </w:rPr>
              <w:t>4670</w:t>
            </w:r>
          </w:p>
        </w:tc>
        <w:tc>
          <w:tcPr>
            <w:tcW w:w="517" w:type="dxa"/>
          </w:tcPr>
          <w:p w14:paraId="3415F197" w14:textId="77777777" w:rsidR="00C82597" w:rsidRDefault="00C82597" w:rsidP="0090320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8E1FD6E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C43B0E" w14:textId="77777777" w:rsidR="00C82597" w:rsidRDefault="00C82597" w:rsidP="0090320C">
            <w:r>
              <w:rPr>
                <w:sz w:val="16"/>
                <w:szCs w:val="16"/>
              </w:rPr>
              <w:t>CR for BWP wor maintenance</w:t>
            </w:r>
          </w:p>
        </w:tc>
        <w:tc>
          <w:tcPr>
            <w:tcW w:w="517" w:type="dxa"/>
          </w:tcPr>
          <w:p w14:paraId="231A569D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79864C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521F378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285FE9E" w14:textId="77777777" w:rsidR="00C82597" w:rsidRDefault="00C82597" w:rsidP="0090320C">
            <w:r>
              <w:rPr>
                <w:sz w:val="16"/>
                <w:szCs w:val="16"/>
              </w:rPr>
              <w:t>R4-2414096</w:t>
            </w:r>
          </w:p>
        </w:tc>
        <w:tc>
          <w:tcPr>
            <w:tcW w:w="1597" w:type="dxa"/>
          </w:tcPr>
          <w:p w14:paraId="69859377" w14:textId="77777777" w:rsidR="00C82597" w:rsidRDefault="00C82597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477328B" w14:textId="77777777" w:rsidR="00C82597" w:rsidRDefault="00C82597" w:rsidP="0090320C">
            <w:r>
              <w:rPr>
                <w:sz w:val="16"/>
                <w:szCs w:val="16"/>
              </w:rPr>
              <w:t>NR_BWP_wor-Core</w:t>
            </w:r>
          </w:p>
        </w:tc>
        <w:tc>
          <w:tcPr>
            <w:tcW w:w="2323" w:type="dxa"/>
          </w:tcPr>
          <w:p w14:paraId="2BDAE812" w14:textId="77777777" w:rsidR="00C82597" w:rsidRDefault="00C82597" w:rsidP="0090320C">
            <w:r>
              <w:rPr>
                <w:sz w:val="16"/>
                <w:szCs w:val="16"/>
              </w:rPr>
              <w:t>9.1.6, (new) 9.5.7, (new) 9.8.7</w:t>
            </w:r>
          </w:p>
        </w:tc>
        <w:tc>
          <w:tcPr>
            <w:tcW w:w="998" w:type="dxa"/>
          </w:tcPr>
          <w:p w14:paraId="0805D1C2" w14:textId="77777777" w:rsidR="00C82597" w:rsidRDefault="00C82597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C82597" w14:paraId="4B9DEDC8" w14:textId="77777777" w:rsidTr="0090320C">
        <w:tc>
          <w:tcPr>
            <w:tcW w:w="879" w:type="dxa"/>
          </w:tcPr>
          <w:p w14:paraId="35F26FDD" w14:textId="77777777" w:rsidR="00C82597" w:rsidRDefault="00C82597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0BA3266" w14:textId="77777777" w:rsidR="00C82597" w:rsidRDefault="00C82597" w:rsidP="0090320C">
            <w:r>
              <w:rPr>
                <w:sz w:val="16"/>
                <w:szCs w:val="16"/>
              </w:rPr>
              <w:t>4732</w:t>
            </w:r>
          </w:p>
        </w:tc>
        <w:tc>
          <w:tcPr>
            <w:tcW w:w="517" w:type="dxa"/>
          </w:tcPr>
          <w:p w14:paraId="722C46F9" w14:textId="77777777" w:rsidR="00C82597" w:rsidRDefault="00C82597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ABA915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825062" w14:textId="77777777" w:rsidR="00C82597" w:rsidRDefault="00C82597" w:rsidP="0090320C">
            <w:r>
              <w:rPr>
                <w:sz w:val="16"/>
                <w:szCs w:val="16"/>
              </w:rPr>
              <w:t>CR clarifying and correcting the handover interruption time requirements</w:t>
            </w:r>
          </w:p>
        </w:tc>
        <w:tc>
          <w:tcPr>
            <w:tcW w:w="517" w:type="dxa"/>
          </w:tcPr>
          <w:p w14:paraId="4552C3ED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332C8C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D40BB58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75FF98F" w14:textId="77777777" w:rsidR="00C82597" w:rsidRDefault="00C82597" w:rsidP="0090320C">
            <w:r>
              <w:rPr>
                <w:sz w:val="16"/>
                <w:szCs w:val="16"/>
              </w:rPr>
              <w:t>R4-2413949</w:t>
            </w:r>
          </w:p>
        </w:tc>
        <w:tc>
          <w:tcPr>
            <w:tcW w:w="1597" w:type="dxa"/>
          </w:tcPr>
          <w:p w14:paraId="27F5AD94" w14:textId="77777777" w:rsidR="00C82597" w:rsidRDefault="00C82597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710DD50" w14:textId="77777777" w:rsidR="00C82597" w:rsidRDefault="00C82597" w:rsidP="0090320C">
            <w:r>
              <w:rPr>
                <w:sz w:val="16"/>
                <w:szCs w:val="16"/>
              </w:rPr>
              <w:t>NR_BWP_wor-Core</w:t>
            </w:r>
          </w:p>
        </w:tc>
        <w:tc>
          <w:tcPr>
            <w:tcW w:w="2323" w:type="dxa"/>
          </w:tcPr>
          <w:p w14:paraId="7D06F1AB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722263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</w:tr>
      <w:tr w:rsidR="00C82597" w14:paraId="6A05EDA4" w14:textId="77777777" w:rsidTr="0090320C">
        <w:tc>
          <w:tcPr>
            <w:tcW w:w="879" w:type="dxa"/>
          </w:tcPr>
          <w:p w14:paraId="04B7E5E1" w14:textId="77777777" w:rsidR="00C82597" w:rsidRDefault="00C82597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DFAA283" w14:textId="77777777" w:rsidR="00C82597" w:rsidRDefault="00C82597" w:rsidP="0090320C">
            <w:r>
              <w:rPr>
                <w:sz w:val="16"/>
                <w:szCs w:val="16"/>
              </w:rPr>
              <w:t>4806</w:t>
            </w:r>
          </w:p>
        </w:tc>
        <w:tc>
          <w:tcPr>
            <w:tcW w:w="517" w:type="dxa"/>
          </w:tcPr>
          <w:p w14:paraId="333930CA" w14:textId="77777777" w:rsidR="00C82597" w:rsidRDefault="00C82597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118DE0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7C91B6" w14:textId="77777777" w:rsidR="00C82597" w:rsidRDefault="00C82597" w:rsidP="0090320C">
            <w:r>
              <w:rPr>
                <w:sz w:val="16"/>
                <w:szCs w:val="16"/>
              </w:rPr>
              <w:t>CR on test cases for BWP operation without restriction</w:t>
            </w:r>
          </w:p>
        </w:tc>
        <w:tc>
          <w:tcPr>
            <w:tcW w:w="517" w:type="dxa"/>
          </w:tcPr>
          <w:p w14:paraId="65EEA398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06EC11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79B0698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158B476" w14:textId="77777777" w:rsidR="00C82597" w:rsidRDefault="00C82597" w:rsidP="0090320C">
            <w:r>
              <w:rPr>
                <w:sz w:val="16"/>
                <w:szCs w:val="16"/>
              </w:rPr>
              <w:t>R4-2413951</w:t>
            </w:r>
          </w:p>
        </w:tc>
        <w:tc>
          <w:tcPr>
            <w:tcW w:w="1597" w:type="dxa"/>
          </w:tcPr>
          <w:p w14:paraId="330FD208" w14:textId="77777777" w:rsidR="00C82597" w:rsidRDefault="00C82597" w:rsidP="0090320C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00F95B78" w14:textId="77777777" w:rsidR="00C82597" w:rsidRDefault="00C82597" w:rsidP="0090320C">
            <w:r>
              <w:rPr>
                <w:sz w:val="16"/>
                <w:szCs w:val="16"/>
              </w:rPr>
              <w:t>NR_BWP_wor-Perf</w:t>
            </w:r>
          </w:p>
        </w:tc>
        <w:tc>
          <w:tcPr>
            <w:tcW w:w="2323" w:type="dxa"/>
          </w:tcPr>
          <w:p w14:paraId="7936C6E8" w14:textId="77777777" w:rsidR="00C82597" w:rsidRDefault="00C82597" w:rsidP="0090320C">
            <w:r>
              <w:rPr>
                <w:sz w:val="16"/>
                <w:szCs w:val="16"/>
              </w:rPr>
              <w:t>A.4.5.1.12, A.5.5.1.14, A.6.5.1.12, A.7.5.1.13</w:t>
            </w:r>
          </w:p>
        </w:tc>
        <w:tc>
          <w:tcPr>
            <w:tcW w:w="998" w:type="dxa"/>
          </w:tcPr>
          <w:p w14:paraId="4579BAF4" w14:textId="77777777" w:rsidR="00C82597" w:rsidRDefault="00C82597" w:rsidP="0090320C">
            <w:r>
              <w:rPr>
                <w:sz w:val="16"/>
                <w:szCs w:val="16"/>
              </w:rPr>
              <w:t xml:space="preserve">TS/TR ... CR ... ; TS 38.533  ; TS/TR ... CR ... </w:t>
            </w:r>
          </w:p>
        </w:tc>
      </w:tr>
      <w:tr w:rsidR="00C82597" w14:paraId="3D5B1DF5" w14:textId="77777777" w:rsidTr="0090320C">
        <w:tc>
          <w:tcPr>
            <w:tcW w:w="879" w:type="dxa"/>
          </w:tcPr>
          <w:p w14:paraId="007AA5F7" w14:textId="77777777" w:rsidR="00C82597" w:rsidRDefault="00C82597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C3DB218" w14:textId="77777777" w:rsidR="00C82597" w:rsidRDefault="00C82597" w:rsidP="0090320C">
            <w:r>
              <w:rPr>
                <w:sz w:val="16"/>
                <w:szCs w:val="16"/>
              </w:rPr>
              <w:t>4833</w:t>
            </w:r>
          </w:p>
        </w:tc>
        <w:tc>
          <w:tcPr>
            <w:tcW w:w="517" w:type="dxa"/>
          </w:tcPr>
          <w:p w14:paraId="65E639DB" w14:textId="77777777" w:rsidR="00C82597" w:rsidRDefault="00C82597" w:rsidP="0090320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C466498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8DF37C" w14:textId="77777777" w:rsidR="00C82597" w:rsidRDefault="00C82597" w:rsidP="0090320C">
            <w:r>
              <w:rPr>
                <w:sz w:val="16"/>
                <w:szCs w:val="16"/>
              </w:rPr>
              <w:t>(NR_BWP_wor-Core) CR on 38.133 BWP operation without restriction Core</w:t>
            </w:r>
          </w:p>
        </w:tc>
        <w:tc>
          <w:tcPr>
            <w:tcW w:w="517" w:type="dxa"/>
          </w:tcPr>
          <w:p w14:paraId="37C2B4D6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A058F3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98128A2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B00BE31" w14:textId="77777777" w:rsidR="00C82597" w:rsidRDefault="00C82597" w:rsidP="0090320C">
            <w:r>
              <w:rPr>
                <w:sz w:val="16"/>
                <w:szCs w:val="16"/>
              </w:rPr>
              <w:t>R4-2414097</w:t>
            </w:r>
          </w:p>
        </w:tc>
        <w:tc>
          <w:tcPr>
            <w:tcW w:w="1597" w:type="dxa"/>
          </w:tcPr>
          <w:p w14:paraId="168D5B02" w14:textId="77777777" w:rsidR="00C82597" w:rsidRDefault="00C82597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7E92348" w14:textId="77777777" w:rsidR="00C82597" w:rsidRDefault="00C82597" w:rsidP="0090320C">
            <w:r>
              <w:rPr>
                <w:sz w:val="16"/>
                <w:szCs w:val="16"/>
              </w:rPr>
              <w:t>NR_BWP_wor-Core</w:t>
            </w:r>
          </w:p>
        </w:tc>
        <w:tc>
          <w:tcPr>
            <w:tcW w:w="2323" w:type="dxa"/>
          </w:tcPr>
          <w:p w14:paraId="55FB6CE7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8DBB67" w14:textId="77777777" w:rsidR="00C82597" w:rsidRDefault="00C82597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82597" w14:paraId="1FF2B04C" w14:textId="77777777" w:rsidTr="0090320C">
        <w:tc>
          <w:tcPr>
            <w:tcW w:w="879" w:type="dxa"/>
          </w:tcPr>
          <w:p w14:paraId="6B991B0A" w14:textId="77777777" w:rsidR="00C82597" w:rsidRDefault="00C82597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BAF4312" w14:textId="77777777" w:rsidR="00C82597" w:rsidRDefault="00C82597" w:rsidP="0090320C">
            <w:r>
              <w:rPr>
                <w:sz w:val="16"/>
                <w:szCs w:val="16"/>
              </w:rPr>
              <w:t>4834</w:t>
            </w:r>
          </w:p>
        </w:tc>
        <w:tc>
          <w:tcPr>
            <w:tcW w:w="517" w:type="dxa"/>
          </w:tcPr>
          <w:p w14:paraId="3DACEDDE" w14:textId="77777777" w:rsidR="00C82597" w:rsidRDefault="00C82597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2E3FE1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F557999" w14:textId="77777777" w:rsidR="00C82597" w:rsidRDefault="00C82597" w:rsidP="0090320C">
            <w:r>
              <w:rPr>
                <w:sz w:val="16"/>
                <w:szCs w:val="16"/>
              </w:rPr>
              <w:t>(NR_BWP_wor-Perf) CR to 38.133 Test case of L1-RSRP for Option C</w:t>
            </w:r>
          </w:p>
        </w:tc>
        <w:tc>
          <w:tcPr>
            <w:tcW w:w="517" w:type="dxa"/>
          </w:tcPr>
          <w:p w14:paraId="4D26BAC6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D80FC0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8E12014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F986540" w14:textId="77777777" w:rsidR="00C82597" w:rsidRDefault="00C82597" w:rsidP="0090320C">
            <w:r>
              <w:rPr>
                <w:sz w:val="16"/>
                <w:szCs w:val="16"/>
              </w:rPr>
              <w:t>R4-2414030</w:t>
            </w:r>
          </w:p>
        </w:tc>
        <w:tc>
          <w:tcPr>
            <w:tcW w:w="1597" w:type="dxa"/>
          </w:tcPr>
          <w:p w14:paraId="047114C1" w14:textId="77777777" w:rsidR="00C82597" w:rsidRDefault="00C82597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135F50D" w14:textId="77777777" w:rsidR="00C82597" w:rsidRDefault="00C82597" w:rsidP="0090320C">
            <w:r>
              <w:rPr>
                <w:sz w:val="16"/>
                <w:szCs w:val="16"/>
              </w:rPr>
              <w:t>NR_BWP_wor-Perf</w:t>
            </w:r>
          </w:p>
        </w:tc>
        <w:tc>
          <w:tcPr>
            <w:tcW w:w="2323" w:type="dxa"/>
          </w:tcPr>
          <w:p w14:paraId="0E06AB66" w14:textId="77777777" w:rsidR="00C82597" w:rsidRDefault="00C82597" w:rsidP="0090320C">
            <w:r>
              <w:rPr>
                <w:sz w:val="16"/>
                <w:szCs w:val="16"/>
              </w:rPr>
              <w:t>A4.6.4.8, A.5.6.3.7 A.6.6.4.9, A.7.6.3.10</w:t>
            </w:r>
          </w:p>
        </w:tc>
        <w:tc>
          <w:tcPr>
            <w:tcW w:w="998" w:type="dxa"/>
          </w:tcPr>
          <w:p w14:paraId="30EA19F6" w14:textId="77777777" w:rsidR="00C82597" w:rsidRDefault="00C82597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82597" w14:paraId="76C08CA1" w14:textId="77777777" w:rsidTr="0090320C">
        <w:tc>
          <w:tcPr>
            <w:tcW w:w="879" w:type="dxa"/>
          </w:tcPr>
          <w:p w14:paraId="3C621F1A" w14:textId="77777777" w:rsidR="00C82597" w:rsidRDefault="00C82597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B4FEF38" w14:textId="77777777" w:rsidR="00C82597" w:rsidRDefault="00C82597" w:rsidP="0090320C">
            <w:r>
              <w:rPr>
                <w:sz w:val="16"/>
                <w:szCs w:val="16"/>
              </w:rPr>
              <w:t>4857</w:t>
            </w:r>
          </w:p>
        </w:tc>
        <w:tc>
          <w:tcPr>
            <w:tcW w:w="517" w:type="dxa"/>
          </w:tcPr>
          <w:p w14:paraId="6498ED24" w14:textId="77777777" w:rsidR="00C82597" w:rsidRDefault="00C8259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CE67F3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76C85E" w14:textId="77777777" w:rsidR="00C82597" w:rsidRDefault="00C82597" w:rsidP="0090320C">
            <w:r>
              <w:rPr>
                <w:sz w:val="16"/>
                <w:szCs w:val="16"/>
              </w:rPr>
              <w:t>CR on HO TCs for option C</w:t>
            </w:r>
          </w:p>
        </w:tc>
        <w:tc>
          <w:tcPr>
            <w:tcW w:w="517" w:type="dxa"/>
          </w:tcPr>
          <w:p w14:paraId="0DF197FE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609696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C7DAB84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C29DB8A" w14:textId="77777777" w:rsidR="00C82597" w:rsidRDefault="00C82597" w:rsidP="0090320C">
            <w:r>
              <w:rPr>
                <w:sz w:val="16"/>
                <w:szCs w:val="16"/>
              </w:rPr>
              <w:t>R4-2412642</w:t>
            </w:r>
          </w:p>
        </w:tc>
        <w:tc>
          <w:tcPr>
            <w:tcW w:w="1597" w:type="dxa"/>
          </w:tcPr>
          <w:p w14:paraId="6CD82F3F" w14:textId="77777777" w:rsidR="00C82597" w:rsidRDefault="00C82597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C99764E" w14:textId="77777777" w:rsidR="00C82597" w:rsidRDefault="00C82597" w:rsidP="0090320C">
            <w:r>
              <w:rPr>
                <w:sz w:val="16"/>
                <w:szCs w:val="16"/>
              </w:rPr>
              <w:t>NR_BWP_wor-Perf</w:t>
            </w:r>
          </w:p>
        </w:tc>
        <w:tc>
          <w:tcPr>
            <w:tcW w:w="2323" w:type="dxa"/>
          </w:tcPr>
          <w:p w14:paraId="665C4FE5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7201EB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</w:tr>
    </w:tbl>
    <w:p w14:paraId="48DC74F2" w14:textId="77777777" w:rsidR="00E144C4" w:rsidRDefault="00E144C4" w:rsidP="00E144C4"/>
    <w:p w14:paraId="4C7F45A6" w14:textId="77777777" w:rsidR="00E144C4" w:rsidRDefault="00E144C4" w:rsidP="00E144C4"/>
    <w:p w14:paraId="0A6927D2" w14:textId="1A43A693" w:rsidR="00E144C4" w:rsidRDefault="0026330F" w:rsidP="00512C52">
      <w:pPr>
        <w:pStyle w:val="Heading2"/>
        <w:rPr>
          <w:rFonts w:cs="Arial"/>
          <w:noProof/>
        </w:rPr>
      </w:pPr>
      <w:bookmarkStart w:id="2" w:name="_Hlk165992669"/>
      <w:r w:rsidRPr="0026330F">
        <w:rPr>
          <w:noProof/>
        </w:rPr>
        <w:t>RP-242158</w:t>
      </w:r>
    </w:p>
    <w:p w14:paraId="7F294C1F" w14:textId="277D704C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6330F" w:rsidRPr="0026330F">
        <w:rPr>
          <w:rFonts w:ascii="Arial" w:hAnsi="Arial" w:cs="Arial"/>
          <w:b/>
          <w:bCs/>
        </w:rPr>
        <w:t>RAN4 CRs to Maintenance for Closed WIs/SIs for REL-18 and earlier - Batch 10</w:t>
      </w:r>
    </w:p>
    <w:p w14:paraId="6E5A413D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82597" w:rsidRPr="004E535C" w14:paraId="1498354A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0832D8A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76CEB1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E421AF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ED180D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BC0B6FE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38E2F2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67525A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6CF2B07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4B26755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B332621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44AC2BC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31DA526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3559093" w14:textId="77777777" w:rsidR="00C82597" w:rsidRPr="00BF1EB6" w:rsidRDefault="00C825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82597" w14:paraId="6891A32F" w14:textId="77777777" w:rsidTr="0090320C">
        <w:tc>
          <w:tcPr>
            <w:tcW w:w="879" w:type="dxa"/>
          </w:tcPr>
          <w:p w14:paraId="2E412237" w14:textId="77777777" w:rsidR="00C82597" w:rsidRDefault="00C8259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3CA52A7" w14:textId="77777777" w:rsidR="00C82597" w:rsidRDefault="00C82597" w:rsidP="0090320C">
            <w:r>
              <w:rPr>
                <w:sz w:val="16"/>
                <w:szCs w:val="16"/>
              </w:rPr>
              <w:t>2386</w:t>
            </w:r>
          </w:p>
        </w:tc>
        <w:tc>
          <w:tcPr>
            <w:tcW w:w="517" w:type="dxa"/>
          </w:tcPr>
          <w:p w14:paraId="53D18CC2" w14:textId="77777777" w:rsidR="00C82597" w:rsidRDefault="00C82597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11E23E" w14:textId="77777777" w:rsidR="00C82597" w:rsidRDefault="00C82597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21305A" w14:textId="77777777" w:rsidR="00C82597" w:rsidRDefault="00C82597" w:rsidP="0090320C">
            <w:r>
              <w:rPr>
                <w:sz w:val="16"/>
                <w:szCs w:val="16"/>
              </w:rPr>
              <w:t>(NR_CADC_R17_2BDL_xBUL) Removal of CA combinations containing n48(A-C)</w:t>
            </w:r>
          </w:p>
        </w:tc>
        <w:tc>
          <w:tcPr>
            <w:tcW w:w="517" w:type="dxa"/>
          </w:tcPr>
          <w:p w14:paraId="4A48BFA4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ECD356" w14:textId="77777777" w:rsidR="00C82597" w:rsidRDefault="00C82597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0F748581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43251A0" w14:textId="77777777" w:rsidR="00C82597" w:rsidRDefault="00C82597" w:rsidP="0090320C">
            <w:r>
              <w:rPr>
                <w:sz w:val="16"/>
                <w:szCs w:val="16"/>
              </w:rPr>
              <w:t>R4-2414382</w:t>
            </w:r>
          </w:p>
        </w:tc>
        <w:tc>
          <w:tcPr>
            <w:tcW w:w="1597" w:type="dxa"/>
          </w:tcPr>
          <w:p w14:paraId="19721D9A" w14:textId="77777777" w:rsidR="00C82597" w:rsidRDefault="00C82597" w:rsidP="0090320C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9E65272" w14:textId="77777777" w:rsidR="00C82597" w:rsidRDefault="00C82597" w:rsidP="0090320C">
            <w:r>
              <w:rPr>
                <w:sz w:val="16"/>
                <w:szCs w:val="16"/>
              </w:rPr>
              <w:t>NR_CADC_R17_2BDL_xBUL</w:t>
            </w:r>
          </w:p>
        </w:tc>
        <w:tc>
          <w:tcPr>
            <w:tcW w:w="2323" w:type="dxa"/>
          </w:tcPr>
          <w:p w14:paraId="23F5AD6B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0A98B8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</w:tr>
      <w:tr w:rsidR="00C82597" w14:paraId="23EDBE41" w14:textId="77777777" w:rsidTr="0090320C">
        <w:tc>
          <w:tcPr>
            <w:tcW w:w="879" w:type="dxa"/>
          </w:tcPr>
          <w:p w14:paraId="362E21D5" w14:textId="77777777" w:rsidR="00C82597" w:rsidRDefault="00C8259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2D4C777" w14:textId="77777777" w:rsidR="00C82597" w:rsidRDefault="00C82597" w:rsidP="0090320C">
            <w:r>
              <w:rPr>
                <w:sz w:val="16"/>
                <w:szCs w:val="16"/>
              </w:rPr>
              <w:t>2387</w:t>
            </w:r>
          </w:p>
        </w:tc>
        <w:tc>
          <w:tcPr>
            <w:tcW w:w="517" w:type="dxa"/>
          </w:tcPr>
          <w:p w14:paraId="57F4E6F6" w14:textId="77777777" w:rsidR="00C82597" w:rsidRDefault="00C8259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4D5730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16B4E3" w14:textId="77777777" w:rsidR="00C82597" w:rsidRDefault="00C82597" w:rsidP="0090320C">
            <w:r>
              <w:rPr>
                <w:sz w:val="16"/>
                <w:szCs w:val="16"/>
              </w:rPr>
              <w:t>(NR_CADC_R17_2BDL_xBUL) Removal of CA combinations containing n48(A-C)</w:t>
            </w:r>
          </w:p>
        </w:tc>
        <w:tc>
          <w:tcPr>
            <w:tcW w:w="517" w:type="dxa"/>
          </w:tcPr>
          <w:p w14:paraId="1D264A40" w14:textId="77777777" w:rsidR="00C82597" w:rsidRDefault="00C82597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0FB2E4C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F2C0A87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79CAC9D" w14:textId="77777777" w:rsidR="00C82597" w:rsidRDefault="00C82597" w:rsidP="0090320C">
            <w:r>
              <w:rPr>
                <w:sz w:val="16"/>
                <w:szCs w:val="16"/>
              </w:rPr>
              <w:t>R4-2411533</w:t>
            </w:r>
          </w:p>
        </w:tc>
        <w:tc>
          <w:tcPr>
            <w:tcW w:w="1597" w:type="dxa"/>
          </w:tcPr>
          <w:p w14:paraId="5096FF7E" w14:textId="77777777" w:rsidR="00C82597" w:rsidRDefault="00C82597" w:rsidP="0090320C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BD4535F" w14:textId="77777777" w:rsidR="00C82597" w:rsidRDefault="00C82597" w:rsidP="0090320C">
            <w:r>
              <w:rPr>
                <w:sz w:val="16"/>
                <w:szCs w:val="16"/>
              </w:rPr>
              <w:t>NR_CADC_R17_2BDL_xBUL</w:t>
            </w:r>
          </w:p>
        </w:tc>
        <w:tc>
          <w:tcPr>
            <w:tcW w:w="2323" w:type="dxa"/>
          </w:tcPr>
          <w:p w14:paraId="2B8F521C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4DB38C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</w:tr>
      <w:tr w:rsidR="00C82597" w14:paraId="52D85180" w14:textId="77777777" w:rsidTr="0090320C">
        <w:tc>
          <w:tcPr>
            <w:tcW w:w="879" w:type="dxa"/>
          </w:tcPr>
          <w:p w14:paraId="72A88685" w14:textId="77777777" w:rsidR="00C82597" w:rsidRDefault="00C8259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63DA463" w14:textId="77777777" w:rsidR="00C82597" w:rsidRDefault="00C82597" w:rsidP="0090320C">
            <w:r>
              <w:rPr>
                <w:sz w:val="16"/>
                <w:szCs w:val="16"/>
              </w:rPr>
              <w:t>2400</w:t>
            </w:r>
          </w:p>
        </w:tc>
        <w:tc>
          <w:tcPr>
            <w:tcW w:w="517" w:type="dxa"/>
          </w:tcPr>
          <w:p w14:paraId="45D83E69" w14:textId="77777777" w:rsidR="00C82597" w:rsidRDefault="00C82597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DF10D2" w14:textId="77777777" w:rsidR="00C82597" w:rsidRDefault="00C82597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95177C" w14:textId="77777777" w:rsidR="00C82597" w:rsidRDefault="00C82597" w:rsidP="0090320C">
            <w:r>
              <w:rPr>
                <w:sz w:val="16"/>
                <w:szCs w:val="16"/>
              </w:rPr>
              <w:t>(NR_CADC_R17_3BDL_2BUL-Core) CR for TS 38.101-1 on UE configured power relaxation for special component bands (R17)</w:t>
            </w:r>
          </w:p>
        </w:tc>
        <w:tc>
          <w:tcPr>
            <w:tcW w:w="517" w:type="dxa"/>
          </w:tcPr>
          <w:p w14:paraId="45B2F006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AEF94E" w14:textId="77777777" w:rsidR="00C82597" w:rsidRDefault="00C82597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5F9F3173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938FC63" w14:textId="77777777" w:rsidR="00C82597" w:rsidRDefault="00C82597" w:rsidP="0090320C">
            <w:r>
              <w:rPr>
                <w:sz w:val="16"/>
                <w:szCs w:val="16"/>
              </w:rPr>
              <w:t>R4-2414373</w:t>
            </w:r>
          </w:p>
        </w:tc>
        <w:tc>
          <w:tcPr>
            <w:tcW w:w="1597" w:type="dxa"/>
          </w:tcPr>
          <w:p w14:paraId="1A376C96" w14:textId="77777777" w:rsidR="00C82597" w:rsidRDefault="00C82597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B4D6B77" w14:textId="77777777" w:rsidR="00C82597" w:rsidRDefault="00C82597" w:rsidP="0090320C">
            <w:r>
              <w:rPr>
                <w:sz w:val="16"/>
                <w:szCs w:val="16"/>
              </w:rPr>
              <w:t>NR_CADC_R17_3BDL_2BUL-Core</w:t>
            </w:r>
          </w:p>
        </w:tc>
        <w:tc>
          <w:tcPr>
            <w:tcW w:w="2323" w:type="dxa"/>
          </w:tcPr>
          <w:p w14:paraId="44209E2E" w14:textId="77777777" w:rsidR="00C82597" w:rsidRDefault="00C82597" w:rsidP="0090320C">
            <w:r>
              <w:rPr>
                <w:sz w:val="16"/>
                <w:szCs w:val="16"/>
              </w:rPr>
              <w:t>6.2A.4.2.4</w:t>
            </w:r>
          </w:p>
        </w:tc>
        <w:tc>
          <w:tcPr>
            <w:tcW w:w="998" w:type="dxa"/>
          </w:tcPr>
          <w:p w14:paraId="32611E68" w14:textId="77777777" w:rsidR="00C82597" w:rsidRDefault="00C82597" w:rsidP="0090320C">
            <w:r>
              <w:rPr>
                <w:sz w:val="16"/>
                <w:szCs w:val="16"/>
              </w:rPr>
              <w:t xml:space="preserve">TS/TR ... CR ... ; TS/TR ... CR ... 38.521-1; TS/TR ... CR ... </w:t>
            </w:r>
          </w:p>
        </w:tc>
      </w:tr>
      <w:tr w:rsidR="00C82597" w14:paraId="0E4FD922" w14:textId="77777777" w:rsidTr="0090320C">
        <w:tc>
          <w:tcPr>
            <w:tcW w:w="879" w:type="dxa"/>
          </w:tcPr>
          <w:p w14:paraId="4FBB6D8C" w14:textId="77777777" w:rsidR="00C82597" w:rsidRDefault="00C8259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46669BA" w14:textId="77777777" w:rsidR="00C82597" w:rsidRDefault="00C82597" w:rsidP="0090320C">
            <w:r>
              <w:rPr>
                <w:sz w:val="16"/>
                <w:szCs w:val="16"/>
              </w:rPr>
              <w:t>2401</w:t>
            </w:r>
          </w:p>
        </w:tc>
        <w:tc>
          <w:tcPr>
            <w:tcW w:w="517" w:type="dxa"/>
          </w:tcPr>
          <w:p w14:paraId="47F2E48E" w14:textId="77777777" w:rsidR="00C82597" w:rsidRDefault="00C8259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36E936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9D9D59" w14:textId="77777777" w:rsidR="00C82597" w:rsidRDefault="00C82597" w:rsidP="0090320C">
            <w:r>
              <w:rPr>
                <w:sz w:val="16"/>
                <w:szCs w:val="16"/>
              </w:rPr>
              <w:t>(NR_CADC_R18_3BDL_xBUL-Core) CR for TS 38.101-1 on UE configured power relaxation for special component bands (R18)</w:t>
            </w:r>
          </w:p>
        </w:tc>
        <w:tc>
          <w:tcPr>
            <w:tcW w:w="517" w:type="dxa"/>
          </w:tcPr>
          <w:p w14:paraId="46AA4C47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3D1DD5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9AE2648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8FF70F3" w14:textId="77777777" w:rsidR="00C82597" w:rsidRDefault="00C82597" w:rsidP="0090320C">
            <w:r>
              <w:rPr>
                <w:sz w:val="16"/>
                <w:szCs w:val="16"/>
              </w:rPr>
              <w:t>R4-2411833</w:t>
            </w:r>
          </w:p>
        </w:tc>
        <w:tc>
          <w:tcPr>
            <w:tcW w:w="1597" w:type="dxa"/>
          </w:tcPr>
          <w:p w14:paraId="4A9CD71E" w14:textId="77777777" w:rsidR="00C82597" w:rsidRDefault="00C82597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DF5869E" w14:textId="77777777" w:rsidR="00C82597" w:rsidRDefault="00C82597" w:rsidP="0090320C">
            <w:r>
              <w:rPr>
                <w:sz w:val="16"/>
                <w:szCs w:val="16"/>
              </w:rPr>
              <w:t>NR_CADC_R18_yBDL_xBUL-Core, NR_CADC_R18_3BDL_xBUL-Core, LTE_NR_Simult_RxTx_R18-Core</w:t>
            </w:r>
          </w:p>
        </w:tc>
        <w:tc>
          <w:tcPr>
            <w:tcW w:w="2323" w:type="dxa"/>
          </w:tcPr>
          <w:p w14:paraId="4F3A4ABE" w14:textId="77777777" w:rsidR="00C82597" w:rsidRDefault="00C82597" w:rsidP="0090320C">
            <w:r>
              <w:rPr>
                <w:sz w:val="16"/>
                <w:szCs w:val="16"/>
              </w:rPr>
              <w:t>6.2A.4.2.4, 6.2A.4.2.5, 6.2A.4.2.6</w:t>
            </w:r>
          </w:p>
        </w:tc>
        <w:tc>
          <w:tcPr>
            <w:tcW w:w="998" w:type="dxa"/>
          </w:tcPr>
          <w:p w14:paraId="0A5231DE" w14:textId="77777777" w:rsidR="00C82597" w:rsidRDefault="00C82597" w:rsidP="0090320C">
            <w:r>
              <w:rPr>
                <w:sz w:val="16"/>
                <w:szCs w:val="16"/>
              </w:rPr>
              <w:t xml:space="preserve">TS/TR ... CR ... ; TS/TR ... CR ... 38.521-1; TS/TR ... CR ... </w:t>
            </w:r>
          </w:p>
        </w:tc>
      </w:tr>
      <w:tr w:rsidR="00C82597" w14:paraId="3FF5CBEC" w14:textId="77777777" w:rsidTr="0090320C">
        <w:tc>
          <w:tcPr>
            <w:tcW w:w="879" w:type="dxa"/>
          </w:tcPr>
          <w:p w14:paraId="2849ABC5" w14:textId="77777777" w:rsidR="00C82597" w:rsidRDefault="00C8259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D4F63CF" w14:textId="77777777" w:rsidR="00C82597" w:rsidRDefault="00C82597" w:rsidP="0090320C">
            <w:r>
              <w:rPr>
                <w:sz w:val="16"/>
                <w:szCs w:val="16"/>
              </w:rPr>
              <w:t>2426</w:t>
            </w:r>
          </w:p>
        </w:tc>
        <w:tc>
          <w:tcPr>
            <w:tcW w:w="517" w:type="dxa"/>
          </w:tcPr>
          <w:p w14:paraId="59B4BB5D" w14:textId="77777777" w:rsidR="00C82597" w:rsidRDefault="00C8259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84BD59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60BBA6" w14:textId="77777777" w:rsidR="00C82597" w:rsidRDefault="00C82597" w:rsidP="0090320C">
            <w:r>
              <w:rPr>
                <w:sz w:val="16"/>
                <w:szCs w:val="16"/>
              </w:rPr>
              <w:t>CR 38.101-1 correcting 2 bands NR CA configuration tables</w:t>
            </w:r>
          </w:p>
        </w:tc>
        <w:tc>
          <w:tcPr>
            <w:tcW w:w="517" w:type="dxa"/>
          </w:tcPr>
          <w:p w14:paraId="2A0BB19D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A99380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D8C6993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EBAD83C" w14:textId="77777777" w:rsidR="00C82597" w:rsidRDefault="00C82597" w:rsidP="0090320C">
            <w:r>
              <w:rPr>
                <w:sz w:val="16"/>
                <w:szCs w:val="16"/>
              </w:rPr>
              <w:t>R4-2412375</w:t>
            </w:r>
          </w:p>
        </w:tc>
        <w:tc>
          <w:tcPr>
            <w:tcW w:w="1597" w:type="dxa"/>
          </w:tcPr>
          <w:p w14:paraId="4106599A" w14:textId="77777777" w:rsidR="00C82597" w:rsidRDefault="00C82597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BA840B0" w14:textId="77777777" w:rsidR="00C82597" w:rsidRDefault="00C82597" w:rsidP="0090320C">
            <w:r>
              <w:rPr>
                <w:sz w:val="16"/>
                <w:szCs w:val="16"/>
              </w:rPr>
              <w:t>NR_CADC_R18_2BDL_xBUL</w:t>
            </w:r>
          </w:p>
        </w:tc>
        <w:tc>
          <w:tcPr>
            <w:tcW w:w="2323" w:type="dxa"/>
          </w:tcPr>
          <w:p w14:paraId="70C66E4F" w14:textId="77777777" w:rsidR="00C82597" w:rsidRDefault="00C82597" w:rsidP="0090320C">
            <w:r>
              <w:rPr>
                <w:sz w:val="16"/>
                <w:szCs w:val="16"/>
              </w:rPr>
              <w:t>5.5</w:t>
            </w:r>
          </w:p>
        </w:tc>
        <w:tc>
          <w:tcPr>
            <w:tcW w:w="998" w:type="dxa"/>
          </w:tcPr>
          <w:p w14:paraId="0782CCC1" w14:textId="77777777" w:rsidR="00C82597" w:rsidRDefault="00C82597" w:rsidP="0090320C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C82597" w14:paraId="492091B9" w14:textId="77777777" w:rsidTr="0090320C">
        <w:tc>
          <w:tcPr>
            <w:tcW w:w="879" w:type="dxa"/>
          </w:tcPr>
          <w:p w14:paraId="539D0555" w14:textId="77777777" w:rsidR="00C82597" w:rsidRDefault="00C8259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9E27D99" w14:textId="77777777" w:rsidR="00C82597" w:rsidRDefault="00C82597" w:rsidP="0090320C">
            <w:r>
              <w:rPr>
                <w:sz w:val="16"/>
                <w:szCs w:val="16"/>
              </w:rPr>
              <w:t>2427</w:t>
            </w:r>
          </w:p>
        </w:tc>
        <w:tc>
          <w:tcPr>
            <w:tcW w:w="517" w:type="dxa"/>
          </w:tcPr>
          <w:p w14:paraId="10F929C1" w14:textId="77777777" w:rsidR="00C82597" w:rsidRDefault="00C8259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C39C6B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547D68" w14:textId="77777777" w:rsidR="00C82597" w:rsidRDefault="00C82597" w:rsidP="0090320C">
            <w:r>
              <w:rPr>
                <w:sz w:val="16"/>
                <w:szCs w:val="16"/>
              </w:rPr>
              <w:t>CR 38.101-1 correcting 3 bands NR CA configuration tables</w:t>
            </w:r>
          </w:p>
        </w:tc>
        <w:tc>
          <w:tcPr>
            <w:tcW w:w="517" w:type="dxa"/>
          </w:tcPr>
          <w:p w14:paraId="2C5BABAA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D56B07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D77D651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965B50C" w14:textId="77777777" w:rsidR="00C82597" w:rsidRDefault="00C82597" w:rsidP="0090320C">
            <w:r>
              <w:rPr>
                <w:sz w:val="16"/>
                <w:szCs w:val="16"/>
              </w:rPr>
              <w:t>R4-2412377</w:t>
            </w:r>
          </w:p>
        </w:tc>
        <w:tc>
          <w:tcPr>
            <w:tcW w:w="1597" w:type="dxa"/>
          </w:tcPr>
          <w:p w14:paraId="0DDF5C1D" w14:textId="77777777" w:rsidR="00C82597" w:rsidRDefault="00C82597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CDD7457" w14:textId="77777777" w:rsidR="00C82597" w:rsidRDefault="00C82597" w:rsidP="0090320C">
            <w:r>
              <w:rPr>
                <w:sz w:val="16"/>
                <w:szCs w:val="16"/>
              </w:rPr>
              <w:t>NR_CADC_R18_3BDL_xBUL</w:t>
            </w:r>
          </w:p>
        </w:tc>
        <w:tc>
          <w:tcPr>
            <w:tcW w:w="2323" w:type="dxa"/>
          </w:tcPr>
          <w:p w14:paraId="66C50319" w14:textId="77777777" w:rsidR="00C82597" w:rsidRDefault="00C82597" w:rsidP="0090320C">
            <w:r>
              <w:rPr>
                <w:sz w:val="16"/>
                <w:szCs w:val="16"/>
              </w:rPr>
              <w:t>5.5</w:t>
            </w:r>
          </w:p>
        </w:tc>
        <w:tc>
          <w:tcPr>
            <w:tcW w:w="998" w:type="dxa"/>
          </w:tcPr>
          <w:p w14:paraId="2F14B997" w14:textId="77777777" w:rsidR="00C82597" w:rsidRDefault="00C82597" w:rsidP="0090320C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C82597" w14:paraId="0306698F" w14:textId="77777777" w:rsidTr="0090320C">
        <w:tc>
          <w:tcPr>
            <w:tcW w:w="879" w:type="dxa"/>
          </w:tcPr>
          <w:p w14:paraId="01834512" w14:textId="77777777" w:rsidR="00C82597" w:rsidRDefault="00C8259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3FD755E" w14:textId="77777777" w:rsidR="00C82597" w:rsidRDefault="00C82597" w:rsidP="0090320C">
            <w:r>
              <w:rPr>
                <w:sz w:val="16"/>
                <w:szCs w:val="16"/>
              </w:rPr>
              <w:t>2428</w:t>
            </w:r>
          </w:p>
        </w:tc>
        <w:tc>
          <w:tcPr>
            <w:tcW w:w="517" w:type="dxa"/>
          </w:tcPr>
          <w:p w14:paraId="4D8C68F9" w14:textId="77777777" w:rsidR="00C82597" w:rsidRDefault="00C8259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A3E4EC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920668" w14:textId="77777777" w:rsidR="00C82597" w:rsidRDefault="00C82597" w:rsidP="0090320C">
            <w:r>
              <w:rPr>
                <w:sz w:val="16"/>
                <w:szCs w:val="16"/>
              </w:rPr>
              <w:t>CR 38.101-1 correcting 4 bands NR CA configuration tables</w:t>
            </w:r>
          </w:p>
        </w:tc>
        <w:tc>
          <w:tcPr>
            <w:tcW w:w="517" w:type="dxa"/>
          </w:tcPr>
          <w:p w14:paraId="4D0C80FF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BD9FD5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CA9AF7B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4BDDA53" w14:textId="77777777" w:rsidR="00C82597" w:rsidRDefault="00C82597" w:rsidP="0090320C">
            <w:r>
              <w:rPr>
                <w:sz w:val="16"/>
                <w:szCs w:val="16"/>
              </w:rPr>
              <w:t>R4-2412379</w:t>
            </w:r>
          </w:p>
        </w:tc>
        <w:tc>
          <w:tcPr>
            <w:tcW w:w="1597" w:type="dxa"/>
          </w:tcPr>
          <w:p w14:paraId="226D776C" w14:textId="77777777" w:rsidR="00C82597" w:rsidRDefault="00C82597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C8B38D5" w14:textId="77777777" w:rsidR="00C82597" w:rsidRDefault="00C82597" w:rsidP="0090320C">
            <w:r>
              <w:rPr>
                <w:sz w:val="16"/>
                <w:szCs w:val="16"/>
              </w:rPr>
              <w:t>NR_CADC_R18_yBDL_xBUL</w:t>
            </w:r>
          </w:p>
        </w:tc>
        <w:tc>
          <w:tcPr>
            <w:tcW w:w="2323" w:type="dxa"/>
          </w:tcPr>
          <w:p w14:paraId="641031F9" w14:textId="77777777" w:rsidR="00C82597" w:rsidRDefault="00C82597" w:rsidP="0090320C">
            <w:r>
              <w:rPr>
                <w:sz w:val="16"/>
                <w:szCs w:val="16"/>
              </w:rPr>
              <w:t>5.5</w:t>
            </w:r>
          </w:p>
        </w:tc>
        <w:tc>
          <w:tcPr>
            <w:tcW w:w="998" w:type="dxa"/>
          </w:tcPr>
          <w:p w14:paraId="5C59FB31" w14:textId="77777777" w:rsidR="00C82597" w:rsidRDefault="00C82597" w:rsidP="0090320C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C82597" w14:paraId="3173E928" w14:textId="77777777" w:rsidTr="0090320C">
        <w:tc>
          <w:tcPr>
            <w:tcW w:w="879" w:type="dxa"/>
          </w:tcPr>
          <w:p w14:paraId="280C55DD" w14:textId="77777777" w:rsidR="00C82597" w:rsidRDefault="00C8259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C46BAA1" w14:textId="77777777" w:rsidR="00C82597" w:rsidRDefault="00C82597" w:rsidP="0090320C">
            <w:r>
              <w:rPr>
                <w:sz w:val="16"/>
                <w:szCs w:val="16"/>
              </w:rPr>
              <w:t>2430</w:t>
            </w:r>
          </w:p>
        </w:tc>
        <w:tc>
          <w:tcPr>
            <w:tcW w:w="517" w:type="dxa"/>
          </w:tcPr>
          <w:p w14:paraId="40729DF0" w14:textId="77777777" w:rsidR="00C82597" w:rsidRDefault="00C8259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21C5F3" w14:textId="77777777" w:rsidR="00C82597" w:rsidRDefault="00C82597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B3B2E1" w14:textId="77777777" w:rsidR="00C82597" w:rsidRDefault="00C82597" w:rsidP="0090320C">
            <w:r>
              <w:rPr>
                <w:sz w:val="16"/>
                <w:szCs w:val="16"/>
              </w:rPr>
              <w:t>CR on MSD value correction for power class 5 cross band isolation</w:t>
            </w:r>
          </w:p>
        </w:tc>
        <w:tc>
          <w:tcPr>
            <w:tcW w:w="517" w:type="dxa"/>
          </w:tcPr>
          <w:p w14:paraId="12E20CAD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0CFF66" w14:textId="77777777" w:rsidR="00C82597" w:rsidRDefault="00C82597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5EAEA885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D83E68E" w14:textId="77777777" w:rsidR="00C82597" w:rsidRDefault="00C82597" w:rsidP="0090320C">
            <w:r>
              <w:rPr>
                <w:sz w:val="16"/>
                <w:szCs w:val="16"/>
              </w:rPr>
              <w:t>R4-2412412</w:t>
            </w:r>
          </w:p>
        </w:tc>
        <w:tc>
          <w:tcPr>
            <w:tcW w:w="1597" w:type="dxa"/>
          </w:tcPr>
          <w:p w14:paraId="7830D988" w14:textId="77777777" w:rsidR="00C82597" w:rsidRDefault="00C82597" w:rsidP="0090320C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</w:tcPr>
          <w:p w14:paraId="051631AB" w14:textId="77777777" w:rsidR="00C82597" w:rsidRDefault="00C82597" w:rsidP="0090320C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3F7C18F4" w14:textId="77777777" w:rsidR="00C82597" w:rsidRDefault="00C82597" w:rsidP="0090320C">
            <w:r>
              <w:rPr>
                <w:sz w:val="16"/>
                <w:szCs w:val="16"/>
              </w:rPr>
              <w:t>7.3A.6</w:t>
            </w:r>
          </w:p>
        </w:tc>
        <w:tc>
          <w:tcPr>
            <w:tcW w:w="998" w:type="dxa"/>
          </w:tcPr>
          <w:p w14:paraId="16D62C73" w14:textId="77777777" w:rsidR="00C82597" w:rsidRDefault="00C82597" w:rsidP="0090320C">
            <w:r>
              <w:rPr>
                <w:sz w:val="16"/>
                <w:szCs w:val="16"/>
              </w:rPr>
              <w:t xml:space="preserve">TS/TR ... CR ... ; TS 38.521-1;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C82597" w14:paraId="46AC3637" w14:textId="77777777" w:rsidTr="0090320C">
        <w:tc>
          <w:tcPr>
            <w:tcW w:w="879" w:type="dxa"/>
          </w:tcPr>
          <w:p w14:paraId="46C471E8" w14:textId="77777777" w:rsidR="00C82597" w:rsidRDefault="00C82597" w:rsidP="0090320C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7952AAF8" w14:textId="77777777" w:rsidR="00C82597" w:rsidRDefault="00C82597" w:rsidP="0090320C">
            <w:r>
              <w:rPr>
                <w:sz w:val="16"/>
                <w:szCs w:val="16"/>
              </w:rPr>
              <w:t>2432</w:t>
            </w:r>
          </w:p>
        </w:tc>
        <w:tc>
          <w:tcPr>
            <w:tcW w:w="517" w:type="dxa"/>
          </w:tcPr>
          <w:p w14:paraId="7375D630" w14:textId="77777777" w:rsidR="00C82597" w:rsidRDefault="00C8259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A6F770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6F2AE0" w14:textId="77777777" w:rsidR="00C82597" w:rsidRDefault="00C82597" w:rsidP="0090320C">
            <w:r>
              <w:rPr>
                <w:sz w:val="16"/>
                <w:szCs w:val="16"/>
              </w:rPr>
              <w:t>CR on MSD value correction for power class 5 cross band isolation</w:t>
            </w:r>
          </w:p>
        </w:tc>
        <w:tc>
          <w:tcPr>
            <w:tcW w:w="517" w:type="dxa"/>
          </w:tcPr>
          <w:p w14:paraId="3DCCAD24" w14:textId="77777777" w:rsidR="00C82597" w:rsidRDefault="00C82597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01B08C7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82CBE2A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7884579" w14:textId="77777777" w:rsidR="00C82597" w:rsidRDefault="00C82597" w:rsidP="0090320C">
            <w:r>
              <w:rPr>
                <w:sz w:val="16"/>
                <w:szCs w:val="16"/>
              </w:rPr>
              <w:t>R4-2412430</w:t>
            </w:r>
          </w:p>
        </w:tc>
        <w:tc>
          <w:tcPr>
            <w:tcW w:w="1597" w:type="dxa"/>
          </w:tcPr>
          <w:p w14:paraId="51DE023B" w14:textId="77777777" w:rsidR="00C82597" w:rsidRDefault="00C82597" w:rsidP="0090320C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</w:tcPr>
          <w:p w14:paraId="4D087204" w14:textId="77777777" w:rsidR="00C82597" w:rsidRDefault="00C82597" w:rsidP="0090320C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580AE276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9EAEFF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</w:tr>
      <w:tr w:rsidR="00C82597" w14:paraId="5261564E" w14:textId="77777777" w:rsidTr="0090320C">
        <w:tc>
          <w:tcPr>
            <w:tcW w:w="879" w:type="dxa"/>
          </w:tcPr>
          <w:p w14:paraId="57A8C40E" w14:textId="77777777" w:rsidR="00C82597" w:rsidRDefault="00C8259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0763265" w14:textId="77777777" w:rsidR="00C82597" w:rsidRDefault="00C82597" w:rsidP="0090320C">
            <w:r>
              <w:rPr>
                <w:sz w:val="16"/>
                <w:szCs w:val="16"/>
              </w:rPr>
              <w:t>2457</w:t>
            </w:r>
          </w:p>
        </w:tc>
        <w:tc>
          <w:tcPr>
            <w:tcW w:w="517" w:type="dxa"/>
          </w:tcPr>
          <w:p w14:paraId="5177EFFB" w14:textId="77777777" w:rsidR="00C82597" w:rsidRDefault="00C82597" w:rsidP="0090320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13E5F3C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D820B7" w14:textId="77777777" w:rsidR="00C82597" w:rsidRDefault="00C82597" w:rsidP="0090320C">
            <w:r>
              <w:rPr>
                <w:sz w:val="16"/>
                <w:szCs w:val="16"/>
              </w:rPr>
              <w:t>CR for NR CA Harmonic Mixing clean-up PC3 PC5</w:t>
            </w:r>
          </w:p>
        </w:tc>
        <w:tc>
          <w:tcPr>
            <w:tcW w:w="517" w:type="dxa"/>
          </w:tcPr>
          <w:p w14:paraId="0E6BF4DC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9D5BD6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5D8F842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FB8DBCE" w14:textId="77777777" w:rsidR="00C82597" w:rsidRDefault="00C82597" w:rsidP="0090320C">
            <w:r>
              <w:rPr>
                <w:sz w:val="16"/>
                <w:szCs w:val="16"/>
              </w:rPr>
              <w:t>R4-2414439</w:t>
            </w:r>
          </w:p>
        </w:tc>
        <w:tc>
          <w:tcPr>
            <w:tcW w:w="1597" w:type="dxa"/>
          </w:tcPr>
          <w:p w14:paraId="71D57A40" w14:textId="77777777" w:rsidR="00C82597" w:rsidRDefault="00C82597" w:rsidP="0090320C">
            <w:r>
              <w:rPr>
                <w:sz w:val="16"/>
                <w:szCs w:val="16"/>
              </w:rPr>
              <w:t>Qualcomm France, Skyworks Inc, Nokia</w:t>
            </w:r>
          </w:p>
        </w:tc>
        <w:tc>
          <w:tcPr>
            <w:tcW w:w="1122" w:type="dxa"/>
          </w:tcPr>
          <w:p w14:paraId="25BFD260" w14:textId="77777777" w:rsidR="00C82597" w:rsidRDefault="00C82597" w:rsidP="0090320C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4AF680B8" w14:textId="77777777" w:rsidR="00C82597" w:rsidRDefault="00C82597" w:rsidP="0090320C">
            <w:r>
              <w:rPr>
                <w:sz w:val="16"/>
                <w:szCs w:val="16"/>
              </w:rPr>
              <w:t>7.3A.4</w:t>
            </w:r>
          </w:p>
        </w:tc>
        <w:tc>
          <w:tcPr>
            <w:tcW w:w="998" w:type="dxa"/>
          </w:tcPr>
          <w:p w14:paraId="6DB4F67F" w14:textId="77777777" w:rsidR="00C82597" w:rsidRDefault="00C82597" w:rsidP="0090320C"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 w:rsidR="00C82597" w14:paraId="207D8563" w14:textId="77777777" w:rsidTr="0090320C">
        <w:tc>
          <w:tcPr>
            <w:tcW w:w="879" w:type="dxa"/>
          </w:tcPr>
          <w:p w14:paraId="7B38C506" w14:textId="77777777" w:rsidR="00C82597" w:rsidRDefault="00C8259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BEB7D73" w14:textId="77777777" w:rsidR="00C82597" w:rsidRDefault="00C82597" w:rsidP="0090320C">
            <w:r>
              <w:rPr>
                <w:sz w:val="16"/>
                <w:szCs w:val="16"/>
              </w:rPr>
              <w:t>2459</w:t>
            </w:r>
          </w:p>
        </w:tc>
        <w:tc>
          <w:tcPr>
            <w:tcW w:w="517" w:type="dxa"/>
          </w:tcPr>
          <w:p w14:paraId="243891CD" w14:textId="77777777" w:rsidR="00C82597" w:rsidRDefault="00C82597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3E23F7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F680F0" w14:textId="77777777" w:rsidR="00C82597" w:rsidRDefault="00C82597" w:rsidP="0090320C">
            <w:r>
              <w:rPr>
                <w:sz w:val="16"/>
                <w:szCs w:val="16"/>
              </w:rPr>
              <w:t>CR Adding missing MSD for CA_n2A-n66A and for CA_n25A-n66A PC3</w:t>
            </w:r>
          </w:p>
        </w:tc>
        <w:tc>
          <w:tcPr>
            <w:tcW w:w="517" w:type="dxa"/>
          </w:tcPr>
          <w:p w14:paraId="3EBD5898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FC9E28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64C1D53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10DED37" w14:textId="77777777" w:rsidR="00C82597" w:rsidRDefault="00C82597" w:rsidP="0090320C">
            <w:r>
              <w:rPr>
                <w:sz w:val="16"/>
                <w:szCs w:val="16"/>
              </w:rPr>
              <w:t>R4-2414383</w:t>
            </w:r>
          </w:p>
        </w:tc>
        <w:tc>
          <w:tcPr>
            <w:tcW w:w="1597" w:type="dxa"/>
          </w:tcPr>
          <w:p w14:paraId="6E524A4B" w14:textId="77777777" w:rsidR="00C82597" w:rsidRDefault="00C82597" w:rsidP="0090320C">
            <w:r>
              <w:rPr>
                <w:sz w:val="16"/>
                <w:szCs w:val="16"/>
              </w:rPr>
              <w:t>Qualcomm France, Skyworks Inc.</w:t>
            </w:r>
          </w:p>
        </w:tc>
        <w:tc>
          <w:tcPr>
            <w:tcW w:w="1122" w:type="dxa"/>
          </w:tcPr>
          <w:p w14:paraId="65F90DFD" w14:textId="77777777" w:rsidR="00C82597" w:rsidRDefault="00C82597" w:rsidP="0090320C">
            <w:r>
              <w:rPr>
                <w:sz w:val="16"/>
                <w:szCs w:val="16"/>
              </w:rPr>
              <w:t>NR_CADC_R18_yBDL_xBUL-Core</w:t>
            </w:r>
          </w:p>
        </w:tc>
        <w:tc>
          <w:tcPr>
            <w:tcW w:w="2323" w:type="dxa"/>
          </w:tcPr>
          <w:p w14:paraId="1E9A8EBC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628463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</w:tr>
      <w:tr w:rsidR="00C82597" w14:paraId="474036BA" w14:textId="77777777" w:rsidTr="0090320C">
        <w:tc>
          <w:tcPr>
            <w:tcW w:w="879" w:type="dxa"/>
          </w:tcPr>
          <w:p w14:paraId="0A72DC05" w14:textId="77777777" w:rsidR="00C82597" w:rsidRDefault="00C8259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36F5001" w14:textId="77777777" w:rsidR="00C82597" w:rsidRDefault="00C82597" w:rsidP="0090320C">
            <w:r>
              <w:rPr>
                <w:sz w:val="16"/>
                <w:szCs w:val="16"/>
              </w:rPr>
              <w:t>2465</w:t>
            </w:r>
          </w:p>
        </w:tc>
        <w:tc>
          <w:tcPr>
            <w:tcW w:w="517" w:type="dxa"/>
          </w:tcPr>
          <w:p w14:paraId="105D2C4E" w14:textId="77777777" w:rsidR="00C82597" w:rsidRDefault="00C82597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795C37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D38672" w14:textId="77777777" w:rsidR="00C82597" w:rsidRDefault="00C82597" w:rsidP="0090320C">
            <w:r>
              <w:rPr>
                <w:sz w:val="16"/>
                <w:szCs w:val="16"/>
              </w:rPr>
              <w:t>CR to TS 38.101-1 Rel-18 NR CA Uplink Harmonic clean-up PC3</w:t>
            </w:r>
          </w:p>
        </w:tc>
        <w:tc>
          <w:tcPr>
            <w:tcW w:w="517" w:type="dxa"/>
          </w:tcPr>
          <w:p w14:paraId="58D97C6F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8790EE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DCFD5CD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949DD10" w14:textId="77777777" w:rsidR="00C82597" w:rsidRDefault="00C82597" w:rsidP="0090320C">
            <w:r>
              <w:rPr>
                <w:sz w:val="16"/>
                <w:szCs w:val="16"/>
              </w:rPr>
              <w:t>R4-2414384</w:t>
            </w:r>
          </w:p>
        </w:tc>
        <w:tc>
          <w:tcPr>
            <w:tcW w:w="1597" w:type="dxa"/>
          </w:tcPr>
          <w:p w14:paraId="41B25C25" w14:textId="77777777" w:rsidR="00C82597" w:rsidRDefault="00C82597" w:rsidP="0090320C">
            <w:r>
              <w:rPr>
                <w:sz w:val="16"/>
                <w:szCs w:val="16"/>
              </w:rPr>
              <w:t>Skyworks Solutions, Inc., Qualcomm France, Nokia</w:t>
            </w:r>
          </w:p>
        </w:tc>
        <w:tc>
          <w:tcPr>
            <w:tcW w:w="1122" w:type="dxa"/>
          </w:tcPr>
          <w:p w14:paraId="7285CD28" w14:textId="77777777" w:rsidR="00C82597" w:rsidRDefault="00C82597" w:rsidP="0090320C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121C6FF2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FF467E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</w:tr>
      <w:tr w:rsidR="00C82597" w14:paraId="45551CD1" w14:textId="77777777" w:rsidTr="0090320C">
        <w:tc>
          <w:tcPr>
            <w:tcW w:w="879" w:type="dxa"/>
          </w:tcPr>
          <w:p w14:paraId="05804714" w14:textId="77777777" w:rsidR="00C82597" w:rsidRDefault="00C8259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5338503" w14:textId="77777777" w:rsidR="00C82597" w:rsidRDefault="00C82597" w:rsidP="0090320C">
            <w:r>
              <w:rPr>
                <w:sz w:val="16"/>
                <w:szCs w:val="16"/>
              </w:rPr>
              <w:t>2471</w:t>
            </w:r>
          </w:p>
        </w:tc>
        <w:tc>
          <w:tcPr>
            <w:tcW w:w="517" w:type="dxa"/>
          </w:tcPr>
          <w:p w14:paraId="44828727" w14:textId="77777777" w:rsidR="00C82597" w:rsidRDefault="00C82597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87AC72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EF83FB" w14:textId="77777777" w:rsidR="00C82597" w:rsidRDefault="00C82597" w:rsidP="0090320C">
            <w:r>
              <w:rPr>
                <w:sz w:val="16"/>
                <w:szCs w:val="16"/>
              </w:rPr>
              <w:t>CR to TS 38.101-1 Rel-18 Intra-band CA REFSENS corrections</w:t>
            </w:r>
          </w:p>
        </w:tc>
        <w:tc>
          <w:tcPr>
            <w:tcW w:w="517" w:type="dxa"/>
          </w:tcPr>
          <w:p w14:paraId="20A7039C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423FD4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2977EC9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8E7A589" w14:textId="77777777" w:rsidR="00C82597" w:rsidRDefault="00C82597" w:rsidP="0090320C">
            <w:r>
              <w:rPr>
                <w:sz w:val="16"/>
                <w:szCs w:val="16"/>
              </w:rPr>
              <w:t>R4-2414388</w:t>
            </w:r>
          </w:p>
        </w:tc>
        <w:tc>
          <w:tcPr>
            <w:tcW w:w="1597" w:type="dxa"/>
          </w:tcPr>
          <w:p w14:paraId="39C63B4F" w14:textId="77777777" w:rsidR="00C82597" w:rsidRDefault="00C82597" w:rsidP="0090320C">
            <w:r>
              <w:rPr>
                <w:sz w:val="16"/>
                <w:szCs w:val="16"/>
              </w:rPr>
              <w:t>Skyworks Solutions Inc., T-Mobile USA, Murata Manufacturing Corp., Qualcomm Inc.</w:t>
            </w:r>
          </w:p>
        </w:tc>
        <w:tc>
          <w:tcPr>
            <w:tcW w:w="1122" w:type="dxa"/>
          </w:tcPr>
          <w:p w14:paraId="04DE1B90" w14:textId="77777777" w:rsidR="00C82597" w:rsidRDefault="00C82597" w:rsidP="0090320C">
            <w:r>
              <w:rPr>
                <w:sz w:val="16"/>
                <w:szCs w:val="16"/>
              </w:rPr>
              <w:t>NR_CA_R18_Intra-Core, HPUE_NR_FR1_FDD_R18</w:t>
            </w:r>
          </w:p>
        </w:tc>
        <w:tc>
          <w:tcPr>
            <w:tcW w:w="2323" w:type="dxa"/>
          </w:tcPr>
          <w:p w14:paraId="57D40DA5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1C64D4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</w:tr>
      <w:tr w:rsidR="00C82597" w14:paraId="16A3B2EC" w14:textId="77777777" w:rsidTr="0090320C">
        <w:tc>
          <w:tcPr>
            <w:tcW w:w="879" w:type="dxa"/>
          </w:tcPr>
          <w:p w14:paraId="6D3F44E1" w14:textId="77777777" w:rsidR="00C82597" w:rsidRDefault="00C8259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F426C77" w14:textId="77777777" w:rsidR="00C82597" w:rsidRDefault="00C82597" w:rsidP="0090320C">
            <w:r>
              <w:rPr>
                <w:sz w:val="16"/>
                <w:szCs w:val="16"/>
              </w:rPr>
              <w:t>2472</w:t>
            </w:r>
          </w:p>
        </w:tc>
        <w:tc>
          <w:tcPr>
            <w:tcW w:w="517" w:type="dxa"/>
          </w:tcPr>
          <w:p w14:paraId="2247ED78" w14:textId="77777777" w:rsidR="00C82597" w:rsidRDefault="00C82597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6DDF13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13A482" w14:textId="77777777" w:rsidR="00C82597" w:rsidRDefault="00C82597" w:rsidP="0090320C">
            <w:r>
              <w:rPr>
                <w:sz w:val="16"/>
                <w:szCs w:val="16"/>
              </w:rPr>
              <w:t>CR to TS 38.101-1 Rel-18 Corrections to ACLR for CA_NC_NS_100</w:t>
            </w:r>
          </w:p>
        </w:tc>
        <w:tc>
          <w:tcPr>
            <w:tcW w:w="517" w:type="dxa"/>
          </w:tcPr>
          <w:p w14:paraId="329AE971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FA6233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F9629AD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EC9A218" w14:textId="77777777" w:rsidR="00C82597" w:rsidRDefault="00C82597" w:rsidP="0090320C">
            <w:r>
              <w:rPr>
                <w:sz w:val="16"/>
                <w:szCs w:val="16"/>
              </w:rPr>
              <w:t>R4-2414389</w:t>
            </w:r>
          </w:p>
        </w:tc>
        <w:tc>
          <w:tcPr>
            <w:tcW w:w="1597" w:type="dxa"/>
          </w:tcPr>
          <w:p w14:paraId="285C612A" w14:textId="77777777" w:rsidR="00C82597" w:rsidRDefault="00C82597" w:rsidP="0090320C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7B08580E" w14:textId="77777777" w:rsidR="00C82597" w:rsidRDefault="00C82597" w:rsidP="0090320C">
            <w:r>
              <w:rPr>
                <w:sz w:val="16"/>
                <w:szCs w:val="16"/>
              </w:rPr>
              <w:t>NR_CA_R18_Intra-Core</w:t>
            </w:r>
          </w:p>
        </w:tc>
        <w:tc>
          <w:tcPr>
            <w:tcW w:w="2323" w:type="dxa"/>
          </w:tcPr>
          <w:p w14:paraId="0A26FC16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A19A28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</w:tr>
      <w:tr w:rsidR="00C82597" w14:paraId="03ADDC0F" w14:textId="77777777" w:rsidTr="0090320C">
        <w:tc>
          <w:tcPr>
            <w:tcW w:w="879" w:type="dxa"/>
          </w:tcPr>
          <w:p w14:paraId="2113B8AA" w14:textId="77777777" w:rsidR="00C82597" w:rsidRDefault="00C8259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CA01CB1" w14:textId="77777777" w:rsidR="00C82597" w:rsidRDefault="00C82597" w:rsidP="0090320C">
            <w:r>
              <w:rPr>
                <w:sz w:val="16"/>
                <w:szCs w:val="16"/>
              </w:rPr>
              <w:t>2477</w:t>
            </w:r>
          </w:p>
        </w:tc>
        <w:tc>
          <w:tcPr>
            <w:tcW w:w="517" w:type="dxa"/>
          </w:tcPr>
          <w:p w14:paraId="757957FD" w14:textId="77777777" w:rsidR="00C82597" w:rsidRDefault="00C82597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316CC3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264563" w14:textId="77777777" w:rsidR="00C82597" w:rsidRDefault="00C82597" w:rsidP="0090320C">
            <w:r>
              <w:rPr>
                <w:sz w:val="16"/>
                <w:szCs w:val="16"/>
              </w:rPr>
              <w:t>CR to TS 38.101-1 Rel-18 Dual-UL IMD corrections</w:t>
            </w:r>
          </w:p>
        </w:tc>
        <w:tc>
          <w:tcPr>
            <w:tcW w:w="517" w:type="dxa"/>
          </w:tcPr>
          <w:p w14:paraId="5140CAEB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B57F0D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6D7DBDA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21A3AFF" w14:textId="77777777" w:rsidR="00C82597" w:rsidRDefault="00C82597" w:rsidP="0090320C">
            <w:r>
              <w:rPr>
                <w:sz w:val="16"/>
                <w:szCs w:val="16"/>
              </w:rPr>
              <w:t>R4-2414390</w:t>
            </w:r>
          </w:p>
        </w:tc>
        <w:tc>
          <w:tcPr>
            <w:tcW w:w="1597" w:type="dxa"/>
          </w:tcPr>
          <w:p w14:paraId="53562BC4" w14:textId="77777777" w:rsidR="00C82597" w:rsidRDefault="00C82597" w:rsidP="0090320C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2BD9E3F5" w14:textId="77777777" w:rsidR="00C82597" w:rsidRDefault="00C82597" w:rsidP="0090320C">
            <w:r>
              <w:rPr>
                <w:sz w:val="16"/>
                <w:szCs w:val="16"/>
              </w:rPr>
              <w:t>NR_CADC_R18_2BDL_xBUL-Core, HPUE_FR1_TDD_NR_CADC_SUL_R18</w:t>
            </w:r>
          </w:p>
        </w:tc>
        <w:tc>
          <w:tcPr>
            <w:tcW w:w="2323" w:type="dxa"/>
          </w:tcPr>
          <w:p w14:paraId="610AFB1A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50111F" w14:textId="77777777" w:rsidR="00C82597" w:rsidRDefault="00C82597" w:rsidP="0090320C">
            <w:pPr>
              <w:rPr>
                <w:sz w:val="16"/>
                <w:szCs w:val="16"/>
              </w:rPr>
            </w:pPr>
          </w:p>
        </w:tc>
      </w:tr>
      <w:tr w:rsidR="00C82597" w14:paraId="6C4E5B86" w14:textId="77777777" w:rsidTr="0090320C">
        <w:tc>
          <w:tcPr>
            <w:tcW w:w="879" w:type="dxa"/>
          </w:tcPr>
          <w:p w14:paraId="3FDFE06D" w14:textId="77777777" w:rsidR="00C82597" w:rsidRDefault="00C8259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AB17930" w14:textId="77777777" w:rsidR="00C82597" w:rsidRDefault="00C82597" w:rsidP="0090320C">
            <w:r>
              <w:rPr>
                <w:sz w:val="16"/>
                <w:szCs w:val="16"/>
              </w:rPr>
              <w:t>2499</w:t>
            </w:r>
          </w:p>
        </w:tc>
        <w:tc>
          <w:tcPr>
            <w:tcW w:w="517" w:type="dxa"/>
          </w:tcPr>
          <w:p w14:paraId="5582D3C5" w14:textId="77777777" w:rsidR="00C82597" w:rsidRDefault="00C82597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03024A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97B7C90" w14:textId="77777777" w:rsidR="00C82597" w:rsidRDefault="00C82597" w:rsidP="0090320C">
            <w:r>
              <w:rPr>
                <w:sz w:val="16"/>
                <w:szCs w:val="16"/>
              </w:rPr>
              <w:t>(CA and HPUE) CR for 38.101-1: Various corrections for CA and HPUE</w:t>
            </w:r>
          </w:p>
        </w:tc>
        <w:tc>
          <w:tcPr>
            <w:tcW w:w="517" w:type="dxa"/>
          </w:tcPr>
          <w:p w14:paraId="41669C8B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90607B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5D21C4E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894E36F" w14:textId="77777777" w:rsidR="00C82597" w:rsidRDefault="00C82597" w:rsidP="0090320C">
            <w:r>
              <w:rPr>
                <w:sz w:val="16"/>
                <w:szCs w:val="16"/>
              </w:rPr>
              <w:t>R4-2414417</w:t>
            </w:r>
          </w:p>
        </w:tc>
        <w:tc>
          <w:tcPr>
            <w:tcW w:w="1597" w:type="dxa"/>
          </w:tcPr>
          <w:p w14:paraId="22E5DFFC" w14:textId="77777777" w:rsidR="00C82597" w:rsidRDefault="00C82597" w:rsidP="0090320C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67CE8509" w14:textId="77777777" w:rsidR="00C82597" w:rsidRDefault="00C82597" w:rsidP="0090320C">
            <w:r>
              <w:rPr>
                <w:sz w:val="16"/>
                <w:szCs w:val="16"/>
              </w:rPr>
              <w:t>NR_CA_R18_Intra, NR_CADC_R18_yBDL_xBUL, NR_CADC_R18_2BDL_xBUL, HPUE_FR1_TDD_NR_C</w:t>
            </w:r>
            <w:r>
              <w:rPr>
                <w:sz w:val="16"/>
                <w:szCs w:val="16"/>
              </w:rPr>
              <w:lastRenderedPageBreak/>
              <w:t>ADC_SUL_R18, HPUE_FR1_FDD_NR_CADC_R18</w:t>
            </w:r>
          </w:p>
        </w:tc>
        <w:tc>
          <w:tcPr>
            <w:tcW w:w="2323" w:type="dxa"/>
          </w:tcPr>
          <w:p w14:paraId="78D296D6" w14:textId="77777777" w:rsidR="00C82597" w:rsidRDefault="00C82597" w:rsidP="0090320C">
            <w:r>
              <w:rPr>
                <w:sz w:val="16"/>
                <w:szCs w:val="16"/>
              </w:rPr>
              <w:lastRenderedPageBreak/>
              <w:t>5.5A.2, 5.5A.3.1, 5.5A.3.3</w:t>
            </w:r>
          </w:p>
        </w:tc>
        <w:tc>
          <w:tcPr>
            <w:tcW w:w="998" w:type="dxa"/>
          </w:tcPr>
          <w:p w14:paraId="41F19783" w14:textId="77777777" w:rsidR="00C82597" w:rsidRDefault="00C82597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82597" w14:paraId="52EB138D" w14:textId="77777777" w:rsidTr="0090320C">
        <w:tc>
          <w:tcPr>
            <w:tcW w:w="879" w:type="dxa"/>
          </w:tcPr>
          <w:p w14:paraId="151A02D7" w14:textId="77777777" w:rsidR="00C82597" w:rsidRDefault="00C82597" w:rsidP="0090320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1EBBFF5" w14:textId="77777777" w:rsidR="00C82597" w:rsidRDefault="00C82597" w:rsidP="0090320C">
            <w:r>
              <w:rPr>
                <w:sz w:val="16"/>
                <w:szCs w:val="16"/>
              </w:rPr>
              <w:t>1283</w:t>
            </w:r>
          </w:p>
        </w:tc>
        <w:tc>
          <w:tcPr>
            <w:tcW w:w="517" w:type="dxa"/>
          </w:tcPr>
          <w:p w14:paraId="6C2FE947" w14:textId="77777777" w:rsidR="00C82597" w:rsidRDefault="00C8259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152961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E126F6" w14:textId="77777777" w:rsidR="00C82597" w:rsidRDefault="00C82597" w:rsidP="0090320C">
            <w:r>
              <w:rPr>
                <w:sz w:val="16"/>
                <w:szCs w:val="16"/>
              </w:rPr>
              <w:t>CR 38.101-3 correcting 2 bands NR CA configuration tables</w:t>
            </w:r>
          </w:p>
        </w:tc>
        <w:tc>
          <w:tcPr>
            <w:tcW w:w="517" w:type="dxa"/>
          </w:tcPr>
          <w:p w14:paraId="33A0721A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4614E8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49CCA5D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E0C59EE" w14:textId="77777777" w:rsidR="00C82597" w:rsidRDefault="00C82597" w:rsidP="0090320C">
            <w:r>
              <w:rPr>
                <w:sz w:val="16"/>
                <w:szCs w:val="16"/>
              </w:rPr>
              <w:t>R4-2412376</w:t>
            </w:r>
          </w:p>
        </w:tc>
        <w:tc>
          <w:tcPr>
            <w:tcW w:w="1597" w:type="dxa"/>
          </w:tcPr>
          <w:p w14:paraId="7AE2DAF2" w14:textId="77777777" w:rsidR="00C82597" w:rsidRDefault="00C82597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BF66DCC" w14:textId="77777777" w:rsidR="00C82597" w:rsidRDefault="00C82597" w:rsidP="0090320C">
            <w:r>
              <w:rPr>
                <w:sz w:val="16"/>
                <w:szCs w:val="16"/>
              </w:rPr>
              <w:t>NR_CADC_R18_2BDL_xBUL</w:t>
            </w:r>
          </w:p>
        </w:tc>
        <w:tc>
          <w:tcPr>
            <w:tcW w:w="2323" w:type="dxa"/>
          </w:tcPr>
          <w:p w14:paraId="67DF1CEC" w14:textId="77777777" w:rsidR="00C82597" w:rsidRDefault="00C82597" w:rsidP="0090320C">
            <w:r>
              <w:rPr>
                <w:sz w:val="16"/>
                <w:szCs w:val="16"/>
              </w:rPr>
              <w:t>5.5</w:t>
            </w:r>
          </w:p>
        </w:tc>
        <w:tc>
          <w:tcPr>
            <w:tcW w:w="998" w:type="dxa"/>
          </w:tcPr>
          <w:p w14:paraId="756586A3" w14:textId="77777777" w:rsidR="00C82597" w:rsidRDefault="00C82597" w:rsidP="0090320C"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  <w:tr w:rsidR="00C82597" w14:paraId="11874882" w14:textId="77777777" w:rsidTr="0090320C">
        <w:tc>
          <w:tcPr>
            <w:tcW w:w="879" w:type="dxa"/>
          </w:tcPr>
          <w:p w14:paraId="1F59D746" w14:textId="77777777" w:rsidR="00C82597" w:rsidRDefault="00C82597" w:rsidP="0090320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4A4641B" w14:textId="77777777" w:rsidR="00C82597" w:rsidRDefault="00C82597" w:rsidP="0090320C">
            <w:r>
              <w:rPr>
                <w:sz w:val="16"/>
                <w:szCs w:val="16"/>
              </w:rPr>
              <w:t>1284</w:t>
            </w:r>
          </w:p>
        </w:tc>
        <w:tc>
          <w:tcPr>
            <w:tcW w:w="517" w:type="dxa"/>
          </w:tcPr>
          <w:p w14:paraId="41A14B2E" w14:textId="77777777" w:rsidR="00C82597" w:rsidRDefault="00C8259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CE08B6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31289F" w14:textId="77777777" w:rsidR="00C82597" w:rsidRDefault="00C82597" w:rsidP="0090320C">
            <w:r>
              <w:rPr>
                <w:sz w:val="16"/>
                <w:szCs w:val="16"/>
              </w:rPr>
              <w:t>CR 38.101-3 correcting 3 bands NR CA configuration tables</w:t>
            </w:r>
          </w:p>
        </w:tc>
        <w:tc>
          <w:tcPr>
            <w:tcW w:w="517" w:type="dxa"/>
          </w:tcPr>
          <w:p w14:paraId="62F05B4A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EB05B7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8472389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C2B0162" w14:textId="77777777" w:rsidR="00C82597" w:rsidRDefault="00C82597" w:rsidP="0090320C">
            <w:r>
              <w:rPr>
                <w:sz w:val="16"/>
                <w:szCs w:val="16"/>
              </w:rPr>
              <w:t>R4-2412378</w:t>
            </w:r>
          </w:p>
        </w:tc>
        <w:tc>
          <w:tcPr>
            <w:tcW w:w="1597" w:type="dxa"/>
          </w:tcPr>
          <w:p w14:paraId="08E0D270" w14:textId="77777777" w:rsidR="00C82597" w:rsidRDefault="00C82597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3F5D141" w14:textId="77777777" w:rsidR="00C82597" w:rsidRDefault="00C82597" w:rsidP="0090320C">
            <w:r>
              <w:rPr>
                <w:sz w:val="16"/>
                <w:szCs w:val="16"/>
              </w:rPr>
              <w:t>NR_CADC_R18_3BDL_xBUL</w:t>
            </w:r>
          </w:p>
        </w:tc>
        <w:tc>
          <w:tcPr>
            <w:tcW w:w="2323" w:type="dxa"/>
          </w:tcPr>
          <w:p w14:paraId="786977C9" w14:textId="77777777" w:rsidR="00C82597" w:rsidRDefault="00C82597" w:rsidP="0090320C">
            <w:r>
              <w:rPr>
                <w:sz w:val="16"/>
                <w:szCs w:val="16"/>
              </w:rPr>
              <w:t>5.5</w:t>
            </w:r>
          </w:p>
        </w:tc>
        <w:tc>
          <w:tcPr>
            <w:tcW w:w="998" w:type="dxa"/>
          </w:tcPr>
          <w:p w14:paraId="01255DAC" w14:textId="77777777" w:rsidR="00C82597" w:rsidRDefault="00C82597" w:rsidP="0090320C"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  <w:tr w:rsidR="00C82597" w14:paraId="3857B1B6" w14:textId="77777777" w:rsidTr="0090320C">
        <w:tc>
          <w:tcPr>
            <w:tcW w:w="879" w:type="dxa"/>
          </w:tcPr>
          <w:p w14:paraId="0DF55F79" w14:textId="77777777" w:rsidR="00C82597" w:rsidRDefault="00C82597" w:rsidP="0090320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95C656F" w14:textId="77777777" w:rsidR="00C82597" w:rsidRDefault="00C82597" w:rsidP="0090320C">
            <w:r>
              <w:rPr>
                <w:sz w:val="16"/>
                <w:szCs w:val="16"/>
              </w:rPr>
              <w:t>1285</w:t>
            </w:r>
          </w:p>
        </w:tc>
        <w:tc>
          <w:tcPr>
            <w:tcW w:w="517" w:type="dxa"/>
          </w:tcPr>
          <w:p w14:paraId="08AC2590" w14:textId="77777777" w:rsidR="00C82597" w:rsidRDefault="00C8259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29B30E" w14:textId="77777777" w:rsidR="00C82597" w:rsidRDefault="00C825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C708F4" w14:textId="77777777" w:rsidR="00C82597" w:rsidRDefault="00C82597" w:rsidP="0090320C">
            <w:r>
              <w:rPr>
                <w:sz w:val="16"/>
                <w:szCs w:val="16"/>
              </w:rPr>
              <w:t>CR 38.101-3 correcting 4 bands NR CA configuration tables</w:t>
            </w:r>
          </w:p>
        </w:tc>
        <w:tc>
          <w:tcPr>
            <w:tcW w:w="517" w:type="dxa"/>
          </w:tcPr>
          <w:p w14:paraId="27AF20CE" w14:textId="77777777" w:rsidR="00C82597" w:rsidRDefault="00C825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8A401A" w14:textId="77777777" w:rsidR="00C82597" w:rsidRDefault="00C825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6C9E0F0" w14:textId="77777777" w:rsidR="00C82597" w:rsidRDefault="00C825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9C73991" w14:textId="77777777" w:rsidR="00C82597" w:rsidRDefault="00C82597" w:rsidP="0090320C">
            <w:r>
              <w:rPr>
                <w:sz w:val="16"/>
                <w:szCs w:val="16"/>
              </w:rPr>
              <w:t>R4-2412380</w:t>
            </w:r>
          </w:p>
        </w:tc>
        <w:tc>
          <w:tcPr>
            <w:tcW w:w="1597" w:type="dxa"/>
          </w:tcPr>
          <w:p w14:paraId="7AF85C78" w14:textId="77777777" w:rsidR="00C82597" w:rsidRDefault="00C82597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5005DE8" w14:textId="77777777" w:rsidR="00C82597" w:rsidRDefault="00C82597" w:rsidP="0090320C">
            <w:r>
              <w:rPr>
                <w:sz w:val="16"/>
                <w:szCs w:val="16"/>
              </w:rPr>
              <w:t>NR_CADC_R18_yBDL_xBUL</w:t>
            </w:r>
          </w:p>
        </w:tc>
        <w:tc>
          <w:tcPr>
            <w:tcW w:w="2323" w:type="dxa"/>
          </w:tcPr>
          <w:p w14:paraId="1A1F5FEE" w14:textId="77777777" w:rsidR="00C82597" w:rsidRDefault="00C82597" w:rsidP="0090320C">
            <w:r>
              <w:rPr>
                <w:sz w:val="16"/>
                <w:szCs w:val="16"/>
              </w:rPr>
              <w:t>5.5</w:t>
            </w:r>
          </w:p>
        </w:tc>
        <w:tc>
          <w:tcPr>
            <w:tcW w:w="998" w:type="dxa"/>
          </w:tcPr>
          <w:p w14:paraId="40AFEE59" w14:textId="77777777" w:rsidR="00C82597" w:rsidRDefault="00C82597" w:rsidP="0090320C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</w:tbl>
    <w:p w14:paraId="1785A44B" w14:textId="77777777" w:rsidR="00E144C4" w:rsidRDefault="00E144C4" w:rsidP="00E144C4"/>
    <w:p w14:paraId="7CFC90B5" w14:textId="77777777" w:rsidR="00E144C4" w:rsidRDefault="00E144C4" w:rsidP="00E144C4"/>
    <w:bookmarkEnd w:id="2"/>
    <w:p w14:paraId="054BF531" w14:textId="0412860E" w:rsidR="00E144C4" w:rsidRDefault="0026330F" w:rsidP="00512C52">
      <w:pPr>
        <w:pStyle w:val="Heading2"/>
        <w:rPr>
          <w:rFonts w:cs="Arial"/>
          <w:noProof/>
        </w:rPr>
      </w:pPr>
      <w:r w:rsidRPr="0026330F">
        <w:rPr>
          <w:noProof/>
        </w:rPr>
        <w:t>RP-242159</w:t>
      </w:r>
    </w:p>
    <w:p w14:paraId="4E0A19D7" w14:textId="11E6CC69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6330F" w:rsidRPr="0026330F">
        <w:rPr>
          <w:rFonts w:ascii="Arial" w:hAnsi="Arial" w:cs="Arial"/>
          <w:b/>
          <w:bCs/>
        </w:rPr>
        <w:t>RAN4 CRs to Maintenance for Closed WIs/SIs for REL-18 and earlier - Batch 11</w:t>
      </w:r>
    </w:p>
    <w:p w14:paraId="748E1A0E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F0FFA" w:rsidRPr="004E535C" w14:paraId="4F8AAC11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498291B" w14:textId="77777777" w:rsidR="00FF0FFA" w:rsidRPr="00BF1EB6" w:rsidRDefault="00FF0FF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6DE16E" w14:textId="77777777" w:rsidR="00FF0FFA" w:rsidRPr="00BF1EB6" w:rsidRDefault="00FF0FF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E6DECBC" w14:textId="77777777" w:rsidR="00FF0FFA" w:rsidRPr="00BF1EB6" w:rsidRDefault="00FF0FF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1FD5D8" w14:textId="77777777" w:rsidR="00FF0FFA" w:rsidRPr="00BF1EB6" w:rsidRDefault="00FF0FF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25B8887" w14:textId="77777777" w:rsidR="00FF0FFA" w:rsidRPr="00BF1EB6" w:rsidRDefault="00FF0FF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915A58" w14:textId="77777777" w:rsidR="00FF0FFA" w:rsidRPr="00BF1EB6" w:rsidRDefault="00FF0FF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439765" w14:textId="77777777" w:rsidR="00FF0FFA" w:rsidRPr="00BF1EB6" w:rsidRDefault="00FF0FF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F13DBB8" w14:textId="77777777" w:rsidR="00FF0FFA" w:rsidRPr="00BF1EB6" w:rsidRDefault="00FF0FF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7E0EAD3" w14:textId="77777777" w:rsidR="00FF0FFA" w:rsidRPr="00BF1EB6" w:rsidRDefault="00FF0FF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A9D7758" w14:textId="77777777" w:rsidR="00FF0FFA" w:rsidRPr="00BF1EB6" w:rsidRDefault="00FF0FF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5F84AE1" w14:textId="77777777" w:rsidR="00FF0FFA" w:rsidRPr="00BF1EB6" w:rsidRDefault="00FF0FF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15D6066" w14:textId="77777777" w:rsidR="00FF0FFA" w:rsidRPr="00BF1EB6" w:rsidRDefault="00FF0FF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647E78B" w14:textId="77777777" w:rsidR="00FF0FFA" w:rsidRPr="00BF1EB6" w:rsidRDefault="00FF0FF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F0FFA" w14:paraId="7D802152" w14:textId="77777777" w:rsidTr="0090320C">
        <w:tc>
          <w:tcPr>
            <w:tcW w:w="879" w:type="dxa"/>
          </w:tcPr>
          <w:p w14:paraId="15F7E996" w14:textId="77777777" w:rsidR="00FF0FFA" w:rsidRDefault="00FF0FFA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2C8D810" w14:textId="77777777" w:rsidR="00FF0FFA" w:rsidRDefault="00FF0FFA" w:rsidP="0090320C">
            <w:r>
              <w:rPr>
                <w:sz w:val="16"/>
                <w:szCs w:val="16"/>
              </w:rPr>
              <w:t>2377</w:t>
            </w:r>
          </w:p>
        </w:tc>
        <w:tc>
          <w:tcPr>
            <w:tcW w:w="517" w:type="dxa"/>
          </w:tcPr>
          <w:p w14:paraId="4E15BCF9" w14:textId="77777777" w:rsidR="00FF0FFA" w:rsidRDefault="00FF0FFA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FF6A29" w14:textId="77777777" w:rsidR="00FF0FFA" w:rsidRDefault="00FF0FF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98683C" w14:textId="77777777" w:rsidR="00FF0FFA" w:rsidRDefault="00FF0FFA" w:rsidP="0090320C">
            <w:r>
              <w:rPr>
                <w:sz w:val="16"/>
                <w:szCs w:val="16"/>
              </w:rPr>
              <w:t>Clarification for the enhanced channel raster and carrier aggregation</w:t>
            </w:r>
          </w:p>
        </w:tc>
        <w:tc>
          <w:tcPr>
            <w:tcW w:w="517" w:type="dxa"/>
          </w:tcPr>
          <w:p w14:paraId="70E38841" w14:textId="77777777" w:rsidR="00FF0FFA" w:rsidRDefault="00FF0FF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EF2A3C" w14:textId="77777777" w:rsidR="00FF0FFA" w:rsidRDefault="00FF0FF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9342D1D" w14:textId="77777777" w:rsidR="00FF0FFA" w:rsidRDefault="00FF0FF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1B3B244" w14:textId="77777777" w:rsidR="00FF0FFA" w:rsidRDefault="00FF0FFA" w:rsidP="0090320C">
            <w:r>
              <w:rPr>
                <w:sz w:val="16"/>
                <w:szCs w:val="16"/>
              </w:rPr>
              <w:t>R4-2414408</w:t>
            </w:r>
          </w:p>
        </w:tc>
        <w:tc>
          <w:tcPr>
            <w:tcW w:w="1597" w:type="dxa"/>
          </w:tcPr>
          <w:p w14:paraId="35CA906D" w14:textId="77777777" w:rsidR="00FF0FFA" w:rsidRDefault="00FF0FFA" w:rsidP="0090320C">
            <w:r>
              <w:rPr>
                <w:sz w:val="16"/>
                <w:szCs w:val="16"/>
              </w:rPr>
              <w:t>Apple, T-Mobile, Telus, Huawei, HiSilicon</w:t>
            </w:r>
          </w:p>
        </w:tc>
        <w:tc>
          <w:tcPr>
            <w:tcW w:w="1122" w:type="dxa"/>
          </w:tcPr>
          <w:p w14:paraId="37138881" w14:textId="77777777" w:rsidR="00FF0FFA" w:rsidRDefault="00FF0FFA" w:rsidP="0090320C">
            <w:r>
              <w:rPr>
                <w:sz w:val="16"/>
                <w:szCs w:val="16"/>
              </w:rPr>
              <w:t>NR_channel_raster_enh-Core</w:t>
            </w:r>
          </w:p>
        </w:tc>
        <w:tc>
          <w:tcPr>
            <w:tcW w:w="2323" w:type="dxa"/>
          </w:tcPr>
          <w:p w14:paraId="03688DB7" w14:textId="77777777" w:rsidR="00FF0FFA" w:rsidRDefault="00FF0FFA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115895" w14:textId="77777777" w:rsidR="00FF0FFA" w:rsidRDefault="00FF0FFA" w:rsidP="0090320C">
            <w:pPr>
              <w:rPr>
                <w:sz w:val="16"/>
                <w:szCs w:val="16"/>
              </w:rPr>
            </w:pPr>
          </w:p>
        </w:tc>
      </w:tr>
      <w:tr w:rsidR="00FF0FFA" w14:paraId="6BE0BB27" w14:textId="77777777" w:rsidTr="0090320C">
        <w:tc>
          <w:tcPr>
            <w:tcW w:w="879" w:type="dxa"/>
          </w:tcPr>
          <w:p w14:paraId="378B34C9" w14:textId="77777777" w:rsidR="00FF0FFA" w:rsidRDefault="00FF0FFA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274CF5E" w14:textId="77777777" w:rsidR="00FF0FFA" w:rsidRDefault="00FF0FFA" w:rsidP="0090320C">
            <w:r>
              <w:rPr>
                <w:sz w:val="16"/>
                <w:szCs w:val="16"/>
              </w:rPr>
              <w:t>2405</w:t>
            </w:r>
          </w:p>
        </w:tc>
        <w:tc>
          <w:tcPr>
            <w:tcW w:w="517" w:type="dxa"/>
          </w:tcPr>
          <w:p w14:paraId="06444CE0" w14:textId="77777777" w:rsidR="00FF0FFA" w:rsidRDefault="00FF0FF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45ED71" w14:textId="77777777" w:rsidR="00FF0FFA" w:rsidRDefault="00FF0FF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B2C723" w14:textId="77777777" w:rsidR="00FF0FFA" w:rsidRDefault="00FF0FFA" w:rsidP="0090320C">
            <w:r>
              <w:rPr>
                <w:sz w:val="16"/>
                <w:szCs w:val="16"/>
              </w:rPr>
              <w:t>CR on 38.101-1 Update the IE names for coverage enhancement</w:t>
            </w:r>
          </w:p>
        </w:tc>
        <w:tc>
          <w:tcPr>
            <w:tcW w:w="517" w:type="dxa"/>
          </w:tcPr>
          <w:p w14:paraId="738E87AB" w14:textId="77777777" w:rsidR="00FF0FFA" w:rsidRDefault="00FF0FF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F791EC" w14:textId="77777777" w:rsidR="00FF0FFA" w:rsidRDefault="00FF0FF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DA5ECAA" w14:textId="77777777" w:rsidR="00FF0FFA" w:rsidRDefault="00FF0FF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1751F1B" w14:textId="77777777" w:rsidR="00FF0FFA" w:rsidRDefault="00FF0FFA" w:rsidP="0090320C">
            <w:r>
              <w:rPr>
                <w:sz w:val="16"/>
                <w:szCs w:val="16"/>
              </w:rPr>
              <w:t>R4-2411889</w:t>
            </w:r>
          </w:p>
        </w:tc>
        <w:tc>
          <w:tcPr>
            <w:tcW w:w="1597" w:type="dxa"/>
          </w:tcPr>
          <w:p w14:paraId="4537377C" w14:textId="77777777" w:rsidR="00FF0FFA" w:rsidRDefault="00FF0FFA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258605E" w14:textId="77777777" w:rsidR="00FF0FFA" w:rsidRDefault="00FF0FFA" w:rsidP="0090320C">
            <w:r>
              <w:rPr>
                <w:sz w:val="16"/>
                <w:szCs w:val="16"/>
              </w:rPr>
              <w:t>NR_cov_enh2</w:t>
            </w:r>
          </w:p>
        </w:tc>
        <w:tc>
          <w:tcPr>
            <w:tcW w:w="2323" w:type="dxa"/>
          </w:tcPr>
          <w:p w14:paraId="4375EB90" w14:textId="77777777" w:rsidR="00FF0FFA" w:rsidRDefault="00FF0FFA" w:rsidP="0090320C">
            <w:r>
              <w:rPr>
                <w:sz w:val="16"/>
                <w:szCs w:val="16"/>
              </w:rPr>
              <w:t>6.2.2, 6.2.3.1, 6.2.4, 6.2D.2, 6.4.2.4.2, 6.5.2.4.1</w:t>
            </w:r>
          </w:p>
        </w:tc>
        <w:tc>
          <w:tcPr>
            <w:tcW w:w="998" w:type="dxa"/>
          </w:tcPr>
          <w:p w14:paraId="1DDABF11" w14:textId="77777777" w:rsidR="00FF0FFA" w:rsidRDefault="00FF0FFA" w:rsidP="0090320C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FF0FFA" w14:paraId="626C5402" w14:textId="77777777" w:rsidTr="0090320C">
        <w:tc>
          <w:tcPr>
            <w:tcW w:w="879" w:type="dxa"/>
          </w:tcPr>
          <w:p w14:paraId="2778A80D" w14:textId="77777777" w:rsidR="00FF0FFA" w:rsidRDefault="00FF0FFA" w:rsidP="0090320C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5AD3CF51" w14:textId="77777777" w:rsidR="00FF0FFA" w:rsidRDefault="00FF0FFA" w:rsidP="0090320C">
            <w:r>
              <w:rPr>
                <w:sz w:val="16"/>
                <w:szCs w:val="16"/>
              </w:rPr>
              <w:t>1295</w:t>
            </w:r>
          </w:p>
        </w:tc>
        <w:tc>
          <w:tcPr>
            <w:tcW w:w="517" w:type="dxa"/>
          </w:tcPr>
          <w:p w14:paraId="0AC5330A" w14:textId="77777777" w:rsidR="00FF0FFA" w:rsidRDefault="00FF0FF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43CD97" w14:textId="77777777" w:rsidR="00FF0FFA" w:rsidRDefault="00FF0FF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32F439" w14:textId="77777777" w:rsidR="00FF0FFA" w:rsidRDefault="00FF0FFA" w:rsidP="0090320C">
            <w:r>
              <w:rPr>
                <w:sz w:val="16"/>
                <w:szCs w:val="16"/>
              </w:rPr>
              <w:t>(NR_cov_enh2-Core) CR to 38.101-3 for powerr boosting feature supporting CA</w:t>
            </w:r>
          </w:p>
        </w:tc>
        <w:tc>
          <w:tcPr>
            <w:tcW w:w="517" w:type="dxa"/>
          </w:tcPr>
          <w:p w14:paraId="0BCFE46F" w14:textId="77777777" w:rsidR="00FF0FFA" w:rsidRDefault="00FF0FF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7B32DE" w14:textId="77777777" w:rsidR="00FF0FFA" w:rsidRDefault="00FF0FF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E5B3F7F" w14:textId="77777777" w:rsidR="00FF0FFA" w:rsidRDefault="00FF0FF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D9FC499" w14:textId="77777777" w:rsidR="00FF0FFA" w:rsidRDefault="00FF0FFA" w:rsidP="0090320C">
            <w:r>
              <w:rPr>
                <w:sz w:val="16"/>
                <w:szCs w:val="16"/>
              </w:rPr>
              <w:t>R4-2412990</w:t>
            </w:r>
          </w:p>
        </w:tc>
        <w:tc>
          <w:tcPr>
            <w:tcW w:w="1597" w:type="dxa"/>
          </w:tcPr>
          <w:p w14:paraId="75461D23" w14:textId="77777777" w:rsidR="00FF0FFA" w:rsidRDefault="00FF0FFA" w:rsidP="0090320C">
            <w:r>
              <w:rPr>
                <w:sz w:val="16"/>
                <w:szCs w:val="16"/>
              </w:rPr>
              <w:t>Ericsson, Qualcomm, Intel</w:t>
            </w:r>
          </w:p>
        </w:tc>
        <w:tc>
          <w:tcPr>
            <w:tcW w:w="1122" w:type="dxa"/>
          </w:tcPr>
          <w:p w14:paraId="1DD8B5C9" w14:textId="77777777" w:rsidR="00FF0FFA" w:rsidRDefault="00FF0FFA" w:rsidP="0090320C">
            <w:r>
              <w:rPr>
                <w:sz w:val="16"/>
                <w:szCs w:val="16"/>
              </w:rPr>
              <w:t>NR_cov_enh2-Core</w:t>
            </w:r>
          </w:p>
        </w:tc>
        <w:tc>
          <w:tcPr>
            <w:tcW w:w="2323" w:type="dxa"/>
          </w:tcPr>
          <w:p w14:paraId="1DC2B36B" w14:textId="77777777" w:rsidR="00FF0FFA" w:rsidRDefault="00FF0FFA" w:rsidP="0090320C">
            <w:r>
              <w:rPr>
                <w:sz w:val="16"/>
                <w:szCs w:val="16"/>
              </w:rPr>
              <w:t>6.2A.4.1, 6.2B.5</w:t>
            </w:r>
          </w:p>
        </w:tc>
        <w:tc>
          <w:tcPr>
            <w:tcW w:w="998" w:type="dxa"/>
          </w:tcPr>
          <w:p w14:paraId="5169C9B7" w14:textId="77777777" w:rsidR="00FF0FFA" w:rsidRDefault="00FF0FFA" w:rsidP="0090320C">
            <w:r>
              <w:rPr>
                <w:sz w:val="16"/>
                <w:szCs w:val="16"/>
              </w:rPr>
              <w:t xml:space="preserve">TS/TR ... CR ... ; TS 38.521-1/2/3; TS/TR ... CR ... </w:t>
            </w:r>
          </w:p>
        </w:tc>
      </w:tr>
      <w:tr w:rsidR="00FF0FFA" w14:paraId="18FB18EB" w14:textId="77777777" w:rsidTr="0090320C">
        <w:tc>
          <w:tcPr>
            <w:tcW w:w="879" w:type="dxa"/>
          </w:tcPr>
          <w:p w14:paraId="70DFCB75" w14:textId="77777777" w:rsidR="00FF0FFA" w:rsidRDefault="00FF0FFA" w:rsidP="0090320C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48D3593" w14:textId="77777777" w:rsidR="00FF0FFA" w:rsidRDefault="00FF0FFA" w:rsidP="0090320C">
            <w:r>
              <w:rPr>
                <w:sz w:val="16"/>
                <w:szCs w:val="16"/>
              </w:rPr>
              <w:t>0652</w:t>
            </w:r>
          </w:p>
        </w:tc>
        <w:tc>
          <w:tcPr>
            <w:tcW w:w="517" w:type="dxa"/>
          </w:tcPr>
          <w:p w14:paraId="484D1BCC" w14:textId="77777777" w:rsidR="00FF0FFA" w:rsidRDefault="00FF0FFA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304151" w14:textId="77777777" w:rsidR="00FF0FFA" w:rsidRDefault="00FF0FF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46A2F5" w14:textId="77777777" w:rsidR="00FF0FFA" w:rsidRDefault="00FF0FFA" w:rsidP="0090320C">
            <w:r>
              <w:rPr>
                <w:sz w:val="16"/>
                <w:szCs w:val="16"/>
              </w:rPr>
              <w:t>(NR_cov_enh2-Perf ) CR for 38.104 Adding PRACH repetition requirement values</w:t>
            </w:r>
          </w:p>
        </w:tc>
        <w:tc>
          <w:tcPr>
            <w:tcW w:w="517" w:type="dxa"/>
          </w:tcPr>
          <w:p w14:paraId="07E66560" w14:textId="77777777" w:rsidR="00FF0FFA" w:rsidRDefault="00FF0FF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CBDB95" w14:textId="77777777" w:rsidR="00FF0FFA" w:rsidRDefault="00FF0FF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3B3B674" w14:textId="77777777" w:rsidR="00FF0FFA" w:rsidRDefault="00FF0FF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06B3304" w14:textId="77777777" w:rsidR="00FF0FFA" w:rsidRDefault="00FF0FFA" w:rsidP="0090320C">
            <w:r>
              <w:rPr>
                <w:sz w:val="16"/>
                <w:szCs w:val="16"/>
              </w:rPr>
              <w:t>R4-2413482</w:t>
            </w:r>
          </w:p>
        </w:tc>
        <w:tc>
          <w:tcPr>
            <w:tcW w:w="1597" w:type="dxa"/>
          </w:tcPr>
          <w:p w14:paraId="6B91071A" w14:textId="77777777" w:rsidR="00FF0FFA" w:rsidRDefault="00FF0FFA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5CA6ACE" w14:textId="77777777" w:rsidR="00FF0FFA" w:rsidRDefault="00FF0FFA" w:rsidP="0090320C">
            <w:r>
              <w:rPr>
                <w:sz w:val="16"/>
                <w:szCs w:val="16"/>
              </w:rPr>
              <w:t>NR_cov_enh2-Perf</w:t>
            </w:r>
          </w:p>
        </w:tc>
        <w:tc>
          <w:tcPr>
            <w:tcW w:w="2323" w:type="dxa"/>
          </w:tcPr>
          <w:p w14:paraId="31702C24" w14:textId="77777777" w:rsidR="00FF0FFA" w:rsidRDefault="00FF0FFA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5A299C" w14:textId="77777777" w:rsidR="00FF0FFA" w:rsidRDefault="00FF0FFA" w:rsidP="0090320C">
            <w:pPr>
              <w:rPr>
                <w:sz w:val="16"/>
                <w:szCs w:val="16"/>
              </w:rPr>
            </w:pPr>
          </w:p>
        </w:tc>
      </w:tr>
      <w:tr w:rsidR="00FF0FFA" w14:paraId="2C6ED190" w14:textId="77777777" w:rsidTr="0090320C">
        <w:tc>
          <w:tcPr>
            <w:tcW w:w="879" w:type="dxa"/>
          </w:tcPr>
          <w:p w14:paraId="73F7C1A4" w14:textId="77777777" w:rsidR="00FF0FFA" w:rsidRDefault="00FF0FFA" w:rsidP="0090320C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02CC9B5B" w14:textId="77777777" w:rsidR="00FF0FFA" w:rsidRDefault="00FF0FFA" w:rsidP="0090320C">
            <w:r>
              <w:rPr>
                <w:sz w:val="16"/>
                <w:szCs w:val="16"/>
              </w:rPr>
              <w:t>0082</w:t>
            </w:r>
          </w:p>
        </w:tc>
        <w:tc>
          <w:tcPr>
            <w:tcW w:w="517" w:type="dxa"/>
          </w:tcPr>
          <w:p w14:paraId="7E709F63" w14:textId="77777777" w:rsidR="00FF0FFA" w:rsidRDefault="00FF0FF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9F950C" w14:textId="77777777" w:rsidR="00FF0FFA" w:rsidRDefault="00FF0FF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225D67C" w14:textId="77777777" w:rsidR="00FF0FFA" w:rsidRDefault="00FF0FFA" w:rsidP="0090320C">
            <w:r>
              <w:rPr>
                <w:sz w:val="16"/>
                <w:szCs w:val="16"/>
              </w:rPr>
              <w:t>(NR_channel_raster_enh-Core) CR to TS38.108 Supporting enhanced channel raster for band n254</w:t>
            </w:r>
          </w:p>
        </w:tc>
        <w:tc>
          <w:tcPr>
            <w:tcW w:w="517" w:type="dxa"/>
          </w:tcPr>
          <w:p w14:paraId="20A226D2" w14:textId="77777777" w:rsidR="00FF0FFA" w:rsidRDefault="00FF0FF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B7FC9E" w14:textId="77777777" w:rsidR="00FF0FFA" w:rsidRDefault="00FF0FFA" w:rsidP="0090320C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862E0F6" w14:textId="77777777" w:rsidR="00FF0FFA" w:rsidRDefault="00FF0FF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45D139C" w14:textId="77777777" w:rsidR="00FF0FFA" w:rsidRDefault="00FF0FFA" w:rsidP="0090320C">
            <w:r>
              <w:rPr>
                <w:sz w:val="16"/>
                <w:szCs w:val="16"/>
              </w:rPr>
              <w:t>R4-2411875</w:t>
            </w:r>
          </w:p>
        </w:tc>
        <w:tc>
          <w:tcPr>
            <w:tcW w:w="1597" w:type="dxa"/>
          </w:tcPr>
          <w:p w14:paraId="41C62422" w14:textId="77777777" w:rsidR="00FF0FFA" w:rsidRDefault="00FF0FFA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9650BBC" w14:textId="77777777" w:rsidR="00FF0FFA" w:rsidRDefault="00FF0FFA" w:rsidP="0090320C">
            <w:r>
              <w:rPr>
                <w:sz w:val="16"/>
                <w:szCs w:val="16"/>
              </w:rPr>
              <w:t>NR_channel_raster_enh-Core</w:t>
            </w:r>
          </w:p>
        </w:tc>
        <w:tc>
          <w:tcPr>
            <w:tcW w:w="2323" w:type="dxa"/>
          </w:tcPr>
          <w:p w14:paraId="64800DE7" w14:textId="77777777" w:rsidR="00FF0FFA" w:rsidRDefault="00FF0FFA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A23242" w14:textId="77777777" w:rsidR="00FF0FFA" w:rsidRDefault="00FF0FFA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F0FFA" w14:paraId="4F87BE83" w14:textId="77777777" w:rsidTr="0090320C">
        <w:tc>
          <w:tcPr>
            <w:tcW w:w="879" w:type="dxa"/>
          </w:tcPr>
          <w:p w14:paraId="326A5502" w14:textId="77777777" w:rsidR="00FF0FFA" w:rsidRDefault="00FF0FFA" w:rsidP="0090320C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344C0372" w14:textId="77777777" w:rsidR="00FF0FFA" w:rsidRDefault="00FF0FFA" w:rsidP="0090320C">
            <w:r>
              <w:rPr>
                <w:sz w:val="16"/>
                <w:szCs w:val="16"/>
              </w:rPr>
              <w:t>0593</w:t>
            </w:r>
          </w:p>
        </w:tc>
        <w:tc>
          <w:tcPr>
            <w:tcW w:w="517" w:type="dxa"/>
          </w:tcPr>
          <w:p w14:paraId="632CFE75" w14:textId="77777777" w:rsidR="00FF0FFA" w:rsidRDefault="00FF0FF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2ACABC" w14:textId="77777777" w:rsidR="00FF0FFA" w:rsidRDefault="00FF0FF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B06E48" w14:textId="77777777" w:rsidR="00FF0FFA" w:rsidRDefault="00FF0FFA" w:rsidP="0090320C">
            <w:r>
              <w:rPr>
                <w:sz w:val="16"/>
                <w:szCs w:val="16"/>
              </w:rPr>
              <w:t>Correction on test applicability for PRACH repetition requirements</w:t>
            </w:r>
          </w:p>
        </w:tc>
        <w:tc>
          <w:tcPr>
            <w:tcW w:w="517" w:type="dxa"/>
          </w:tcPr>
          <w:p w14:paraId="4F838DC8" w14:textId="77777777" w:rsidR="00FF0FFA" w:rsidRDefault="00FF0FF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E31265" w14:textId="77777777" w:rsidR="00FF0FFA" w:rsidRDefault="00FF0FF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6454CEA" w14:textId="77777777" w:rsidR="00FF0FFA" w:rsidRDefault="00FF0FF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BA46487" w14:textId="77777777" w:rsidR="00FF0FFA" w:rsidRDefault="00FF0FFA" w:rsidP="0090320C">
            <w:r>
              <w:rPr>
                <w:sz w:val="16"/>
                <w:szCs w:val="16"/>
              </w:rPr>
              <w:t>R4-2411257</w:t>
            </w:r>
          </w:p>
        </w:tc>
        <w:tc>
          <w:tcPr>
            <w:tcW w:w="1597" w:type="dxa"/>
          </w:tcPr>
          <w:p w14:paraId="6CB17FBC" w14:textId="77777777" w:rsidR="00FF0FFA" w:rsidRDefault="00FF0FFA" w:rsidP="0090320C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707E3054" w14:textId="77777777" w:rsidR="00FF0FFA" w:rsidRDefault="00FF0FFA" w:rsidP="0090320C">
            <w:r>
              <w:rPr>
                <w:sz w:val="16"/>
                <w:szCs w:val="16"/>
              </w:rPr>
              <w:t>NR_cov_enh2-Perf</w:t>
            </w:r>
          </w:p>
        </w:tc>
        <w:tc>
          <w:tcPr>
            <w:tcW w:w="2323" w:type="dxa"/>
          </w:tcPr>
          <w:p w14:paraId="3410E90C" w14:textId="77777777" w:rsidR="00FF0FFA" w:rsidRDefault="00FF0FFA" w:rsidP="0090320C">
            <w:r>
              <w:rPr>
                <w:sz w:val="16"/>
                <w:szCs w:val="16"/>
              </w:rPr>
              <w:t>8.1.2</w:t>
            </w:r>
          </w:p>
        </w:tc>
        <w:tc>
          <w:tcPr>
            <w:tcW w:w="998" w:type="dxa"/>
          </w:tcPr>
          <w:p w14:paraId="07C945CF" w14:textId="77777777" w:rsidR="00FF0FFA" w:rsidRDefault="00FF0FFA" w:rsidP="0090320C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FF0FFA" w14:paraId="647EAC37" w14:textId="77777777" w:rsidTr="0090320C">
        <w:tc>
          <w:tcPr>
            <w:tcW w:w="879" w:type="dxa"/>
          </w:tcPr>
          <w:p w14:paraId="25A476CA" w14:textId="77777777" w:rsidR="00FF0FFA" w:rsidRDefault="00FF0FFA" w:rsidP="0090320C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316DFD00" w14:textId="77777777" w:rsidR="00FF0FFA" w:rsidRDefault="00FF0FFA" w:rsidP="0090320C">
            <w:r>
              <w:rPr>
                <w:sz w:val="16"/>
                <w:szCs w:val="16"/>
              </w:rPr>
              <w:t>0600</w:t>
            </w:r>
          </w:p>
        </w:tc>
        <w:tc>
          <w:tcPr>
            <w:tcW w:w="517" w:type="dxa"/>
          </w:tcPr>
          <w:p w14:paraId="638FA5C4" w14:textId="77777777" w:rsidR="00FF0FFA" w:rsidRDefault="00FF0FFA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D735F5" w14:textId="77777777" w:rsidR="00FF0FFA" w:rsidRDefault="00FF0FF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3DC51C" w14:textId="77777777" w:rsidR="00FF0FFA" w:rsidRDefault="00FF0FFA" w:rsidP="0090320C">
            <w:r>
              <w:rPr>
                <w:sz w:val="16"/>
                <w:szCs w:val="16"/>
              </w:rPr>
              <w:t>CR on test requirements for multiple PRACH transmission in TS 38.141-2</w:t>
            </w:r>
          </w:p>
        </w:tc>
        <w:tc>
          <w:tcPr>
            <w:tcW w:w="517" w:type="dxa"/>
          </w:tcPr>
          <w:p w14:paraId="43BF7320" w14:textId="77777777" w:rsidR="00FF0FFA" w:rsidRDefault="00FF0FF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B0760F" w14:textId="77777777" w:rsidR="00FF0FFA" w:rsidRDefault="00FF0FF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6ADD259" w14:textId="77777777" w:rsidR="00FF0FFA" w:rsidRDefault="00FF0FF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56B8350" w14:textId="77777777" w:rsidR="00FF0FFA" w:rsidRDefault="00FF0FFA" w:rsidP="0090320C">
            <w:r>
              <w:rPr>
                <w:sz w:val="16"/>
                <w:szCs w:val="16"/>
              </w:rPr>
              <w:t>R4-2413483</w:t>
            </w:r>
          </w:p>
        </w:tc>
        <w:tc>
          <w:tcPr>
            <w:tcW w:w="1597" w:type="dxa"/>
          </w:tcPr>
          <w:p w14:paraId="78996BE0" w14:textId="77777777" w:rsidR="00FF0FFA" w:rsidRDefault="00FF0FFA" w:rsidP="0090320C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30CC6C15" w14:textId="77777777" w:rsidR="00FF0FFA" w:rsidRDefault="00FF0FFA" w:rsidP="0090320C">
            <w:r>
              <w:rPr>
                <w:sz w:val="16"/>
                <w:szCs w:val="16"/>
              </w:rPr>
              <w:t>NR_cov_enh2-Perf</w:t>
            </w:r>
          </w:p>
        </w:tc>
        <w:tc>
          <w:tcPr>
            <w:tcW w:w="2323" w:type="dxa"/>
          </w:tcPr>
          <w:p w14:paraId="2D5B3746" w14:textId="77777777" w:rsidR="00FF0FFA" w:rsidRDefault="00FF0FFA" w:rsidP="0090320C">
            <w:r>
              <w:rPr>
                <w:sz w:val="16"/>
                <w:szCs w:val="16"/>
              </w:rPr>
              <w:t>4.6, 8.4.1.8</w:t>
            </w:r>
          </w:p>
        </w:tc>
        <w:tc>
          <w:tcPr>
            <w:tcW w:w="998" w:type="dxa"/>
          </w:tcPr>
          <w:p w14:paraId="1F644383" w14:textId="77777777" w:rsidR="00FF0FFA" w:rsidRDefault="00FF0FFA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0A8A79D5" w14:textId="77777777" w:rsidR="00E144C4" w:rsidRDefault="00E144C4" w:rsidP="00E144C4"/>
    <w:p w14:paraId="7D70A5D6" w14:textId="77777777" w:rsidR="00E144C4" w:rsidRDefault="00E144C4" w:rsidP="00E144C4"/>
    <w:p w14:paraId="3C7450A3" w14:textId="72470861" w:rsidR="00480259" w:rsidRDefault="0026330F" w:rsidP="00512C52">
      <w:pPr>
        <w:pStyle w:val="Heading2"/>
        <w:rPr>
          <w:rFonts w:cs="Arial"/>
          <w:noProof/>
        </w:rPr>
      </w:pPr>
      <w:r w:rsidRPr="0026330F">
        <w:rPr>
          <w:noProof/>
        </w:rPr>
        <w:t>RP-242160</w:t>
      </w:r>
    </w:p>
    <w:p w14:paraId="55465841" w14:textId="0D511464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6330F" w:rsidRPr="0026330F">
        <w:rPr>
          <w:rFonts w:ascii="Arial" w:hAnsi="Arial" w:cs="Arial"/>
          <w:b/>
          <w:bCs/>
        </w:rPr>
        <w:t>RAN4 CRs to Maintenance for Closed WIs/SIs for REL-18 and earlier - Batch 12</w:t>
      </w:r>
    </w:p>
    <w:p w14:paraId="06B49AB2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26F23" w:rsidRPr="004E535C" w14:paraId="12A0FAF2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AC9EDC6" w14:textId="77777777" w:rsidR="00026F23" w:rsidRPr="00BF1EB6" w:rsidRDefault="00026F23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B3B507" w14:textId="77777777" w:rsidR="00026F23" w:rsidRPr="00BF1EB6" w:rsidRDefault="00026F23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C34824A" w14:textId="77777777" w:rsidR="00026F23" w:rsidRPr="00BF1EB6" w:rsidRDefault="00026F23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774C4B" w14:textId="77777777" w:rsidR="00026F23" w:rsidRPr="00BF1EB6" w:rsidRDefault="00026F23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CB69304" w14:textId="77777777" w:rsidR="00026F23" w:rsidRPr="00BF1EB6" w:rsidRDefault="00026F23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332DC05" w14:textId="77777777" w:rsidR="00026F23" w:rsidRPr="00BF1EB6" w:rsidRDefault="00026F23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2F5DF2" w14:textId="77777777" w:rsidR="00026F23" w:rsidRPr="00BF1EB6" w:rsidRDefault="00026F23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133D43F" w14:textId="77777777" w:rsidR="00026F23" w:rsidRPr="00BF1EB6" w:rsidRDefault="00026F23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C624BBB" w14:textId="77777777" w:rsidR="00026F23" w:rsidRPr="00BF1EB6" w:rsidRDefault="00026F23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2000C6A" w14:textId="77777777" w:rsidR="00026F23" w:rsidRPr="00BF1EB6" w:rsidRDefault="00026F23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6E92349" w14:textId="77777777" w:rsidR="00026F23" w:rsidRPr="00BF1EB6" w:rsidRDefault="00026F23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8FB8D20" w14:textId="77777777" w:rsidR="00026F23" w:rsidRPr="00BF1EB6" w:rsidRDefault="00026F23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561C3CB" w14:textId="77777777" w:rsidR="00026F23" w:rsidRPr="00BF1EB6" w:rsidRDefault="00026F23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26F23" w14:paraId="0ED1E43B" w14:textId="77777777" w:rsidTr="0090320C">
        <w:tc>
          <w:tcPr>
            <w:tcW w:w="879" w:type="dxa"/>
          </w:tcPr>
          <w:p w14:paraId="44C7D23B" w14:textId="77777777" w:rsidR="00026F23" w:rsidRDefault="00026F23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0D903BD" w14:textId="77777777" w:rsidR="00026F23" w:rsidRDefault="00026F23" w:rsidP="0090320C">
            <w:r>
              <w:rPr>
                <w:sz w:val="16"/>
                <w:szCs w:val="16"/>
              </w:rPr>
              <w:t>4664</w:t>
            </w:r>
          </w:p>
        </w:tc>
        <w:tc>
          <w:tcPr>
            <w:tcW w:w="517" w:type="dxa"/>
          </w:tcPr>
          <w:p w14:paraId="60714F7C" w14:textId="77777777" w:rsidR="00026F23" w:rsidRDefault="00026F23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03427A" w14:textId="77777777" w:rsidR="00026F23" w:rsidRDefault="00026F23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61A3AE1" w14:textId="77777777" w:rsidR="00026F23" w:rsidRDefault="00026F23" w:rsidP="0090320C">
            <w:r>
              <w:rPr>
                <w:sz w:val="16"/>
                <w:szCs w:val="16"/>
              </w:rPr>
              <w:t>CR on RSRP Measurement Report Mapping - R16</w:t>
            </w:r>
          </w:p>
        </w:tc>
        <w:tc>
          <w:tcPr>
            <w:tcW w:w="517" w:type="dxa"/>
          </w:tcPr>
          <w:p w14:paraId="6751AD9E" w14:textId="77777777" w:rsidR="00026F23" w:rsidRDefault="00026F23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7E652F" w14:textId="77777777" w:rsidR="00026F23" w:rsidRDefault="00026F23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62FC8D4B" w14:textId="77777777" w:rsidR="00026F23" w:rsidRDefault="00026F23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DC5728E" w14:textId="77777777" w:rsidR="00026F23" w:rsidRDefault="00026F23" w:rsidP="0090320C">
            <w:r>
              <w:rPr>
                <w:sz w:val="16"/>
                <w:szCs w:val="16"/>
              </w:rPr>
              <w:t>R4-2411424</w:t>
            </w:r>
          </w:p>
        </w:tc>
        <w:tc>
          <w:tcPr>
            <w:tcW w:w="1597" w:type="dxa"/>
          </w:tcPr>
          <w:p w14:paraId="6AC8722C" w14:textId="77777777" w:rsidR="00026F23" w:rsidRDefault="00026F23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6D0F1DB" w14:textId="77777777" w:rsidR="00026F23" w:rsidRDefault="00026F23" w:rsidP="0090320C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14:paraId="38DB1961" w14:textId="77777777" w:rsidR="00026F23" w:rsidRDefault="00026F23" w:rsidP="0090320C">
            <w:r>
              <w:rPr>
                <w:sz w:val="16"/>
                <w:szCs w:val="16"/>
              </w:rPr>
              <w:t>10.1.6</w:t>
            </w:r>
          </w:p>
        </w:tc>
        <w:tc>
          <w:tcPr>
            <w:tcW w:w="998" w:type="dxa"/>
          </w:tcPr>
          <w:p w14:paraId="48696844" w14:textId="77777777" w:rsidR="00026F23" w:rsidRDefault="00026F23" w:rsidP="0090320C">
            <w:r>
              <w:rPr>
                <w:sz w:val="16"/>
                <w:szCs w:val="16"/>
              </w:rPr>
              <w:t xml:space="preserve">TS/TR ... CR ... ; TS 38.533;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026F23" w14:paraId="72166056" w14:textId="77777777" w:rsidTr="0090320C">
        <w:tc>
          <w:tcPr>
            <w:tcW w:w="879" w:type="dxa"/>
          </w:tcPr>
          <w:p w14:paraId="252D51A6" w14:textId="77777777" w:rsidR="00026F23" w:rsidRDefault="00026F23" w:rsidP="009032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56A21935" w14:textId="77777777" w:rsidR="00026F23" w:rsidRDefault="00026F23" w:rsidP="0090320C">
            <w:r>
              <w:rPr>
                <w:sz w:val="16"/>
                <w:szCs w:val="16"/>
              </w:rPr>
              <w:t>4665</w:t>
            </w:r>
          </w:p>
        </w:tc>
        <w:tc>
          <w:tcPr>
            <w:tcW w:w="517" w:type="dxa"/>
          </w:tcPr>
          <w:p w14:paraId="23ADE02B" w14:textId="77777777" w:rsidR="00026F23" w:rsidRDefault="00026F23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7DAA42" w14:textId="77777777" w:rsidR="00026F23" w:rsidRDefault="00026F23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F9A19C" w14:textId="77777777" w:rsidR="00026F23" w:rsidRDefault="00026F23" w:rsidP="0090320C">
            <w:r>
              <w:rPr>
                <w:sz w:val="16"/>
                <w:szCs w:val="16"/>
              </w:rPr>
              <w:t>CR on RSRP Measurement Report Mapping - R17</w:t>
            </w:r>
          </w:p>
        </w:tc>
        <w:tc>
          <w:tcPr>
            <w:tcW w:w="517" w:type="dxa"/>
          </w:tcPr>
          <w:p w14:paraId="36B9AC46" w14:textId="77777777" w:rsidR="00026F23" w:rsidRDefault="00026F23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C12C1AA" w14:textId="77777777" w:rsidR="00026F23" w:rsidRDefault="00026F23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469C4E21" w14:textId="77777777" w:rsidR="00026F23" w:rsidRDefault="00026F23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56E2ABE" w14:textId="77777777" w:rsidR="00026F23" w:rsidRDefault="00026F23" w:rsidP="0090320C">
            <w:r>
              <w:rPr>
                <w:sz w:val="16"/>
                <w:szCs w:val="16"/>
              </w:rPr>
              <w:t>R4-2411425</w:t>
            </w:r>
          </w:p>
        </w:tc>
        <w:tc>
          <w:tcPr>
            <w:tcW w:w="1597" w:type="dxa"/>
          </w:tcPr>
          <w:p w14:paraId="1E6AA44D" w14:textId="77777777" w:rsidR="00026F23" w:rsidRDefault="00026F23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C2DD963" w14:textId="77777777" w:rsidR="00026F23" w:rsidRDefault="00026F23" w:rsidP="0090320C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14:paraId="05F9ACBF" w14:textId="77777777" w:rsidR="00026F23" w:rsidRDefault="00026F23" w:rsidP="0090320C">
            <w:r>
              <w:rPr>
                <w:sz w:val="16"/>
                <w:szCs w:val="16"/>
              </w:rPr>
              <w:t>10.1.6</w:t>
            </w:r>
          </w:p>
        </w:tc>
        <w:tc>
          <w:tcPr>
            <w:tcW w:w="998" w:type="dxa"/>
          </w:tcPr>
          <w:p w14:paraId="5664BF93" w14:textId="77777777" w:rsidR="00026F23" w:rsidRDefault="00026F23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026F23" w14:paraId="4B34FBC6" w14:textId="77777777" w:rsidTr="0090320C">
        <w:tc>
          <w:tcPr>
            <w:tcW w:w="879" w:type="dxa"/>
          </w:tcPr>
          <w:p w14:paraId="5F7ABFB2" w14:textId="77777777" w:rsidR="00026F23" w:rsidRDefault="00026F23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31904A2" w14:textId="77777777" w:rsidR="00026F23" w:rsidRDefault="00026F23" w:rsidP="0090320C">
            <w:r>
              <w:rPr>
                <w:sz w:val="16"/>
                <w:szCs w:val="16"/>
              </w:rPr>
              <w:t>4666</w:t>
            </w:r>
          </w:p>
        </w:tc>
        <w:tc>
          <w:tcPr>
            <w:tcW w:w="517" w:type="dxa"/>
          </w:tcPr>
          <w:p w14:paraId="71D35CB7" w14:textId="77777777" w:rsidR="00026F23" w:rsidRDefault="00026F23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98DC95" w14:textId="77777777" w:rsidR="00026F23" w:rsidRDefault="00026F23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531387" w14:textId="77777777" w:rsidR="00026F23" w:rsidRDefault="00026F23" w:rsidP="0090320C">
            <w:r>
              <w:rPr>
                <w:sz w:val="16"/>
                <w:szCs w:val="16"/>
              </w:rPr>
              <w:t>CR on RSRP Measurement Report Mapping - R18</w:t>
            </w:r>
          </w:p>
        </w:tc>
        <w:tc>
          <w:tcPr>
            <w:tcW w:w="517" w:type="dxa"/>
          </w:tcPr>
          <w:p w14:paraId="1920DBE4" w14:textId="77777777" w:rsidR="00026F23" w:rsidRDefault="00026F23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CA075FF" w14:textId="77777777" w:rsidR="00026F23" w:rsidRDefault="00026F23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2DB8C01" w14:textId="77777777" w:rsidR="00026F23" w:rsidRDefault="00026F23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B96F06F" w14:textId="77777777" w:rsidR="00026F23" w:rsidRDefault="00026F23" w:rsidP="0090320C">
            <w:r>
              <w:rPr>
                <w:sz w:val="16"/>
                <w:szCs w:val="16"/>
              </w:rPr>
              <w:t>R4-2411426</w:t>
            </w:r>
          </w:p>
        </w:tc>
        <w:tc>
          <w:tcPr>
            <w:tcW w:w="1597" w:type="dxa"/>
          </w:tcPr>
          <w:p w14:paraId="7892A5A4" w14:textId="77777777" w:rsidR="00026F23" w:rsidRDefault="00026F23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CE9842F" w14:textId="77777777" w:rsidR="00026F23" w:rsidRDefault="00026F23" w:rsidP="0090320C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14:paraId="1580BF71" w14:textId="77777777" w:rsidR="00026F23" w:rsidRDefault="00026F23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3D06A7" w14:textId="77777777" w:rsidR="00026F23" w:rsidRDefault="00026F23" w:rsidP="0090320C">
            <w:pPr>
              <w:rPr>
                <w:sz w:val="16"/>
                <w:szCs w:val="16"/>
              </w:rPr>
            </w:pPr>
          </w:p>
        </w:tc>
      </w:tr>
      <w:tr w:rsidR="00026F23" w14:paraId="76F8A053" w14:textId="77777777" w:rsidTr="0090320C">
        <w:tc>
          <w:tcPr>
            <w:tcW w:w="879" w:type="dxa"/>
          </w:tcPr>
          <w:p w14:paraId="4AABC33B" w14:textId="77777777" w:rsidR="00026F23" w:rsidRDefault="00026F23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A6D8247" w14:textId="77777777" w:rsidR="00026F23" w:rsidRDefault="00026F23" w:rsidP="0090320C">
            <w:r>
              <w:rPr>
                <w:sz w:val="16"/>
                <w:szCs w:val="16"/>
              </w:rPr>
              <w:t>4763</w:t>
            </w:r>
          </w:p>
        </w:tc>
        <w:tc>
          <w:tcPr>
            <w:tcW w:w="517" w:type="dxa"/>
          </w:tcPr>
          <w:p w14:paraId="162BC173" w14:textId="77777777" w:rsidR="00026F23" w:rsidRDefault="00026F23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A92295" w14:textId="77777777" w:rsidR="00026F23" w:rsidRDefault="00026F23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EA084C0" w14:textId="77777777" w:rsidR="00026F23" w:rsidRDefault="00026F23" w:rsidP="0090320C">
            <w:r>
              <w:rPr>
                <w:sz w:val="16"/>
                <w:szCs w:val="16"/>
              </w:rPr>
              <w:t>(NR_CSIRS_L3meas-Perf) Correction to CSI-RS L3 measurement test cases_R16</w:t>
            </w:r>
          </w:p>
        </w:tc>
        <w:tc>
          <w:tcPr>
            <w:tcW w:w="517" w:type="dxa"/>
          </w:tcPr>
          <w:p w14:paraId="0F116C54" w14:textId="77777777" w:rsidR="00026F23" w:rsidRDefault="00026F23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759D4C" w14:textId="77777777" w:rsidR="00026F23" w:rsidRDefault="00026F23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7D202AB9" w14:textId="77777777" w:rsidR="00026F23" w:rsidRDefault="00026F23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613EB4C" w14:textId="77777777" w:rsidR="00026F23" w:rsidRDefault="00026F23" w:rsidP="0090320C">
            <w:r>
              <w:rPr>
                <w:sz w:val="16"/>
                <w:szCs w:val="16"/>
              </w:rPr>
              <w:t>R4-2413930</w:t>
            </w:r>
          </w:p>
        </w:tc>
        <w:tc>
          <w:tcPr>
            <w:tcW w:w="1597" w:type="dxa"/>
          </w:tcPr>
          <w:p w14:paraId="5536B89F" w14:textId="77777777" w:rsidR="00026F23" w:rsidRDefault="00026F23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F5588D3" w14:textId="77777777" w:rsidR="00026F23" w:rsidRDefault="00026F23" w:rsidP="0090320C"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 w14:paraId="7F6ED10D" w14:textId="77777777" w:rsidR="00026F23" w:rsidRDefault="00026F23" w:rsidP="0090320C">
            <w:r>
              <w:rPr>
                <w:sz w:val="16"/>
                <w:szCs w:val="16"/>
              </w:rPr>
              <w:t>A.4.6.8, A.4.6.9, A.4.7.8, A.4.7.9, A.4.7.10, A.5.6.7, A.5.6.8, A.5.7.7, A.5.7.8, A.5.7.9, A.6.6.10, A.6.6.11, A.6.7.10, A.6.7.11, A.6.7.12, A.7.6.7.1, A.7.6.8.1, A.7.7.7, A.7.7.8, A.7.7.9</w:t>
            </w:r>
          </w:p>
        </w:tc>
        <w:tc>
          <w:tcPr>
            <w:tcW w:w="998" w:type="dxa"/>
          </w:tcPr>
          <w:p w14:paraId="5956EE16" w14:textId="77777777" w:rsidR="00026F23" w:rsidRDefault="00026F23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026F23" w14:paraId="5EB23673" w14:textId="77777777" w:rsidTr="0090320C">
        <w:tc>
          <w:tcPr>
            <w:tcW w:w="879" w:type="dxa"/>
          </w:tcPr>
          <w:p w14:paraId="3B2B844B" w14:textId="77777777" w:rsidR="00026F23" w:rsidRDefault="00026F23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F7EF9B4" w14:textId="77777777" w:rsidR="00026F23" w:rsidRDefault="00026F23" w:rsidP="0090320C">
            <w:r>
              <w:rPr>
                <w:sz w:val="16"/>
                <w:szCs w:val="16"/>
              </w:rPr>
              <w:t>4764</w:t>
            </w:r>
          </w:p>
        </w:tc>
        <w:tc>
          <w:tcPr>
            <w:tcW w:w="517" w:type="dxa"/>
          </w:tcPr>
          <w:p w14:paraId="153E3AAC" w14:textId="77777777" w:rsidR="00026F23" w:rsidRDefault="00026F23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5D8884" w14:textId="77777777" w:rsidR="00026F23" w:rsidRDefault="00026F23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4AF3FE" w14:textId="77777777" w:rsidR="00026F23" w:rsidRDefault="00026F23" w:rsidP="0090320C">
            <w:r>
              <w:rPr>
                <w:sz w:val="16"/>
                <w:szCs w:val="16"/>
              </w:rPr>
              <w:t>(NR_CSIRS_L3meas-Perf) Correction to CSI-RS L3 measurement test cases_R17</w:t>
            </w:r>
          </w:p>
        </w:tc>
        <w:tc>
          <w:tcPr>
            <w:tcW w:w="517" w:type="dxa"/>
          </w:tcPr>
          <w:p w14:paraId="607F080D" w14:textId="77777777" w:rsidR="00026F23" w:rsidRDefault="00026F23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464BE15" w14:textId="77777777" w:rsidR="00026F23" w:rsidRDefault="00026F23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27DCD990" w14:textId="77777777" w:rsidR="00026F23" w:rsidRDefault="00026F23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E932A0D" w14:textId="77777777" w:rsidR="00026F23" w:rsidRDefault="00026F23" w:rsidP="0090320C">
            <w:r>
              <w:rPr>
                <w:sz w:val="16"/>
                <w:szCs w:val="16"/>
              </w:rPr>
              <w:t>R4-2412170</w:t>
            </w:r>
          </w:p>
        </w:tc>
        <w:tc>
          <w:tcPr>
            <w:tcW w:w="1597" w:type="dxa"/>
          </w:tcPr>
          <w:p w14:paraId="4EC10C2A" w14:textId="77777777" w:rsidR="00026F23" w:rsidRDefault="00026F23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EFC801F" w14:textId="77777777" w:rsidR="00026F23" w:rsidRDefault="00026F23" w:rsidP="0090320C"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 w14:paraId="17CC0F70" w14:textId="77777777" w:rsidR="00026F23" w:rsidRDefault="00026F23" w:rsidP="0090320C">
            <w:r>
              <w:rPr>
                <w:sz w:val="16"/>
                <w:szCs w:val="16"/>
              </w:rPr>
              <w:t>A.4.6.8, A.4.6.9, A.4.7.8, A.4.7.9, A.4.7.10, A.5.6.7, A.5.6.8, A.5.7.7, A.5.7.8, A.5.7.9, A.6.6.10, A.6.6.11, A.6.7.10, A.6.7.11, A.6.7.12, A.7.6.7.1, A.7.6.8.1, A.7.7.7, A.7.7.8, A.7.7.9</w:t>
            </w:r>
          </w:p>
        </w:tc>
        <w:tc>
          <w:tcPr>
            <w:tcW w:w="998" w:type="dxa"/>
          </w:tcPr>
          <w:p w14:paraId="0A78FDED" w14:textId="77777777" w:rsidR="00026F23" w:rsidRDefault="00026F23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026F23" w14:paraId="4F32D84F" w14:textId="77777777" w:rsidTr="0090320C">
        <w:tc>
          <w:tcPr>
            <w:tcW w:w="879" w:type="dxa"/>
          </w:tcPr>
          <w:p w14:paraId="75DFD34F" w14:textId="77777777" w:rsidR="00026F23" w:rsidRDefault="00026F23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6BA6F5E" w14:textId="77777777" w:rsidR="00026F23" w:rsidRDefault="00026F23" w:rsidP="0090320C">
            <w:r>
              <w:rPr>
                <w:sz w:val="16"/>
                <w:szCs w:val="16"/>
              </w:rPr>
              <w:t>4765</w:t>
            </w:r>
          </w:p>
        </w:tc>
        <w:tc>
          <w:tcPr>
            <w:tcW w:w="517" w:type="dxa"/>
          </w:tcPr>
          <w:p w14:paraId="594F31C1" w14:textId="77777777" w:rsidR="00026F23" w:rsidRDefault="00026F23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349354" w14:textId="77777777" w:rsidR="00026F23" w:rsidRDefault="00026F23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04CBAA" w14:textId="77777777" w:rsidR="00026F23" w:rsidRDefault="00026F23" w:rsidP="0090320C">
            <w:r>
              <w:rPr>
                <w:sz w:val="16"/>
                <w:szCs w:val="16"/>
              </w:rPr>
              <w:t>(NR_CSIRS_L3meas-Perf) Correction to CSI-RS L3 measurement test cases_R18</w:t>
            </w:r>
          </w:p>
        </w:tc>
        <w:tc>
          <w:tcPr>
            <w:tcW w:w="517" w:type="dxa"/>
          </w:tcPr>
          <w:p w14:paraId="1D0623E8" w14:textId="77777777" w:rsidR="00026F23" w:rsidRDefault="00026F23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F9C4B62" w14:textId="77777777" w:rsidR="00026F23" w:rsidRDefault="00026F23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A04A8BE" w14:textId="77777777" w:rsidR="00026F23" w:rsidRDefault="00026F23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FCA7F6E" w14:textId="77777777" w:rsidR="00026F23" w:rsidRDefault="00026F23" w:rsidP="0090320C">
            <w:r>
              <w:rPr>
                <w:sz w:val="16"/>
                <w:szCs w:val="16"/>
              </w:rPr>
              <w:t>R4-2412171</w:t>
            </w:r>
          </w:p>
        </w:tc>
        <w:tc>
          <w:tcPr>
            <w:tcW w:w="1597" w:type="dxa"/>
          </w:tcPr>
          <w:p w14:paraId="368762EC" w14:textId="77777777" w:rsidR="00026F23" w:rsidRDefault="00026F23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2EAC7E9" w14:textId="77777777" w:rsidR="00026F23" w:rsidRDefault="00026F23" w:rsidP="0090320C"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 w14:paraId="0403F6C3" w14:textId="77777777" w:rsidR="00026F23" w:rsidRDefault="00026F23" w:rsidP="0090320C">
            <w:r>
              <w:rPr>
                <w:sz w:val="16"/>
                <w:szCs w:val="16"/>
              </w:rPr>
              <w:t>A.4.6.8, A.4.6.9, A.4.7.8, A.4.7.9, A.4.7.10, A.5.6.7, A.5.6.8, A.5.7.7, A.5.7.8, A.5.7.9, A.6.6.10, A.6.6.11, A.6.7.10, A.6.7.11, A.6.7.12, A.7.6.7.1, A.7.6.8.1, A.7.7.7, A.7.7.8, A.7.7.9</w:t>
            </w:r>
          </w:p>
        </w:tc>
        <w:tc>
          <w:tcPr>
            <w:tcW w:w="998" w:type="dxa"/>
          </w:tcPr>
          <w:p w14:paraId="271E4467" w14:textId="77777777" w:rsidR="00026F23" w:rsidRDefault="00026F23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</w:tbl>
    <w:p w14:paraId="599F536A" w14:textId="77777777" w:rsidR="00480259" w:rsidRDefault="00480259" w:rsidP="00480259"/>
    <w:p w14:paraId="504FDE8D" w14:textId="77777777" w:rsidR="00480259" w:rsidRDefault="00480259" w:rsidP="00480259"/>
    <w:p w14:paraId="0CA1275D" w14:textId="1F4ACD29" w:rsidR="00480259" w:rsidRDefault="0026330F" w:rsidP="00512C52">
      <w:pPr>
        <w:pStyle w:val="Heading2"/>
        <w:rPr>
          <w:rFonts w:cs="Arial"/>
          <w:noProof/>
        </w:rPr>
      </w:pPr>
      <w:r w:rsidRPr="0026330F">
        <w:rPr>
          <w:noProof/>
        </w:rPr>
        <w:t>RP-242161</w:t>
      </w:r>
    </w:p>
    <w:p w14:paraId="1D6FE1BF" w14:textId="1B9C5045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6330F" w:rsidRPr="0026330F">
        <w:rPr>
          <w:rFonts w:ascii="Arial" w:hAnsi="Arial" w:cs="Arial"/>
          <w:b/>
          <w:bCs/>
        </w:rPr>
        <w:t>RAN4 CRs to Maintenance for Closed WIs/SIs for REL-18 and earlier - Batch 13</w:t>
      </w:r>
    </w:p>
    <w:p w14:paraId="68341063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36C2A" w:rsidRPr="004E535C" w14:paraId="019082FD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46AB237" w14:textId="77777777" w:rsidR="00D36C2A" w:rsidRPr="00BF1EB6" w:rsidRDefault="00D36C2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43DC0B" w14:textId="77777777" w:rsidR="00D36C2A" w:rsidRPr="00BF1EB6" w:rsidRDefault="00D36C2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5D79B3" w14:textId="77777777" w:rsidR="00D36C2A" w:rsidRPr="00BF1EB6" w:rsidRDefault="00D36C2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128A7D" w14:textId="77777777" w:rsidR="00D36C2A" w:rsidRPr="00BF1EB6" w:rsidRDefault="00D36C2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D57BBAB" w14:textId="77777777" w:rsidR="00D36C2A" w:rsidRPr="00BF1EB6" w:rsidRDefault="00D36C2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C7934C" w14:textId="77777777" w:rsidR="00D36C2A" w:rsidRPr="00BF1EB6" w:rsidRDefault="00D36C2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6A8DF8" w14:textId="77777777" w:rsidR="00D36C2A" w:rsidRPr="00BF1EB6" w:rsidRDefault="00D36C2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AD5483F" w14:textId="77777777" w:rsidR="00D36C2A" w:rsidRPr="00BF1EB6" w:rsidRDefault="00D36C2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3417AF8" w14:textId="77777777" w:rsidR="00D36C2A" w:rsidRPr="00BF1EB6" w:rsidRDefault="00D36C2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2174D04" w14:textId="77777777" w:rsidR="00D36C2A" w:rsidRPr="00BF1EB6" w:rsidRDefault="00D36C2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2F272E4" w14:textId="77777777" w:rsidR="00D36C2A" w:rsidRPr="00BF1EB6" w:rsidRDefault="00D36C2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A2E3F89" w14:textId="77777777" w:rsidR="00D36C2A" w:rsidRPr="00BF1EB6" w:rsidRDefault="00D36C2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B485923" w14:textId="77777777" w:rsidR="00D36C2A" w:rsidRPr="00BF1EB6" w:rsidRDefault="00D36C2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36C2A" w14:paraId="33D55D3E" w14:textId="77777777" w:rsidTr="0090320C">
        <w:tc>
          <w:tcPr>
            <w:tcW w:w="879" w:type="dxa"/>
          </w:tcPr>
          <w:p w14:paraId="1FFDCD46" w14:textId="77777777" w:rsidR="00D36C2A" w:rsidRDefault="00D36C2A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6B8B418" w14:textId="77777777" w:rsidR="00D36C2A" w:rsidRDefault="00D36C2A" w:rsidP="0090320C">
            <w:r>
              <w:rPr>
                <w:sz w:val="16"/>
                <w:szCs w:val="16"/>
              </w:rPr>
              <w:t>0568</w:t>
            </w:r>
          </w:p>
        </w:tc>
        <w:tc>
          <w:tcPr>
            <w:tcW w:w="517" w:type="dxa"/>
          </w:tcPr>
          <w:p w14:paraId="56E1F4DD" w14:textId="77777777" w:rsidR="00D36C2A" w:rsidRDefault="00D36C2A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7BB946" w14:textId="77777777" w:rsidR="00D36C2A" w:rsidRDefault="00D36C2A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7F76FD" w14:textId="77777777" w:rsidR="00D36C2A" w:rsidRDefault="00D36C2A" w:rsidP="0090320C">
            <w:r>
              <w:rPr>
                <w:sz w:val="16"/>
                <w:szCs w:val="16"/>
              </w:rPr>
              <w:t>(NR_DL1024QAM_FR1-Perf) CR for TS38.101-4, corrections to CodebookSubsetRestriction on 1024QAM CQI requirements</w:t>
            </w:r>
          </w:p>
        </w:tc>
        <w:tc>
          <w:tcPr>
            <w:tcW w:w="517" w:type="dxa"/>
          </w:tcPr>
          <w:p w14:paraId="4304A978" w14:textId="77777777" w:rsidR="00D36C2A" w:rsidRDefault="00D36C2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E6271A" w14:textId="77777777" w:rsidR="00D36C2A" w:rsidRDefault="00D36C2A" w:rsidP="0090320C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2C76E75D" w14:textId="77777777" w:rsidR="00D36C2A" w:rsidRDefault="00D36C2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896A93C" w14:textId="77777777" w:rsidR="00D36C2A" w:rsidRDefault="00D36C2A" w:rsidP="0090320C">
            <w:r>
              <w:rPr>
                <w:sz w:val="16"/>
                <w:szCs w:val="16"/>
              </w:rPr>
              <w:t>R4-2413548</w:t>
            </w:r>
          </w:p>
        </w:tc>
        <w:tc>
          <w:tcPr>
            <w:tcW w:w="1597" w:type="dxa"/>
          </w:tcPr>
          <w:p w14:paraId="76E74374" w14:textId="77777777" w:rsidR="00D36C2A" w:rsidRDefault="00D36C2A" w:rsidP="0090320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1139F1F" w14:textId="77777777" w:rsidR="00D36C2A" w:rsidRDefault="00D36C2A" w:rsidP="0090320C">
            <w:r>
              <w:rPr>
                <w:sz w:val="16"/>
                <w:szCs w:val="16"/>
              </w:rPr>
              <w:t>NR_DL1024QAM_FR1-Perf</w:t>
            </w:r>
          </w:p>
        </w:tc>
        <w:tc>
          <w:tcPr>
            <w:tcW w:w="2323" w:type="dxa"/>
          </w:tcPr>
          <w:p w14:paraId="08CC23FC" w14:textId="77777777" w:rsidR="00D36C2A" w:rsidRDefault="00D36C2A" w:rsidP="0090320C">
            <w:r>
              <w:rPr>
                <w:sz w:val="16"/>
                <w:szCs w:val="16"/>
              </w:rPr>
              <w:t>6.2.2.2.1.4 and 6.2.3.2.1.4</w:t>
            </w:r>
          </w:p>
        </w:tc>
        <w:tc>
          <w:tcPr>
            <w:tcW w:w="998" w:type="dxa"/>
          </w:tcPr>
          <w:p w14:paraId="1A8D251C" w14:textId="77777777" w:rsidR="00D36C2A" w:rsidRDefault="00D36C2A" w:rsidP="0090320C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D36C2A" w14:paraId="72F1EFFA" w14:textId="77777777" w:rsidTr="0090320C">
        <w:tc>
          <w:tcPr>
            <w:tcW w:w="879" w:type="dxa"/>
          </w:tcPr>
          <w:p w14:paraId="1B66E499" w14:textId="77777777" w:rsidR="00D36C2A" w:rsidRDefault="00D36C2A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55C8996" w14:textId="77777777" w:rsidR="00D36C2A" w:rsidRDefault="00D36C2A" w:rsidP="0090320C">
            <w:r>
              <w:rPr>
                <w:sz w:val="16"/>
                <w:szCs w:val="16"/>
              </w:rPr>
              <w:t>0569</w:t>
            </w:r>
          </w:p>
        </w:tc>
        <w:tc>
          <w:tcPr>
            <w:tcW w:w="517" w:type="dxa"/>
          </w:tcPr>
          <w:p w14:paraId="5A172EAF" w14:textId="77777777" w:rsidR="00D36C2A" w:rsidRDefault="00D36C2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66DEB1" w14:textId="77777777" w:rsidR="00D36C2A" w:rsidRDefault="00D36C2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7A1473" w14:textId="77777777" w:rsidR="00D36C2A" w:rsidRDefault="00D36C2A" w:rsidP="0090320C">
            <w:r>
              <w:rPr>
                <w:sz w:val="16"/>
                <w:szCs w:val="16"/>
              </w:rPr>
              <w:t>(NR_DL1024QAM_FR1-Perf) CR for TS38.101-4, corrections to CodebookSubsetRestriction on 1024QAM CQI requirements</w:t>
            </w:r>
          </w:p>
        </w:tc>
        <w:tc>
          <w:tcPr>
            <w:tcW w:w="517" w:type="dxa"/>
          </w:tcPr>
          <w:p w14:paraId="2D6F6C0D" w14:textId="77777777" w:rsidR="00D36C2A" w:rsidRDefault="00D36C2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690F455" w14:textId="77777777" w:rsidR="00D36C2A" w:rsidRDefault="00D36C2A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1FA30E8" w14:textId="77777777" w:rsidR="00D36C2A" w:rsidRDefault="00D36C2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632E776" w14:textId="77777777" w:rsidR="00D36C2A" w:rsidRDefault="00D36C2A" w:rsidP="0090320C">
            <w:r>
              <w:rPr>
                <w:sz w:val="16"/>
                <w:szCs w:val="16"/>
              </w:rPr>
              <w:t>R4-2411030</w:t>
            </w:r>
          </w:p>
        </w:tc>
        <w:tc>
          <w:tcPr>
            <w:tcW w:w="1597" w:type="dxa"/>
          </w:tcPr>
          <w:p w14:paraId="39E64FAB" w14:textId="77777777" w:rsidR="00D36C2A" w:rsidRDefault="00D36C2A" w:rsidP="0090320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38B16A1" w14:textId="77777777" w:rsidR="00D36C2A" w:rsidRDefault="00D36C2A" w:rsidP="0090320C">
            <w:r>
              <w:rPr>
                <w:sz w:val="16"/>
                <w:szCs w:val="16"/>
              </w:rPr>
              <w:t>NR_DL1024QAM_FR1-Perf</w:t>
            </w:r>
          </w:p>
        </w:tc>
        <w:tc>
          <w:tcPr>
            <w:tcW w:w="2323" w:type="dxa"/>
          </w:tcPr>
          <w:p w14:paraId="19F01195" w14:textId="77777777" w:rsidR="00D36C2A" w:rsidRDefault="00D36C2A" w:rsidP="0090320C">
            <w:r>
              <w:rPr>
                <w:sz w:val="16"/>
                <w:szCs w:val="16"/>
              </w:rPr>
              <w:t>6.2.2.2.1.4 and 6.2.3.2.1.4</w:t>
            </w:r>
          </w:p>
        </w:tc>
        <w:tc>
          <w:tcPr>
            <w:tcW w:w="998" w:type="dxa"/>
          </w:tcPr>
          <w:p w14:paraId="29DF349B" w14:textId="77777777" w:rsidR="00D36C2A" w:rsidRDefault="00D36C2A" w:rsidP="0090320C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D36C2A" w14:paraId="406185AA" w14:textId="77777777" w:rsidTr="0090320C">
        <w:tc>
          <w:tcPr>
            <w:tcW w:w="879" w:type="dxa"/>
          </w:tcPr>
          <w:p w14:paraId="46904993" w14:textId="77777777" w:rsidR="00D36C2A" w:rsidRDefault="00D36C2A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8635AB4" w14:textId="77777777" w:rsidR="00D36C2A" w:rsidRDefault="00D36C2A" w:rsidP="0090320C">
            <w:r>
              <w:rPr>
                <w:sz w:val="16"/>
                <w:szCs w:val="16"/>
              </w:rPr>
              <w:t>0573</w:t>
            </w:r>
          </w:p>
        </w:tc>
        <w:tc>
          <w:tcPr>
            <w:tcW w:w="517" w:type="dxa"/>
          </w:tcPr>
          <w:p w14:paraId="069B7E1E" w14:textId="77777777" w:rsidR="00D36C2A" w:rsidRDefault="00D36C2A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41E665" w14:textId="77777777" w:rsidR="00D36C2A" w:rsidRDefault="00D36C2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306B95" w14:textId="77777777" w:rsidR="00D36C2A" w:rsidRDefault="00D36C2A" w:rsidP="0090320C">
            <w:r>
              <w:rPr>
                <w:sz w:val="16"/>
                <w:szCs w:val="16"/>
              </w:rPr>
              <w:t>CR to 38.101-4 on FDD 4Rx requirements for advanced receiver for MU-MIMO</w:t>
            </w:r>
          </w:p>
        </w:tc>
        <w:tc>
          <w:tcPr>
            <w:tcW w:w="517" w:type="dxa"/>
          </w:tcPr>
          <w:p w14:paraId="519C2A7D" w14:textId="77777777" w:rsidR="00D36C2A" w:rsidRDefault="00D36C2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16E4E2" w14:textId="77777777" w:rsidR="00D36C2A" w:rsidRDefault="00D36C2A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C57AC62" w14:textId="77777777" w:rsidR="00D36C2A" w:rsidRDefault="00D36C2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A7D163A" w14:textId="77777777" w:rsidR="00D36C2A" w:rsidRDefault="00D36C2A" w:rsidP="0090320C">
            <w:r>
              <w:rPr>
                <w:sz w:val="16"/>
                <w:szCs w:val="16"/>
              </w:rPr>
              <w:t>R4-2413479</w:t>
            </w:r>
          </w:p>
        </w:tc>
        <w:tc>
          <w:tcPr>
            <w:tcW w:w="1597" w:type="dxa"/>
          </w:tcPr>
          <w:p w14:paraId="1BCA74C2" w14:textId="77777777" w:rsidR="00D36C2A" w:rsidRDefault="00D36C2A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0EDE71B" w14:textId="77777777" w:rsidR="00D36C2A" w:rsidRDefault="00D36C2A" w:rsidP="0090320C"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 w14:paraId="01C7CC3B" w14:textId="77777777" w:rsidR="00D36C2A" w:rsidRDefault="00D36C2A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F2A99B" w14:textId="77777777" w:rsidR="00D36C2A" w:rsidRDefault="00D36C2A" w:rsidP="0090320C">
            <w:pPr>
              <w:rPr>
                <w:sz w:val="16"/>
                <w:szCs w:val="16"/>
              </w:rPr>
            </w:pPr>
          </w:p>
        </w:tc>
      </w:tr>
      <w:tr w:rsidR="00D36C2A" w14:paraId="19626808" w14:textId="77777777" w:rsidTr="0090320C">
        <w:tc>
          <w:tcPr>
            <w:tcW w:w="879" w:type="dxa"/>
          </w:tcPr>
          <w:p w14:paraId="785199E1" w14:textId="77777777" w:rsidR="00D36C2A" w:rsidRDefault="00D36C2A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D8945BF" w14:textId="77777777" w:rsidR="00D36C2A" w:rsidRDefault="00D36C2A" w:rsidP="0090320C">
            <w:r>
              <w:rPr>
                <w:sz w:val="16"/>
                <w:szCs w:val="16"/>
              </w:rPr>
              <w:t>0581</w:t>
            </w:r>
          </w:p>
        </w:tc>
        <w:tc>
          <w:tcPr>
            <w:tcW w:w="517" w:type="dxa"/>
          </w:tcPr>
          <w:p w14:paraId="464597B6" w14:textId="77777777" w:rsidR="00D36C2A" w:rsidRDefault="00D36C2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DA0D89" w14:textId="77777777" w:rsidR="00D36C2A" w:rsidRDefault="00D36C2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463A9B" w14:textId="77777777" w:rsidR="00D36C2A" w:rsidRDefault="00D36C2A" w:rsidP="0090320C">
            <w:r>
              <w:rPr>
                <w:sz w:val="16"/>
                <w:szCs w:val="16"/>
              </w:rPr>
              <w:t>CR for 38.101-4 on RMC corrections for MU-MIMO</w:t>
            </w:r>
          </w:p>
        </w:tc>
        <w:tc>
          <w:tcPr>
            <w:tcW w:w="517" w:type="dxa"/>
          </w:tcPr>
          <w:p w14:paraId="6F430D45" w14:textId="77777777" w:rsidR="00D36C2A" w:rsidRDefault="00D36C2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60FC69" w14:textId="77777777" w:rsidR="00D36C2A" w:rsidRDefault="00D36C2A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5C03B28" w14:textId="77777777" w:rsidR="00D36C2A" w:rsidRDefault="00D36C2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AAA66D6" w14:textId="77777777" w:rsidR="00D36C2A" w:rsidRDefault="00D36C2A" w:rsidP="0090320C">
            <w:r>
              <w:rPr>
                <w:sz w:val="16"/>
                <w:szCs w:val="16"/>
              </w:rPr>
              <w:t>R4-2411661</w:t>
            </w:r>
          </w:p>
        </w:tc>
        <w:tc>
          <w:tcPr>
            <w:tcW w:w="1597" w:type="dxa"/>
          </w:tcPr>
          <w:p w14:paraId="263822F2" w14:textId="77777777" w:rsidR="00D36C2A" w:rsidRDefault="00D36C2A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2A15369" w14:textId="77777777" w:rsidR="00D36C2A" w:rsidRDefault="00D36C2A" w:rsidP="0090320C"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 w14:paraId="1209D783" w14:textId="77777777" w:rsidR="00D36C2A" w:rsidRDefault="00D36C2A" w:rsidP="0090320C">
            <w:r>
              <w:rPr>
                <w:sz w:val="16"/>
                <w:szCs w:val="16"/>
              </w:rPr>
              <w:t>A.3.2.1.5, A.3.2.2.7</w:t>
            </w:r>
          </w:p>
        </w:tc>
        <w:tc>
          <w:tcPr>
            <w:tcW w:w="998" w:type="dxa"/>
          </w:tcPr>
          <w:p w14:paraId="1E9D7371" w14:textId="77777777" w:rsidR="00D36C2A" w:rsidRDefault="00D36C2A" w:rsidP="0090320C">
            <w:r>
              <w:rPr>
                <w:sz w:val="16"/>
                <w:szCs w:val="16"/>
              </w:rPr>
              <w:t xml:space="preserve">TS 38.521-4 </w:t>
            </w:r>
          </w:p>
        </w:tc>
      </w:tr>
      <w:tr w:rsidR="00D36C2A" w14:paraId="70DA47DD" w14:textId="77777777" w:rsidTr="0090320C">
        <w:tc>
          <w:tcPr>
            <w:tcW w:w="879" w:type="dxa"/>
          </w:tcPr>
          <w:p w14:paraId="6F3DB44C" w14:textId="77777777" w:rsidR="00D36C2A" w:rsidRDefault="00D36C2A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D3ACD0F" w14:textId="77777777" w:rsidR="00D36C2A" w:rsidRDefault="00D36C2A" w:rsidP="0090320C">
            <w:r>
              <w:rPr>
                <w:sz w:val="16"/>
                <w:szCs w:val="16"/>
              </w:rPr>
              <w:t>0582</w:t>
            </w:r>
          </w:p>
        </w:tc>
        <w:tc>
          <w:tcPr>
            <w:tcW w:w="517" w:type="dxa"/>
          </w:tcPr>
          <w:p w14:paraId="43D97F42" w14:textId="77777777" w:rsidR="00D36C2A" w:rsidRDefault="00D36C2A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F3D368" w14:textId="77777777" w:rsidR="00D36C2A" w:rsidRDefault="00D36C2A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01FABF" w14:textId="77777777" w:rsidR="00D36C2A" w:rsidRDefault="00D36C2A" w:rsidP="0090320C">
            <w:r>
              <w:rPr>
                <w:sz w:val="16"/>
                <w:szCs w:val="16"/>
              </w:rPr>
              <w:t>(NR_demod_enh2) CR for 38.101-4 on corrections of RMC references</w:t>
            </w:r>
          </w:p>
        </w:tc>
        <w:tc>
          <w:tcPr>
            <w:tcW w:w="517" w:type="dxa"/>
          </w:tcPr>
          <w:p w14:paraId="68FD538A" w14:textId="77777777" w:rsidR="00D36C2A" w:rsidRDefault="00D36C2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7AD363" w14:textId="77777777" w:rsidR="00D36C2A" w:rsidRDefault="00D36C2A" w:rsidP="0090320C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580C5946" w14:textId="77777777" w:rsidR="00D36C2A" w:rsidRDefault="00D36C2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CC9CA3D" w14:textId="77777777" w:rsidR="00D36C2A" w:rsidRDefault="00D36C2A" w:rsidP="0090320C">
            <w:r>
              <w:rPr>
                <w:sz w:val="16"/>
                <w:szCs w:val="16"/>
              </w:rPr>
              <w:t>R4-2413577</w:t>
            </w:r>
          </w:p>
        </w:tc>
        <w:tc>
          <w:tcPr>
            <w:tcW w:w="1597" w:type="dxa"/>
          </w:tcPr>
          <w:p w14:paraId="14607103" w14:textId="77777777" w:rsidR="00D36C2A" w:rsidRDefault="00D36C2A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2DC3477" w14:textId="77777777" w:rsidR="00D36C2A" w:rsidRDefault="00D36C2A" w:rsidP="0090320C">
            <w:r>
              <w:rPr>
                <w:sz w:val="16"/>
                <w:szCs w:val="16"/>
              </w:rPr>
              <w:t>NR_demod_enh2-Perf</w:t>
            </w:r>
          </w:p>
        </w:tc>
        <w:tc>
          <w:tcPr>
            <w:tcW w:w="2323" w:type="dxa"/>
          </w:tcPr>
          <w:p w14:paraId="64D591CB" w14:textId="77777777" w:rsidR="00D36C2A" w:rsidRDefault="00D36C2A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470D68" w14:textId="77777777" w:rsidR="00D36C2A" w:rsidRDefault="00D36C2A" w:rsidP="0090320C">
            <w:pPr>
              <w:rPr>
                <w:sz w:val="16"/>
                <w:szCs w:val="16"/>
              </w:rPr>
            </w:pPr>
          </w:p>
        </w:tc>
      </w:tr>
      <w:tr w:rsidR="00D36C2A" w14:paraId="092E902C" w14:textId="77777777" w:rsidTr="0090320C">
        <w:tc>
          <w:tcPr>
            <w:tcW w:w="879" w:type="dxa"/>
          </w:tcPr>
          <w:p w14:paraId="0103D782" w14:textId="77777777" w:rsidR="00D36C2A" w:rsidRDefault="00D36C2A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B6F5133" w14:textId="77777777" w:rsidR="00D36C2A" w:rsidRDefault="00D36C2A" w:rsidP="0090320C">
            <w:r>
              <w:rPr>
                <w:sz w:val="16"/>
                <w:szCs w:val="16"/>
              </w:rPr>
              <w:t>0583</w:t>
            </w:r>
          </w:p>
        </w:tc>
        <w:tc>
          <w:tcPr>
            <w:tcW w:w="517" w:type="dxa"/>
          </w:tcPr>
          <w:p w14:paraId="488AC321" w14:textId="77777777" w:rsidR="00D36C2A" w:rsidRDefault="00D36C2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6CB7C6" w14:textId="77777777" w:rsidR="00D36C2A" w:rsidRDefault="00D36C2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D2DC93" w14:textId="77777777" w:rsidR="00D36C2A" w:rsidRDefault="00D36C2A" w:rsidP="0090320C">
            <w:r>
              <w:rPr>
                <w:sz w:val="16"/>
                <w:szCs w:val="16"/>
              </w:rPr>
              <w:t>(NR_demod_enh2) CR for 38.101-4 on corrections of RMC references</w:t>
            </w:r>
          </w:p>
        </w:tc>
        <w:tc>
          <w:tcPr>
            <w:tcW w:w="517" w:type="dxa"/>
          </w:tcPr>
          <w:p w14:paraId="6364F5B3" w14:textId="77777777" w:rsidR="00D36C2A" w:rsidRDefault="00D36C2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32CF6F" w14:textId="77777777" w:rsidR="00D36C2A" w:rsidRDefault="00D36C2A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F4CB562" w14:textId="77777777" w:rsidR="00D36C2A" w:rsidRDefault="00D36C2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CD74531" w14:textId="77777777" w:rsidR="00D36C2A" w:rsidRDefault="00D36C2A" w:rsidP="0090320C">
            <w:r>
              <w:rPr>
                <w:sz w:val="16"/>
                <w:szCs w:val="16"/>
              </w:rPr>
              <w:t>R4-2411663</w:t>
            </w:r>
          </w:p>
        </w:tc>
        <w:tc>
          <w:tcPr>
            <w:tcW w:w="1597" w:type="dxa"/>
          </w:tcPr>
          <w:p w14:paraId="69866BC6" w14:textId="77777777" w:rsidR="00D36C2A" w:rsidRDefault="00D36C2A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4E17840" w14:textId="77777777" w:rsidR="00D36C2A" w:rsidRDefault="00D36C2A" w:rsidP="0090320C">
            <w:r>
              <w:rPr>
                <w:sz w:val="16"/>
                <w:szCs w:val="16"/>
              </w:rPr>
              <w:t>NR_demod_enh2-Perf</w:t>
            </w:r>
          </w:p>
        </w:tc>
        <w:tc>
          <w:tcPr>
            <w:tcW w:w="2323" w:type="dxa"/>
          </w:tcPr>
          <w:p w14:paraId="38CF099D" w14:textId="77777777" w:rsidR="00D36C2A" w:rsidRDefault="00D36C2A" w:rsidP="0090320C">
            <w:r>
              <w:rPr>
                <w:sz w:val="16"/>
                <w:szCs w:val="16"/>
              </w:rPr>
              <w:t>5.2.2.1.16, 5.2.3.1.16, 5.2.2.17, 5.2.3.2.17, A.3.2.1.5, A.3.2.2.7</w:t>
            </w:r>
          </w:p>
        </w:tc>
        <w:tc>
          <w:tcPr>
            <w:tcW w:w="998" w:type="dxa"/>
          </w:tcPr>
          <w:p w14:paraId="79B0A81E" w14:textId="77777777" w:rsidR="00D36C2A" w:rsidRDefault="00D36C2A" w:rsidP="0090320C">
            <w:r>
              <w:rPr>
                <w:sz w:val="16"/>
                <w:szCs w:val="16"/>
              </w:rPr>
              <w:t>TS 38.521-4</w:t>
            </w:r>
          </w:p>
        </w:tc>
      </w:tr>
      <w:tr w:rsidR="00D36C2A" w14:paraId="6A9D5687" w14:textId="77777777" w:rsidTr="0090320C">
        <w:tc>
          <w:tcPr>
            <w:tcW w:w="879" w:type="dxa"/>
          </w:tcPr>
          <w:p w14:paraId="5A5D9278" w14:textId="77777777" w:rsidR="00D36C2A" w:rsidRDefault="00D36C2A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2C8DF0F" w14:textId="77777777" w:rsidR="00D36C2A" w:rsidRDefault="00D36C2A" w:rsidP="0090320C">
            <w:r>
              <w:rPr>
                <w:sz w:val="16"/>
                <w:szCs w:val="16"/>
              </w:rPr>
              <w:t>0587</w:t>
            </w:r>
          </w:p>
        </w:tc>
        <w:tc>
          <w:tcPr>
            <w:tcW w:w="517" w:type="dxa"/>
          </w:tcPr>
          <w:p w14:paraId="7F2217A4" w14:textId="77777777" w:rsidR="00D36C2A" w:rsidRDefault="00D36C2A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F1DC92" w14:textId="77777777" w:rsidR="00D36C2A" w:rsidRDefault="00D36C2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A7BFC1" w14:textId="77777777" w:rsidR="00D36C2A" w:rsidRDefault="00D36C2A" w:rsidP="0090320C">
            <w:r>
              <w:rPr>
                <w:sz w:val="16"/>
                <w:szCs w:val="16"/>
              </w:rPr>
              <w:t>CR to 38.101-4: Correction on FDD 2Rx PDSCH requirements for advanced receiver for MU-MIMO</w:t>
            </w:r>
          </w:p>
        </w:tc>
        <w:tc>
          <w:tcPr>
            <w:tcW w:w="517" w:type="dxa"/>
          </w:tcPr>
          <w:p w14:paraId="74742C79" w14:textId="77777777" w:rsidR="00D36C2A" w:rsidRDefault="00D36C2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DB043C" w14:textId="77777777" w:rsidR="00D36C2A" w:rsidRDefault="00D36C2A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83E4964" w14:textId="77777777" w:rsidR="00D36C2A" w:rsidRDefault="00D36C2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89241C5" w14:textId="77777777" w:rsidR="00D36C2A" w:rsidRDefault="00D36C2A" w:rsidP="0090320C">
            <w:r>
              <w:rPr>
                <w:sz w:val="16"/>
                <w:szCs w:val="16"/>
              </w:rPr>
              <w:t>R4-2413480</w:t>
            </w:r>
          </w:p>
        </w:tc>
        <w:tc>
          <w:tcPr>
            <w:tcW w:w="1597" w:type="dxa"/>
          </w:tcPr>
          <w:p w14:paraId="0DF1DE23" w14:textId="77777777" w:rsidR="00D36C2A" w:rsidRDefault="00D36C2A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2E3A7B4" w14:textId="77777777" w:rsidR="00D36C2A" w:rsidRDefault="00D36C2A" w:rsidP="0090320C"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 w14:paraId="42A566B4" w14:textId="77777777" w:rsidR="00D36C2A" w:rsidRDefault="00D36C2A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61D7B6" w14:textId="77777777" w:rsidR="00D36C2A" w:rsidRDefault="00D36C2A" w:rsidP="0090320C">
            <w:pPr>
              <w:rPr>
                <w:sz w:val="16"/>
                <w:szCs w:val="16"/>
              </w:rPr>
            </w:pPr>
          </w:p>
        </w:tc>
      </w:tr>
      <w:tr w:rsidR="00D36C2A" w14:paraId="212EA8E7" w14:textId="77777777" w:rsidTr="0090320C">
        <w:tc>
          <w:tcPr>
            <w:tcW w:w="879" w:type="dxa"/>
          </w:tcPr>
          <w:p w14:paraId="310D6B16" w14:textId="77777777" w:rsidR="00D36C2A" w:rsidRDefault="00D36C2A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AD1F000" w14:textId="77777777" w:rsidR="00D36C2A" w:rsidRDefault="00D36C2A" w:rsidP="0090320C">
            <w:r>
              <w:rPr>
                <w:sz w:val="16"/>
                <w:szCs w:val="16"/>
              </w:rPr>
              <w:t>0589</w:t>
            </w:r>
          </w:p>
        </w:tc>
        <w:tc>
          <w:tcPr>
            <w:tcW w:w="517" w:type="dxa"/>
          </w:tcPr>
          <w:p w14:paraId="12F11502" w14:textId="77777777" w:rsidR="00D36C2A" w:rsidRDefault="00D36C2A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BF9B82" w14:textId="77777777" w:rsidR="00D36C2A" w:rsidRDefault="00D36C2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2BDA364" w14:textId="77777777" w:rsidR="00D36C2A" w:rsidRDefault="00D36C2A" w:rsidP="0090320C">
            <w:r>
              <w:rPr>
                <w:sz w:val="16"/>
                <w:szCs w:val="16"/>
              </w:rPr>
              <w:t>CR to 38.101-4: Correction on PDCCH demodulation requirement for DSS enhancement</w:t>
            </w:r>
          </w:p>
        </w:tc>
        <w:tc>
          <w:tcPr>
            <w:tcW w:w="517" w:type="dxa"/>
          </w:tcPr>
          <w:p w14:paraId="20321304" w14:textId="77777777" w:rsidR="00D36C2A" w:rsidRDefault="00D36C2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103235" w14:textId="77777777" w:rsidR="00D36C2A" w:rsidRDefault="00D36C2A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462E61B" w14:textId="77777777" w:rsidR="00D36C2A" w:rsidRDefault="00D36C2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1228541" w14:textId="77777777" w:rsidR="00D36C2A" w:rsidRDefault="00D36C2A" w:rsidP="0090320C">
            <w:r>
              <w:rPr>
                <w:sz w:val="16"/>
                <w:szCs w:val="16"/>
              </w:rPr>
              <w:t>R4-2413489</w:t>
            </w:r>
          </w:p>
        </w:tc>
        <w:tc>
          <w:tcPr>
            <w:tcW w:w="1597" w:type="dxa"/>
          </w:tcPr>
          <w:p w14:paraId="545EFA96" w14:textId="77777777" w:rsidR="00D36C2A" w:rsidRDefault="00D36C2A" w:rsidP="0090320C">
            <w:r>
              <w:rPr>
                <w:sz w:val="16"/>
                <w:szCs w:val="16"/>
              </w:rPr>
              <w:t>Ericsson, Apple, Huawei, Nokia</w:t>
            </w:r>
          </w:p>
        </w:tc>
        <w:tc>
          <w:tcPr>
            <w:tcW w:w="1122" w:type="dxa"/>
          </w:tcPr>
          <w:p w14:paraId="5AC01C97" w14:textId="77777777" w:rsidR="00D36C2A" w:rsidRDefault="00D36C2A" w:rsidP="0090320C">
            <w:r>
              <w:rPr>
                <w:sz w:val="16"/>
                <w:szCs w:val="16"/>
              </w:rPr>
              <w:t>NR_DSS_enh-Perf</w:t>
            </w:r>
          </w:p>
        </w:tc>
        <w:tc>
          <w:tcPr>
            <w:tcW w:w="2323" w:type="dxa"/>
          </w:tcPr>
          <w:p w14:paraId="1715AD5E" w14:textId="77777777" w:rsidR="00D36C2A" w:rsidRDefault="00D36C2A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A8A0D4" w14:textId="77777777" w:rsidR="00D36C2A" w:rsidRDefault="00D36C2A" w:rsidP="0090320C">
            <w:pPr>
              <w:rPr>
                <w:sz w:val="16"/>
                <w:szCs w:val="16"/>
              </w:rPr>
            </w:pPr>
          </w:p>
        </w:tc>
      </w:tr>
      <w:tr w:rsidR="00D36C2A" w14:paraId="1068F1E3" w14:textId="77777777" w:rsidTr="0090320C">
        <w:tc>
          <w:tcPr>
            <w:tcW w:w="879" w:type="dxa"/>
          </w:tcPr>
          <w:p w14:paraId="16126F20" w14:textId="77777777" w:rsidR="00D36C2A" w:rsidRDefault="00D36C2A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C3DE3DB" w14:textId="77777777" w:rsidR="00D36C2A" w:rsidRDefault="00D36C2A" w:rsidP="0090320C">
            <w:r>
              <w:rPr>
                <w:sz w:val="16"/>
                <w:szCs w:val="16"/>
              </w:rPr>
              <w:t>0595</w:t>
            </w:r>
          </w:p>
        </w:tc>
        <w:tc>
          <w:tcPr>
            <w:tcW w:w="517" w:type="dxa"/>
          </w:tcPr>
          <w:p w14:paraId="4D5B4277" w14:textId="77777777" w:rsidR="00D36C2A" w:rsidRDefault="00D36C2A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11BD60" w14:textId="77777777" w:rsidR="00D36C2A" w:rsidRDefault="00D36C2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09AE629" w14:textId="77777777" w:rsidR="00D36C2A" w:rsidRDefault="00D36C2A" w:rsidP="0090320C">
            <w:r>
              <w:rPr>
                <w:sz w:val="16"/>
                <w:szCs w:val="16"/>
              </w:rPr>
              <w:t>CR on TDD 4Rx requirements for advanced receiver for MU-MIMO</w:t>
            </w:r>
          </w:p>
        </w:tc>
        <w:tc>
          <w:tcPr>
            <w:tcW w:w="517" w:type="dxa"/>
          </w:tcPr>
          <w:p w14:paraId="317CAE61" w14:textId="77777777" w:rsidR="00D36C2A" w:rsidRDefault="00D36C2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3A7FE7" w14:textId="77777777" w:rsidR="00D36C2A" w:rsidRDefault="00D36C2A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A499164" w14:textId="77777777" w:rsidR="00D36C2A" w:rsidRDefault="00D36C2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35B8651" w14:textId="77777777" w:rsidR="00D36C2A" w:rsidRDefault="00D36C2A" w:rsidP="0090320C">
            <w:r>
              <w:rPr>
                <w:sz w:val="16"/>
                <w:szCs w:val="16"/>
              </w:rPr>
              <w:t>R4-2413481</w:t>
            </w:r>
          </w:p>
        </w:tc>
        <w:tc>
          <w:tcPr>
            <w:tcW w:w="1597" w:type="dxa"/>
          </w:tcPr>
          <w:p w14:paraId="593C94DC" w14:textId="77777777" w:rsidR="00D36C2A" w:rsidRDefault="00D36C2A" w:rsidP="0090320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427A80C" w14:textId="77777777" w:rsidR="00D36C2A" w:rsidRDefault="00D36C2A" w:rsidP="0090320C"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 w14:paraId="00668BF6" w14:textId="77777777" w:rsidR="00D36C2A" w:rsidRDefault="00D36C2A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14074C" w14:textId="77777777" w:rsidR="00D36C2A" w:rsidRDefault="00D36C2A" w:rsidP="0090320C">
            <w:pPr>
              <w:rPr>
                <w:sz w:val="16"/>
                <w:szCs w:val="16"/>
              </w:rPr>
            </w:pPr>
          </w:p>
        </w:tc>
      </w:tr>
      <w:tr w:rsidR="00D36C2A" w14:paraId="24308DA4" w14:textId="77777777" w:rsidTr="0090320C">
        <w:tc>
          <w:tcPr>
            <w:tcW w:w="879" w:type="dxa"/>
          </w:tcPr>
          <w:p w14:paraId="25145C52" w14:textId="77777777" w:rsidR="00D36C2A" w:rsidRDefault="00D36C2A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9267AE0" w14:textId="77777777" w:rsidR="00D36C2A" w:rsidRDefault="00D36C2A" w:rsidP="0090320C">
            <w:r>
              <w:rPr>
                <w:sz w:val="16"/>
                <w:szCs w:val="16"/>
              </w:rPr>
              <w:t>0599</w:t>
            </w:r>
          </w:p>
        </w:tc>
        <w:tc>
          <w:tcPr>
            <w:tcW w:w="517" w:type="dxa"/>
          </w:tcPr>
          <w:p w14:paraId="7444A8FB" w14:textId="77777777" w:rsidR="00D36C2A" w:rsidRDefault="00D36C2A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139B93" w14:textId="77777777" w:rsidR="00D36C2A" w:rsidRDefault="00D36C2A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440994" w14:textId="77777777" w:rsidR="00D36C2A" w:rsidRDefault="00D36C2A" w:rsidP="0090320C">
            <w:r>
              <w:rPr>
                <w:sz w:val="16"/>
                <w:szCs w:val="16"/>
              </w:rPr>
              <w:t>(NR_demod_enh2-Perf) Corrections on CQI requirements with inter-cell interference</w:t>
            </w:r>
          </w:p>
        </w:tc>
        <w:tc>
          <w:tcPr>
            <w:tcW w:w="517" w:type="dxa"/>
          </w:tcPr>
          <w:p w14:paraId="5D304EED" w14:textId="77777777" w:rsidR="00D36C2A" w:rsidRDefault="00D36C2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50C3F9" w14:textId="77777777" w:rsidR="00D36C2A" w:rsidRDefault="00D36C2A" w:rsidP="0090320C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327AF42F" w14:textId="77777777" w:rsidR="00D36C2A" w:rsidRDefault="00D36C2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1F688EA" w14:textId="77777777" w:rsidR="00D36C2A" w:rsidRDefault="00D36C2A" w:rsidP="0090320C">
            <w:r>
              <w:rPr>
                <w:sz w:val="16"/>
                <w:szCs w:val="16"/>
              </w:rPr>
              <w:t>R4-2413551</w:t>
            </w:r>
          </w:p>
        </w:tc>
        <w:tc>
          <w:tcPr>
            <w:tcW w:w="1597" w:type="dxa"/>
          </w:tcPr>
          <w:p w14:paraId="59EF4AAE" w14:textId="77777777" w:rsidR="00D36C2A" w:rsidRDefault="00D36C2A" w:rsidP="0090320C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4C10CE9A" w14:textId="77777777" w:rsidR="00D36C2A" w:rsidRDefault="00D36C2A" w:rsidP="0090320C">
            <w:r>
              <w:rPr>
                <w:sz w:val="16"/>
                <w:szCs w:val="16"/>
              </w:rPr>
              <w:t>NR_demod_enh2-Perf</w:t>
            </w:r>
          </w:p>
        </w:tc>
        <w:tc>
          <w:tcPr>
            <w:tcW w:w="2323" w:type="dxa"/>
          </w:tcPr>
          <w:p w14:paraId="3BD2B82C" w14:textId="77777777" w:rsidR="00D36C2A" w:rsidRDefault="00D36C2A" w:rsidP="0090320C">
            <w:r>
              <w:rPr>
                <w:sz w:val="16"/>
                <w:szCs w:val="16"/>
              </w:rPr>
              <w:t>6.2.2.1.2.3,  6.2.2.2.2.3, 6.2.3.1.2.3, 6.2.3.2.2.3</w:t>
            </w:r>
          </w:p>
        </w:tc>
        <w:tc>
          <w:tcPr>
            <w:tcW w:w="998" w:type="dxa"/>
          </w:tcPr>
          <w:p w14:paraId="1DF03BBD" w14:textId="77777777" w:rsidR="00D36C2A" w:rsidRDefault="00D36C2A" w:rsidP="0090320C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D36C2A" w14:paraId="76B246B7" w14:textId="77777777" w:rsidTr="0090320C">
        <w:tc>
          <w:tcPr>
            <w:tcW w:w="879" w:type="dxa"/>
          </w:tcPr>
          <w:p w14:paraId="75B68718" w14:textId="77777777" w:rsidR="00D36C2A" w:rsidRDefault="00D36C2A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6699E99" w14:textId="77777777" w:rsidR="00D36C2A" w:rsidRDefault="00D36C2A" w:rsidP="0090320C">
            <w:r>
              <w:rPr>
                <w:sz w:val="16"/>
                <w:szCs w:val="16"/>
              </w:rPr>
              <w:t>0600</w:t>
            </w:r>
          </w:p>
        </w:tc>
        <w:tc>
          <w:tcPr>
            <w:tcW w:w="517" w:type="dxa"/>
          </w:tcPr>
          <w:p w14:paraId="4CF64F97" w14:textId="77777777" w:rsidR="00D36C2A" w:rsidRDefault="00D36C2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581F03" w14:textId="77777777" w:rsidR="00D36C2A" w:rsidRDefault="00D36C2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AA70AE" w14:textId="77777777" w:rsidR="00D36C2A" w:rsidRDefault="00D36C2A" w:rsidP="0090320C">
            <w:r>
              <w:rPr>
                <w:sz w:val="16"/>
                <w:szCs w:val="16"/>
              </w:rPr>
              <w:t>(NR_demod_enh2-Perf) Corrections on CQI requirements with inter-cell interference</w:t>
            </w:r>
          </w:p>
        </w:tc>
        <w:tc>
          <w:tcPr>
            <w:tcW w:w="517" w:type="dxa"/>
          </w:tcPr>
          <w:p w14:paraId="78B1C50F" w14:textId="77777777" w:rsidR="00D36C2A" w:rsidRDefault="00D36C2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E1C869" w14:textId="77777777" w:rsidR="00D36C2A" w:rsidRDefault="00D36C2A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ED236A4" w14:textId="77777777" w:rsidR="00D36C2A" w:rsidRDefault="00D36C2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1870AE4" w14:textId="77777777" w:rsidR="00D36C2A" w:rsidRDefault="00D36C2A" w:rsidP="0090320C">
            <w:r>
              <w:rPr>
                <w:sz w:val="16"/>
                <w:szCs w:val="16"/>
              </w:rPr>
              <w:t>R4-2412741</w:t>
            </w:r>
          </w:p>
        </w:tc>
        <w:tc>
          <w:tcPr>
            <w:tcW w:w="1597" w:type="dxa"/>
          </w:tcPr>
          <w:p w14:paraId="44B9BA73" w14:textId="77777777" w:rsidR="00D36C2A" w:rsidRDefault="00D36C2A" w:rsidP="0090320C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24329DA7" w14:textId="77777777" w:rsidR="00D36C2A" w:rsidRDefault="00D36C2A" w:rsidP="0090320C">
            <w:r>
              <w:rPr>
                <w:sz w:val="16"/>
                <w:szCs w:val="16"/>
              </w:rPr>
              <w:t>NR_demod_enh2-Perf</w:t>
            </w:r>
          </w:p>
        </w:tc>
        <w:tc>
          <w:tcPr>
            <w:tcW w:w="2323" w:type="dxa"/>
          </w:tcPr>
          <w:p w14:paraId="44D6DB45" w14:textId="77777777" w:rsidR="00D36C2A" w:rsidRDefault="00D36C2A" w:rsidP="0090320C">
            <w:r>
              <w:rPr>
                <w:sz w:val="16"/>
                <w:szCs w:val="16"/>
              </w:rPr>
              <w:t>6.2.2.1.2.3,  6.2.2.2.2.3, 6.2.3.1.2.3, 6.2.3.2.2.3</w:t>
            </w:r>
          </w:p>
        </w:tc>
        <w:tc>
          <w:tcPr>
            <w:tcW w:w="998" w:type="dxa"/>
          </w:tcPr>
          <w:p w14:paraId="01A6CA79" w14:textId="77777777" w:rsidR="00D36C2A" w:rsidRDefault="00D36C2A" w:rsidP="0090320C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D36C2A" w14:paraId="53E91BD9" w14:textId="77777777" w:rsidTr="0090320C">
        <w:tc>
          <w:tcPr>
            <w:tcW w:w="879" w:type="dxa"/>
          </w:tcPr>
          <w:p w14:paraId="304FD49E" w14:textId="77777777" w:rsidR="00D36C2A" w:rsidRDefault="00D36C2A" w:rsidP="0090320C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019C7344" w14:textId="77777777" w:rsidR="00D36C2A" w:rsidRDefault="00D36C2A" w:rsidP="0090320C">
            <w:r>
              <w:rPr>
                <w:sz w:val="16"/>
                <w:szCs w:val="16"/>
              </w:rPr>
              <w:t>0611</w:t>
            </w:r>
          </w:p>
        </w:tc>
        <w:tc>
          <w:tcPr>
            <w:tcW w:w="517" w:type="dxa"/>
          </w:tcPr>
          <w:p w14:paraId="69FE9E37" w14:textId="77777777" w:rsidR="00D36C2A" w:rsidRDefault="00D36C2A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088BC1" w14:textId="77777777" w:rsidR="00D36C2A" w:rsidRDefault="00D36C2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E6665F" w14:textId="77777777" w:rsidR="00D36C2A" w:rsidRDefault="00D36C2A" w:rsidP="0090320C">
            <w:r>
              <w:rPr>
                <w:sz w:val="16"/>
                <w:szCs w:val="16"/>
              </w:rPr>
              <w:t>CR for 38.101-4 Corrections on applicability rules for advanced receiver for MU-MIMO</w:t>
            </w:r>
          </w:p>
        </w:tc>
        <w:tc>
          <w:tcPr>
            <w:tcW w:w="517" w:type="dxa"/>
          </w:tcPr>
          <w:p w14:paraId="63F21CA2" w14:textId="77777777" w:rsidR="00D36C2A" w:rsidRDefault="00D36C2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414FB0" w14:textId="77777777" w:rsidR="00D36C2A" w:rsidRDefault="00D36C2A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69AEECD" w14:textId="77777777" w:rsidR="00D36C2A" w:rsidRDefault="00D36C2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0C7FC79" w14:textId="77777777" w:rsidR="00D36C2A" w:rsidRDefault="00D36C2A" w:rsidP="0090320C">
            <w:r>
              <w:rPr>
                <w:sz w:val="16"/>
                <w:szCs w:val="16"/>
              </w:rPr>
              <w:t>R4-2413600</w:t>
            </w:r>
          </w:p>
        </w:tc>
        <w:tc>
          <w:tcPr>
            <w:tcW w:w="1597" w:type="dxa"/>
          </w:tcPr>
          <w:p w14:paraId="232D8B2B" w14:textId="77777777" w:rsidR="00D36C2A" w:rsidRDefault="00D36C2A" w:rsidP="0090320C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2540C8F7" w14:textId="77777777" w:rsidR="00D36C2A" w:rsidRDefault="00D36C2A" w:rsidP="0090320C"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 w14:paraId="416A6520" w14:textId="77777777" w:rsidR="00D36C2A" w:rsidRDefault="00D36C2A" w:rsidP="0090320C">
            <w:r>
              <w:rPr>
                <w:sz w:val="16"/>
                <w:szCs w:val="16"/>
              </w:rPr>
              <w:t>5.1.1.3</w:t>
            </w:r>
          </w:p>
        </w:tc>
        <w:tc>
          <w:tcPr>
            <w:tcW w:w="998" w:type="dxa"/>
          </w:tcPr>
          <w:p w14:paraId="29B65BB6" w14:textId="77777777" w:rsidR="00D36C2A" w:rsidRDefault="00D36C2A" w:rsidP="0090320C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D36C2A" w14:paraId="56EBBB4C" w14:textId="77777777" w:rsidTr="0090320C">
        <w:tc>
          <w:tcPr>
            <w:tcW w:w="879" w:type="dxa"/>
          </w:tcPr>
          <w:p w14:paraId="30DE3FA8" w14:textId="77777777" w:rsidR="00D36C2A" w:rsidRDefault="00D36C2A" w:rsidP="0090320C">
            <w:r>
              <w:rPr>
                <w:sz w:val="16"/>
                <w:szCs w:val="16"/>
              </w:rPr>
              <w:t>38.878</w:t>
            </w:r>
          </w:p>
        </w:tc>
        <w:tc>
          <w:tcPr>
            <w:tcW w:w="637" w:type="dxa"/>
          </w:tcPr>
          <w:p w14:paraId="593CD21E" w14:textId="77777777" w:rsidR="00D36C2A" w:rsidRDefault="00D36C2A" w:rsidP="0090320C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0D55AAAF" w14:textId="77777777" w:rsidR="00D36C2A" w:rsidRDefault="00D36C2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81B0A0" w14:textId="77777777" w:rsidR="00D36C2A" w:rsidRDefault="00D36C2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61B4AE" w14:textId="77777777" w:rsidR="00D36C2A" w:rsidRDefault="00D36C2A" w:rsidP="0090320C">
            <w:r>
              <w:rPr>
                <w:sz w:val="16"/>
                <w:szCs w:val="16"/>
              </w:rPr>
              <w:t>CR for 38.878 on corrections of description and summary</w:t>
            </w:r>
          </w:p>
        </w:tc>
        <w:tc>
          <w:tcPr>
            <w:tcW w:w="517" w:type="dxa"/>
          </w:tcPr>
          <w:p w14:paraId="5B5D46C9" w14:textId="77777777" w:rsidR="00D36C2A" w:rsidRDefault="00D36C2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71631D" w14:textId="77777777" w:rsidR="00D36C2A" w:rsidRDefault="00D36C2A" w:rsidP="0090320C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2CF41E10" w14:textId="77777777" w:rsidR="00D36C2A" w:rsidRDefault="00D36C2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C320D14" w14:textId="77777777" w:rsidR="00D36C2A" w:rsidRDefault="00D36C2A" w:rsidP="0090320C">
            <w:r>
              <w:rPr>
                <w:sz w:val="16"/>
                <w:szCs w:val="16"/>
              </w:rPr>
              <w:t>R4-2411664</w:t>
            </w:r>
          </w:p>
        </w:tc>
        <w:tc>
          <w:tcPr>
            <w:tcW w:w="1597" w:type="dxa"/>
          </w:tcPr>
          <w:p w14:paraId="172C73C3" w14:textId="77777777" w:rsidR="00D36C2A" w:rsidRDefault="00D36C2A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F61BBDC" w14:textId="77777777" w:rsidR="00D36C2A" w:rsidRDefault="00D36C2A" w:rsidP="0090320C"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 w14:paraId="0370AD5C" w14:textId="77777777" w:rsidR="00D36C2A" w:rsidRDefault="00D36C2A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B74C03" w14:textId="77777777" w:rsidR="00D36C2A" w:rsidRDefault="00D36C2A" w:rsidP="0090320C">
            <w:pPr>
              <w:rPr>
                <w:sz w:val="16"/>
                <w:szCs w:val="16"/>
              </w:rPr>
            </w:pPr>
          </w:p>
        </w:tc>
      </w:tr>
    </w:tbl>
    <w:p w14:paraId="3065820E" w14:textId="77777777" w:rsidR="00480259" w:rsidRDefault="00480259" w:rsidP="00480259"/>
    <w:p w14:paraId="413B0FA1" w14:textId="77777777" w:rsidR="00480259" w:rsidRDefault="00480259" w:rsidP="00480259"/>
    <w:p w14:paraId="7136C4F2" w14:textId="471922D5" w:rsidR="00480259" w:rsidRDefault="0026330F" w:rsidP="00512C52">
      <w:pPr>
        <w:pStyle w:val="Heading2"/>
        <w:rPr>
          <w:rFonts w:cs="Arial"/>
          <w:noProof/>
        </w:rPr>
      </w:pPr>
      <w:r w:rsidRPr="0026330F">
        <w:rPr>
          <w:noProof/>
        </w:rPr>
        <w:t>RP-242162</w:t>
      </w:r>
    </w:p>
    <w:p w14:paraId="5D2E65FB" w14:textId="51DF08F2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6330F" w:rsidRPr="0026330F">
        <w:rPr>
          <w:rFonts w:ascii="Arial" w:hAnsi="Arial" w:cs="Arial"/>
          <w:b/>
          <w:bCs/>
        </w:rPr>
        <w:t>RAN4 CRs to Maintenance for Closed WIs/SIs for REL-18 and earlier - Batch 14</w:t>
      </w:r>
    </w:p>
    <w:p w14:paraId="580B47F1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41950" w:rsidRPr="004E535C" w14:paraId="6D8827B7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2C8E13D" w14:textId="77777777" w:rsidR="00C41950" w:rsidRPr="00BF1EB6" w:rsidRDefault="00C41950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75BEBF" w14:textId="77777777" w:rsidR="00C41950" w:rsidRPr="00BF1EB6" w:rsidRDefault="00C41950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3237A34" w14:textId="77777777" w:rsidR="00C41950" w:rsidRPr="00BF1EB6" w:rsidRDefault="00C41950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140E69" w14:textId="77777777" w:rsidR="00C41950" w:rsidRPr="00BF1EB6" w:rsidRDefault="00C41950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3798CBE" w14:textId="77777777" w:rsidR="00C41950" w:rsidRPr="00BF1EB6" w:rsidRDefault="00C41950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9190A25" w14:textId="77777777" w:rsidR="00C41950" w:rsidRPr="00BF1EB6" w:rsidRDefault="00C41950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A72555" w14:textId="77777777" w:rsidR="00C41950" w:rsidRPr="00BF1EB6" w:rsidRDefault="00C41950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74FD2F8" w14:textId="77777777" w:rsidR="00C41950" w:rsidRPr="00BF1EB6" w:rsidRDefault="00C41950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C5D4A90" w14:textId="77777777" w:rsidR="00C41950" w:rsidRPr="00BF1EB6" w:rsidRDefault="00C41950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2024CD1" w14:textId="77777777" w:rsidR="00C41950" w:rsidRPr="00BF1EB6" w:rsidRDefault="00C41950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D49CFA3" w14:textId="77777777" w:rsidR="00C41950" w:rsidRPr="00BF1EB6" w:rsidRDefault="00C41950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3AF4E4B" w14:textId="77777777" w:rsidR="00C41950" w:rsidRPr="00BF1EB6" w:rsidRDefault="00C41950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75B8848" w14:textId="77777777" w:rsidR="00C41950" w:rsidRPr="00BF1EB6" w:rsidRDefault="00C41950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41950" w14:paraId="7E789B28" w14:textId="77777777" w:rsidTr="0090320C">
        <w:tc>
          <w:tcPr>
            <w:tcW w:w="879" w:type="dxa"/>
          </w:tcPr>
          <w:p w14:paraId="1B689776" w14:textId="77777777" w:rsidR="00C41950" w:rsidRDefault="00C41950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68746A3" w14:textId="77777777" w:rsidR="00C41950" w:rsidRDefault="00C41950" w:rsidP="0090320C">
            <w:r>
              <w:rPr>
                <w:sz w:val="16"/>
                <w:szCs w:val="16"/>
              </w:rPr>
              <w:t>0567</w:t>
            </w:r>
          </w:p>
        </w:tc>
        <w:tc>
          <w:tcPr>
            <w:tcW w:w="517" w:type="dxa"/>
          </w:tcPr>
          <w:p w14:paraId="5EAD9A9A" w14:textId="77777777" w:rsidR="00C41950" w:rsidRDefault="00C41950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10F969" w14:textId="77777777" w:rsidR="00C41950" w:rsidRDefault="00C41950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3D0776" w14:textId="77777777" w:rsidR="00C41950" w:rsidRDefault="00C41950" w:rsidP="0090320C">
            <w:r>
              <w:rPr>
                <w:sz w:val="16"/>
                <w:szCs w:val="16"/>
              </w:rPr>
              <w:t>CR for TS38.101-4, corrections on UE 8Rx requirements</w:t>
            </w:r>
          </w:p>
        </w:tc>
        <w:tc>
          <w:tcPr>
            <w:tcW w:w="517" w:type="dxa"/>
          </w:tcPr>
          <w:p w14:paraId="3B541D4C" w14:textId="77777777" w:rsidR="00C41950" w:rsidRDefault="00C41950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F4C7E0" w14:textId="77777777" w:rsidR="00C41950" w:rsidRDefault="00C41950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DA498FE" w14:textId="77777777" w:rsidR="00C41950" w:rsidRDefault="00C4195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E8E2018" w14:textId="77777777" w:rsidR="00C41950" w:rsidRDefault="00C41950" w:rsidP="0090320C">
            <w:r>
              <w:rPr>
                <w:sz w:val="16"/>
                <w:szCs w:val="16"/>
              </w:rPr>
              <w:t>R4-2411028</w:t>
            </w:r>
          </w:p>
        </w:tc>
        <w:tc>
          <w:tcPr>
            <w:tcW w:w="1597" w:type="dxa"/>
          </w:tcPr>
          <w:p w14:paraId="7D71E7B2" w14:textId="77777777" w:rsidR="00C41950" w:rsidRDefault="00C41950" w:rsidP="0090320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5D29399" w14:textId="77777777" w:rsidR="00C41950" w:rsidRDefault="00C41950" w:rsidP="0090320C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4A7518D7" w14:textId="77777777" w:rsidR="00C41950" w:rsidRDefault="00C41950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46DC28" w14:textId="77777777" w:rsidR="00C41950" w:rsidRDefault="00C41950" w:rsidP="0090320C">
            <w:pPr>
              <w:rPr>
                <w:sz w:val="16"/>
                <w:szCs w:val="16"/>
              </w:rPr>
            </w:pPr>
          </w:p>
        </w:tc>
      </w:tr>
      <w:tr w:rsidR="00C41950" w14:paraId="5B1CD59E" w14:textId="77777777" w:rsidTr="0090320C">
        <w:tc>
          <w:tcPr>
            <w:tcW w:w="879" w:type="dxa"/>
          </w:tcPr>
          <w:p w14:paraId="73E5494F" w14:textId="77777777" w:rsidR="00C41950" w:rsidRDefault="00C41950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E3A5E99" w14:textId="77777777" w:rsidR="00C41950" w:rsidRDefault="00C41950" w:rsidP="0090320C">
            <w:r>
              <w:rPr>
                <w:sz w:val="16"/>
                <w:szCs w:val="16"/>
              </w:rPr>
              <w:t>0571</w:t>
            </w:r>
          </w:p>
        </w:tc>
        <w:tc>
          <w:tcPr>
            <w:tcW w:w="517" w:type="dxa"/>
          </w:tcPr>
          <w:p w14:paraId="604BFA02" w14:textId="77777777" w:rsidR="00C41950" w:rsidRDefault="00C41950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C3042E" w14:textId="77777777" w:rsidR="00C41950" w:rsidRDefault="00C41950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84304E" w14:textId="77777777" w:rsidR="00C41950" w:rsidRDefault="00C41950" w:rsidP="0090320C">
            <w:r>
              <w:rPr>
                <w:sz w:val="16"/>
                <w:szCs w:val="16"/>
              </w:rPr>
              <w:t>Correction on the 8Rx CQI reporting requirements</w:t>
            </w:r>
          </w:p>
        </w:tc>
        <w:tc>
          <w:tcPr>
            <w:tcW w:w="517" w:type="dxa"/>
          </w:tcPr>
          <w:p w14:paraId="733DE0C5" w14:textId="77777777" w:rsidR="00C41950" w:rsidRDefault="00C41950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E4EDDD" w14:textId="77777777" w:rsidR="00C41950" w:rsidRDefault="00C41950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485FA59" w14:textId="77777777" w:rsidR="00C41950" w:rsidRDefault="00C4195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2E1F19C" w14:textId="77777777" w:rsidR="00C41950" w:rsidRDefault="00C41950" w:rsidP="0090320C">
            <w:r>
              <w:rPr>
                <w:sz w:val="16"/>
                <w:szCs w:val="16"/>
              </w:rPr>
              <w:t>R4-2411179</w:t>
            </w:r>
          </w:p>
        </w:tc>
        <w:tc>
          <w:tcPr>
            <w:tcW w:w="1597" w:type="dxa"/>
          </w:tcPr>
          <w:p w14:paraId="60FEE03C" w14:textId="77777777" w:rsidR="00C41950" w:rsidRDefault="00C41950" w:rsidP="0090320C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2CED53A9" w14:textId="77777777" w:rsidR="00C41950" w:rsidRDefault="00C41950" w:rsidP="0090320C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27AF4985" w14:textId="77777777" w:rsidR="00C41950" w:rsidRDefault="00C41950" w:rsidP="0090320C">
            <w:r>
              <w:rPr>
                <w:sz w:val="16"/>
                <w:szCs w:val="16"/>
              </w:rPr>
              <w:t>6.2.4.1.1.16.2.4.2.1.1</w:t>
            </w:r>
          </w:p>
        </w:tc>
        <w:tc>
          <w:tcPr>
            <w:tcW w:w="998" w:type="dxa"/>
          </w:tcPr>
          <w:p w14:paraId="0AA445F7" w14:textId="77777777" w:rsidR="00C41950" w:rsidRDefault="00C41950" w:rsidP="0090320C">
            <w:r>
              <w:rPr>
                <w:sz w:val="16"/>
                <w:szCs w:val="16"/>
              </w:rPr>
              <w:t xml:space="preserve">TS/TR ... CR ... ; TS/TR 38.521-4 CR ... ; TS/TR ... CR ... </w:t>
            </w:r>
          </w:p>
        </w:tc>
      </w:tr>
      <w:tr w:rsidR="00C41950" w14:paraId="49FAD840" w14:textId="77777777" w:rsidTr="0090320C">
        <w:tc>
          <w:tcPr>
            <w:tcW w:w="879" w:type="dxa"/>
          </w:tcPr>
          <w:p w14:paraId="7C3BF3C6" w14:textId="77777777" w:rsidR="00C41950" w:rsidRDefault="00C41950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303E9EB" w14:textId="77777777" w:rsidR="00C41950" w:rsidRDefault="00C41950" w:rsidP="0090320C">
            <w:r>
              <w:rPr>
                <w:sz w:val="16"/>
                <w:szCs w:val="16"/>
              </w:rPr>
              <w:t>0614</w:t>
            </w:r>
          </w:p>
        </w:tc>
        <w:tc>
          <w:tcPr>
            <w:tcW w:w="517" w:type="dxa"/>
          </w:tcPr>
          <w:p w14:paraId="6831A0EE" w14:textId="77777777" w:rsidR="00C41950" w:rsidRDefault="00C41950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F7AC04" w14:textId="77777777" w:rsidR="00C41950" w:rsidRDefault="00C41950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8F0254" w14:textId="77777777" w:rsidR="00C41950" w:rsidRDefault="00C41950" w:rsidP="0090320C">
            <w:r>
              <w:rPr>
                <w:sz w:val="16"/>
                <w:szCs w:val="16"/>
              </w:rPr>
              <w:t>CR for 38.101-4 Corrections on 8Rx requirements</w:t>
            </w:r>
          </w:p>
        </w:tc>
        <w:tc>
          <w:tcPr>
            <w:tcW w:w="517" w:type="dxa"/>
          </w:tcPr>
          <w:p w14:paraId="43590112" w14:textId="77777777" w:rsidR="00C41950" w:rsidRDefault="00C41950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8ADDFE" w14:textId="77777777" w:rsidR="00C41950" w:rsidRDefault="00C41950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2732A93" w14:textId="77777777" w:rsidR="00C41950" w:rsidRDefault="00C4195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734FFF3" w14:textId="77777777" w:rsidR="00C41950" w:rsidRDefault="00C41950" w:rsidP="0090320C">
            <w:r>
              <w:rPr>
                <w:sz w:val="16"/>
                <w:szCs w:val="16"/>
              </w:rPr>
              <w:t>R4-2413466</w:t>
            </w:r>
          </w:p>
        </w:tc>
        <w:tc>
          <w:tcPr>
            <w:tcW w:w="1597" w:type="dxa"/>
          </w:tcPr>
          <w:p w14:paraId="774BF01B" w14:textId="77777777" w:rsidR="00C41950" w:rsidRDefault="00C41950" w:rsidP="0090320C">
            <w:r>
              <w:rPr>
                <w:sz w:val="16"/>
                <w:szCs w:val="16"/>
              </w:rPr>
              <w:t>Huawei,HiSilicon, Nokia, ZTE, Samsung, Ericsson</w:t>
            </w:r>
          </w:p>
        </w:tc>
        <w:tc>
          <w:tcPr>
            <w:tcW w:w="1122" w:type="dxa"/>
          </w:tcPr>
          <w:p w14:paraId="37472C0D" w14:textId="77777777" w:rsidR="00C41950" w:rsidRDefault="00C41950" w:rsidP="0090320C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4071CC75" w14:textId="77777777" w:rsidR="00C41950" w:rsidRDefault="00C41950" w:rsidP="0090320C">
            <w:r>
              <w:rPr>
                <w:sz w:val="16"/>
                <w:szCs w:val="16"/>
              </w:rPr>
              <w:t>5.1.1.4, 5.2.4.1.1,  5.2.4.2.1, 5.2A.4.1, 6.1.1.2, A.3.2.1.1</w:t>
            </w:r>
          </w:p>
        </w:tc>
        <w:tc>
          <w:tcPr>
            <w:tcW w:w="998" w:type="dxa"/>
          </w:tcPr>
          <w:p w14:paraId="68BD8742" w14:textId="77777777" w:rsidR="00C41950" w:rsidRDefault="00C41950" w:rsidP="0090320C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C41950" w14:paraId="526697B2" w14:textId="77777777" w:rsidTr="0090320C">
        <w:tc>
          <w:tcPr>
            <w:tcW w:w="879" w:type="dxa"/>
          </w:tcPr>
          <w:p w14:paraId="3746F0F5" w14:textId="77777777" w:rsidR="00C41950" w:rsidRDefault="00C41950" w:rsidP="0090320C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3796BB73" w14:textId="77777777" w:rsidR="00C41950" w:rsidRDefault="00C41950" w:rsidP="0090320C">
            <w:r>
              <w:rPr>
                <w:sz w:val="16"/>
                <w:szCs w:val="16"/>
              </w:rPr>
              <w:t>0657</w:t>
            </w:r>
          </w:p>
        </w:tc>
        <w:tc>
          <w:tcPr>
            <w:tcW w:w="517" w:type="dxa"/>
          </w:tcPr>
          <w:p w14:paraId="2CA1F974" w14:textId="77777777" w:rsidR="00C41950" w:rsidRDefault="00C41950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EBA657" w14:textId="77777777" w:rsidR="00C41950" w:rsidRDefault="00C41950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593138" w14:textId="77777777" w:rsidR="00C41950" w:rsidRDefault="00C41950" w:rsidP="0090320C">
            <w:r>
              <w:rPr>
                <w:sz w:val="16"/>
                <w:szCs w:val="16"/>
              </w:rPr>
              <w:t>CR for 38.104 Corrections on 4Tx requirements</w:t>
            </w:r>
          </w:p>
        </w:tc>
        <w:tc>
          <w:tcPr>
            <w:tcW w:w="517" w:type="dxa"/>
          </w:tcPr>
          <w:p w14:paraId="13C2147A" w14:textId="77777777" w:rsidR="00C41950" w:rsidRDefault="00C41950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984BB6" w14:textId="77777777" w:rsidR="00C41950" w:rsidRDefault="00C41950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89D5238" w14:textId="77777777" w:rsidR="00C41950" w:rsidRDefault="00C4195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66804A9" w14:textId="77777777" w:rsidR="00C41950" w:rsidRDefault="00C41950" w:rsidP="0090320C">
            <w:r>
              <w:rPr>
                <w:sz w:val="16"/>
                <w:szCs w:val="16"/>
              </w:rPr>
              <w:t>R4-2413467</w:t>
            </w:r>
          </w:p>
        </w:tc>
        <w:tc>
          <w:tcPr>
            <w:tcW w:w="1597" w:type="dxa"/>
          </w:tcPr>
          <w:p w14:paraId="6F87AAD2" w14:textId="77777777" w:rsidR="00C41950" w:rsidRDefault="00C41950" w:rsidP="0090320C">
            <w:r>
              <w:rPr>
                <w:sz w:val="16"/>
                <w:szCs w:val="16"/>
              </w:rPr>
              <w:t>Huawei,HiSilicon, Nokia</w:t>
            </w:r>
          </w:p>
        </w:tc>
        <w:tc>
          <w:tcPr>
            <w:tcW w:w="1122" w:type="dxa"/>
          </w:tcPr>
          <w:p w14:paraId="42B13BEA" w14:textId="77777777" w:rsidR="00C41950" w:rsidRDefault="00C41950" w:rsidP="0090320C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24546324" w14:textId="77777777" w:rsidR="00C41950" w:rsidRDefault="00C41950" w:rsidP="0090320C">
            <w:r>
              <w:rPr>
                <w:sz w:val="16"/>
                <w:szCs w:val="16"/>
              </w:rPr>
              <w:t>8.2.1.2,A.3,A.7,A.11</w:t>
            </w:r>
          </w:p>
        </w:tc>
        <w:tc>
          <w:tcPr>
            <w:tcW w:w="998" w:type="dxa"/>
          </w:tcPr>
          <w:p w14:paraId="546C1B77" w14:textId="77777777" w:rsidR="00C41950" w:rsidRDefault="00C41950" w:rsidP="0090320C">
            <w:r>
              <w:rPr>
                <w:sz w:val="16"/>
                <w:szCs w:val="16"/>
              </w:rPr>
              <w:t xml:space="preserve">TS/TR ... CR ... ; TS 38.141-1 ; TS/TR ... CR ... </w:t>
            </w:r>
          </w:p>
        </w:tc>
      </w:tr>
      <w:tr w:rsidR="00C41950" w14:paraId="31CA3645" w14:textId="77777777" w:rsidTr="0090320C">
        <w:tc>
          <w:tcPr>
            <w:tcW w:w="879" w:type="dxa"/>
          </w:tcPr>
          <w:p w14:paraId="44D65DFB" w14:textId="77777777" w:rsidR="00C41950" w:rsidRDefault="00C41950" w:rsidP="009032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EE0499C" w14:textId="77777777" w:rsidR="00C41950" w:rsidRDefault="00C41950" w:rsidP="0090320C">
            <w:r>
              <w:rPr>
                <w:sz w:val="16"/>
                <w:szCs w:val="16"/>
              </w:rPr>
              <w:t>4683</w:t>
            </w:r>
          </w:p>
        </w:tc>
        <w:tc>
          <w:tcPr>
            <w:tcW w:w="517" w:type="dxa"/>
          </w:tcPr>
          <w:p w14:paraId="2D74E74D" w14:textId="77777777" w:rsidR="00C41950" w:rsidRDefault="00C41950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DA31BD" w14:textId="77777777" w:rsidR="00C41950" w:rsidRDefault="00C41950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B30569" w14:textId="77777777" w:rsidR="00C41950" w:rsidRDefault="00C41950" w:rsidP="0090320C">
            <w:r>
              <w:rPr>
                <w:sz w:val="16"/>
                <w:szCs w:val="16"/>
              </w:rPr>
              <w:t>CR 38.133 Addressing incomplete Rel-17 requirements in section 8</w:t>
            </w:r>
          </w:p>
        </w:tc>
        <w:tc>
          <w:tcPr>
            <w:tcW w:w="517" w:type="dxa"/>
          </w:tcPr>
          <w:p w14:paraId="1FE380C3" w14:textId="77777777" w:rsidR="00C41950" w:rsidRDefault="00C41950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CF76BA" w14:textId="77777777" w:rsidR="00C41950" w:rsidRDefault="00C41950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330ABF1F" w14:textId="77777777" w:rsidR="00C41950" w:rsidRDefault="00C4195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E52E459" w14:textId="77777777" w:rsidR="00C41950" w:rsidRDefault="00C41950" w:rsidP="0090320C">
            <w:r>
              <w:rPr>
                <w:sz w:val="16"/>
                <w:szCs w:val="16"/>
              </w:rPr>
              <w:t>R4-2413939</w:t>
            </w:r>
          </w:p>
        </w:tc>
        <w:tc>
          <w:tcPr>
            <w:tcW w:w="1597" w:type="dxa"/>
          </w:tcPr>
          <w:p w14:paraId="0D0F0D3E" w14:textId="77777777" w:rsidR="00C41950" w:rsidRDefault="00C41950" w:rsidP="0090320C">
            <w:r>
              <w:rPr>
                <w:sz w:val="16"/>
                <w:szCs w:val="16"/>
              </w:rPr>
              <w:t>BeammWave</w:t>
            </w:r>
          </w:p>
        </w:tc>
        <w:tc>
          <w:tcPr>
            <w:tcW w:w="1122" w:type="dxa"/>
          </w:tcPr>
          <w:p w14:paraId="157BAE03" w14:textId="77777777" w:rsidR="00C41950" w:rsidRDefault="00C41950" w:rsidP="0090320C">
            <w:r>
              <w:rPr>
                <w:sz w:val="16"/>
                <w:szCs w:val="16"/>
              </w:rPr>
              <w:t>NR_ext_to_71GHz-Core, NR_MG_enh-Core</w:t>
            </w:r>
          </w:p>
        </w:tc>
        <w:tc>
          <w:tcPr>
            <w:tcW w:w="2323" w:type="dxa"/>
          </w:tcPr>
          <w:p w14:paraId="44CF5C31" w14:textId="77777777" w:rsidR="00C41950" w:rsidRDefault="00C41950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1098FE" w14:textId="77777777" w:rsidR="00C41950" w:rsidRDefault="00C41950" w:rsidP="0090320C">
            <w:pPr>
              <w:rPr>
                <w:sz w:val="16"/>
                <w:szCs w:val="16"/>
              </w:rPr>
            </w:pPr>
          </w:p>
        </w:tc>
      </w:tr>
      <w:tr w:rsidR="00C41950" w14:paraId="2251723D" w14:textId="77777777" w:rsidTr="0090320C">
        <w:tc>
          <w:tcPr>
            <w:tcW w:w="879" w:type="dxa"/>
          </w:tcPr>
          <w:p w14:paraId="3590C16B" w14:textId="77777777" w:rsidR="00C41950" w:rsidRDefault="00C41950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D59033C" w14:textId="77777777" w:rsidR="00C41950" w:rsidRDefault="00C41950" w:rsidP="0090320C">
            <w:r>
              <w:rPr>
                <w:sz w:val="16"/>
                <w:szCs w:val="16"/>
              </w:rPr>
              <w:t>4684</w:t>
            </w:r>
          </w:p>
        </w:tc>
        <w:tc>
          <w:tcPr>
            <w:tcW w:w="517" w:type="dxa"/>
          </w:tcPr>
          <w:p w14:paraId="2ADDD4B6" w14:textId="77777777" w:rsidR="00C41950" w:rsidRDefault="00C41950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3621A3" w14:textId="77777777" w:rsidR="00C41950" w:rsidRDefault="00C41950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B523B0" w14:textId="77777777" w:rsidR="00C41950" w:rsidRDefault="00C41950" w:rsidP="0090320C">
            <w:r>
              <w:rPr>
                <w:sz w:val="16"/>
                <w:szCs w:val="16"/>
              </w:rPr>
              <w:t>CR 38.133 Addressing incomplete Rel-17 requirements in section 8</w:t>
            </w:r>
          </w:p>
        </w:tc>
        <w:tc>
          <w:tcPr>
            <w:tcW w:w="517" w:type="dxa"/>
          </w:tcPr>
          <w:p w14:paraId="6E26D6A0" w14:textId="77777777" w:rsidR="00C41950" w:rsidRDefault="00C41950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04A119" w14:textId="77777777" w:rsidR="00C41950" w:rsidRDefault="00C41950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3A5285A" w14:textId="77777777" w:rsidR="00C41950" w:rsidRDefault="00C4195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209F098" w14:textId="77777777" w:rsidR="00C41950" w:rsidRDefault="00C41950" w:rsidP="0090320C">
            <w:r>
              <w:rPr>
                <w:sz w:val="16"/>
                <w:szCs w:val="16"/>
              </w:rPr>
              <w:t>R4-2411511</w:t>
            </w:r>
          </w:p>
        </w:tc>
        <w:tc>
          <w:tcPr>
            <w:tcW w:w="1597" w:type="dxa"/>
          </w:tcPr>
          <w:p w14:paraId="425FC046" w14:textId="77777777" w:rsidR="00C41950" w:rsidRDefault="00C41950" w:rsidP="0090320C">
            <w:r>
              <w:rPr>
                <w:sz w:val="16"/>
                <w:szCs w:val="16"/>
              </w:rPr>
              <w:t>BeammWave</w:t>
            </w:r>
          </w:p>
        </w:tc>
        <w:tc>
          <w:tcPr>
            <w:tcW w:w="1122" w:type="dxa"/>
          </w:tcPr>
          <w:p w14:paraId="6E601B16" w14:textId="77777777" w:rsidR="00C41950" w:rsidRDefault="00C41950" w:rsidP="0090320C">
            <w:r>
              <w:rPr>
                <w:sz w:val="16"/>
                <w:szCs w:val="16"/>
              </w:rPr>
              <w:t>NR_ext_to_71GHz-Core, NR_MG_enh-Core</w:t>
            </w:r>
          </w:p>
        </w:tc>
        <w:tc>
          <w:tcPr>
            <w:tcW w:w="2323" w:type="dxa"/>
          </w:tcPr>
          <w:p w14:paraId="77FC1D24" w14:textId="77777777" w:rsidR="00C41950" w:rsidRDefault="00C41950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F6DB8D" w14:textId="77777777" w:rsidR="00C41950" w:rsidRDefault="00C41950" w:rsidP="0090320C">
            <w:pPr>
              <w:rPr>
                <w:sz w:val="16"/>
                <w:szCs w:val="16"/>
              </w:rPr>
            </w:pPr>
          </w:p>
        </w:tc>
      </w:tr>
      <w:tr w:rsidR="00C41950" w14:paraId="4CD8D6D5" w14:textId="77777777" w:rsidTr="0090320C">
        <w:tc>
          <w:tcPr>
            <w:tcW w:w="879" w:type="dxa"/>
          </w:tcPr>
          <w:p w14:paraId="2998429D" w14:textId="77777777" w:rsidR="00C41950" w:rsidRDefault="00C41950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1403A34" w14:textId="77777777" w:rsidR="00C41950" w:rsidRDefault="00C41950" w:rsidP="0090320C">
            <w:r>
              <w:rPr>
                <w:sz w:val="16"/>
                <w:szCs w:val="16"/>
              </w:rPr>
              <w:t>4812</w:t>
            </w:r>
          </w:p>
        </w:tc>
        <w:tc>
          <w:tcPr>
            <w:tcW w:w="517" w:type="dxa"/>
          </w:tcPr>
          <w:p w14:paraId="2805CD6F" w14:textId="77777777" w:rsidR="00C41950" w:rsidRDefault="00C41950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A6EE6C" w14:textId="77777777" w:rsidR="00C41950" w:rsidRDefault="00C41950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156991" w14:textId="77777777" w:rsidR="00C41950" w:rsidRDefault="00C41950" w:rsidP="0090320C">
            <w:r>
              <w:rPr>
                <w:sz w:val="16"/>
                <w:szCs w:val="16"/>
              </w:rPr>
              <w:t>CR on FR1 Type-1 gap + periodic MUSIM gap for SSB-based measurements in inter-frequency layers</w:t>
            </w:r>
          </w:p>
        </w:tc>
        <w:tc>
          <w:tcPr>
            <w:tcW w:w="517" w:type="dxa"/>
          </w:tcPr>
          <w:p w14:paraId="5C7FD2B1" w14:textId="77777777" w:rsidR="00C41950" w:rsidRDefault="00C41950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C2AEC9" w14:textId="77777777" w:rsidR="00C41950" w:rsidRDefault="00C41950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DB830BA" w14:textId="77777777" w:rsidR="00C41950" w:rsidRDefault="00C4195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E325C5D" w14:textId="77777777" w:rsidR="00C41950" w:rsidRDefault="00C41950" w:rsidP="0090320C">
            <w:r>
              <w:rPr>
                <w:sz w:val="16"/>
                <w:szCs w:val="16"/>
              </w:rPr>
              <w:t>R4-2413954</w:t>
            </w:r>
          </w:p>
        </w:tc>
        <w:tc>
          <w:tcPr>
            <w:tcW w:w="1597" w:type="dxa"/>
          </w:tcPr>
          <w:p w14:paraId="0D0E1AF4" w14:textId="77777777" w:rsidR="00C41950" w:rsidRDefault="00C41950" w:rsidP="0090320C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712CBAD6" w14:textId="77777777" w:rsidR="00C41950" w:rsidRDefault="00C41950" w:rsidP="0090320C">
            <w:r>
              <w:rPr>
                <w:sz w:val="16"/>
                <w:szCs w:val="16"/>
              </w:rPr>
              <w:t>NR_DualTxRx_MUSIM-Perf</w:t>
            </w:r>
          </w:p>
        </w:tc>
        <w:tc>
          <w:tcPr>
            <w:tcW w:w="2323" w:type="dxa"/>
          </w:tcPr>
          <w:p w14:paraId="5C08866C" w14:textId="77777777" w:rsidR="00C41950" w:rsidRDefault="00C41950" w:rsidP="0090320C">
            <w:r>
              <w:rPr>
                <w:sz w:val="16"/>
                <w:szCs w:val="16"/>
              </w:rPr>
              <w:t>A.6.6.2.14</w:t>
            </w:r>
          </w:p>
        </w:tc>
        <w:tc>
          <w:tcPr>
            <w:tcW w:w="998" w:type="dxa"/>
          </w:tcPr>
          <w:p w14:paraId="4E19BF9D" w14:textId="77777777" w:rsidR="00C41950" w:rsidRDefault="00C41950" w:rsidP="0090320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C41950" w14:paraId="2359F0CB" w14:textId="77777777" w:rsidTr="0090320C">
        <w:tc>
          <w:tcPr>
            <w:tcW w:w="879" w:type="dxa"/>
          </w:tcPr>
          <w:p w14:paraId="35B67954" w14:textId="77777777" w:rsidR="00C41950" w:rsidRDefault="00C41950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4595E16" w14:textId="77777777" w:rsidR="00C41950" w:rsidRDefault="00C41950" w:rsidP="0090320C">
            <w:r>
              <w:rPr>
                <w:sz w:val="16"/>
                <w:szCs w:val="16"/>
              </w:rPr>
              <w:t>4863</w:t>
            </w:r>
          </w:p>
        </w:tc>
        <w:tc>
          <w:tcPr>
            <w:tcW w:w="517" w:type="dxa"/>
          </w:tcPr>
          <w:p w14:paraId="637B5246" w14:textId="77777777" w:rsidR="00C41950" w:rsidRDefault="00C41950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1030EF" w14:textId="77777777" w:rsidR="00C41950" w:rsidRDefault="00C41950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31EAB6" w14:textId="77777777" w:rsidR="00C41950" w:rsidRDefault="00C41950" w:rsidP="0090320C">
            <w:r>
              <w:rPr>
                <w:sz w:val="16"/>
                <w:szCs w:val="16"/>
              </w:rPr>
              <w:t>CR to 38.133 on Gradual timing adjustment</w:t>
            </w:r>
          </w:p>
        </w:tc>
        <w:tc>
          <w:tcPr>
            <w:tcW w:w="517" w:type="dxa"/>
          </w:tcPr>
          <w:p w14:paraId="33061033" w14:textId="77777777" w:rsidR="00C41950" w:rsidRDefault="00C41950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A84454" w14:textId="77777777" w:rsidR="00C41950" w:rsidRDefault="00C41950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74520F26" w14:textId="77777777" w:rsidR="00C41950" w:rsidRDefault="00C4195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B1C0D55" w14:textId="77777777" w:rsidR="00C41950" w:rsidRDefault="00C41950" w:rsidP="0090320C">
            <w:r>
              <w:rPr>
                <w:sz w:val="16"/>
                <w:szCs w:val="16"/>
              </w:rPr>
              <w:t>R4-2413934</w:t>
            </w:r>
          </w:p>
        </w:tc>
        <w:tc>
          <w:tcPr>
            <w:tcW w:w="1597" w:type="dxa"/>
          </w:tcPr>
          <w:p w14:paraId="4E383857" w14:textId="77777777" w:rsidR="00C41950" w:rsidRDefault="00C41950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DD63FDD" w14:textId="77777777" w:rsidR="00C41950" w:rsidRDefault="00C41950" w:rsidP="0090320C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7F5CEE74" w14:textId="77777777" w:rsidR="00C41950" w:rsidRDefault="00C41950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34CAEF" w14:textId="77777777" w:rsidR="00C41950" w:rsidRDefault="00C41950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41950" w14:paraId="3F806508" w14:textId="77777777" w:rsidTr="0090320C">
        <w:tc>
          <w:tcPr>
            <w:tcW w:w="879" w:type="dxa"/>
          </w:tcPr>
          <w:p w14:paraId="4C77578A" w14:textId="77777777" w:rsidR="00C41950" w:rsidRDefault="00C41950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9662107" w14:textId="77777777" w:rsidR="00C41950" w:rsidRDefault="00C41950" w:rsidP="0090320C">
            <w:r>
              <w:rPr>
                <w:sz w:val="16"/>
                <w:szCs w:val="16"/>
              </w:rPr>
              <w:t>4864</w:t>
            </w:r>
          </w:p>
        </w:tc>
        <w:tc>
          <w:tcPr>
            <w:tcW w:w="517" w:type="dxa"/>
          </w:tcPr>
          <w:p w14:paraId="7E0DBF7D" w14:textId="77777777" w:rsidR="00C41950" w:rsidRDefault="00C41950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781638" w14:textId="77777777" w:rsidR="00C41950" w:rsidRDefault="00C41950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F94D44" w14:textId="77777777" w:rsidR="00C41950" w:rsidRDefault="00C41950" w:rsidP="0090320C">
            <w:r>
              <w:rPr>
                <w:sz w:val="16"/>
                <w:szCs w:val="16"/>
              </w:rPr>
              <w:t>CR to 38.133 on Gradual timing adjustment</w:t>
            </w:r>
          </w:p>
        </w:tc>
        <w:tc>
          <w:tcPr>
            <w:tcW w:w="517" w:type="dxa"/>
          </w:tcPr>
          <w:p w14:paraId="7C160B55" w14:textId="77777777" w:rsidR="00C41950" w:rsidRDefault="00C41950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4BDAFB7" w14:textId="77777777" w:rsidR="00C41950" w:rsidRDefault="00C41950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C0AF8CA" w14:textId="77777777" w:rsidR="00C41950" w:rsidRDefault="00C4195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BF73A38" w14:textId="77777777" w:rsidR="00C41950" w:rsidRDefault="00C41950" w:rsidP="0090320C">
            <w:r>
              <w:rPr>
                <w:sz w:val="16"/>
                <w:szCs w:val="16"/>
              </w:rPr>
              <w:t>R4-2412846</w:t>
            </w:r>
          </w:p>
        </w:tc>
        <w:tc>
          <w:tcPr>
            <w:tcW w:w="1597" w:type="dxa"/>
          </w:tcPr>
          <w:p w14:paraId="16815235" w14:textId="77777777" w:rsidR="00C41950" w:rsidRDefault="00C41950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A3B8940" w14:textId="77777777" w:rsidR="00C41950" w:rsidRDefault="00C41950" w:rsidP="0090320C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590D5FD3" w14:textId="77777777" w:rsidR="00C41950" w:rsidRDefault="00C41950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21F9FD" w14:textId="77777777" w:rsidR="00C41950" w:rsidRDefault="00C41950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41950" w14:paraId="219068D4" w14:textId="77777777" w:rsidTr="0090320C">
        <w:tc>
          <w:tcPr>
            <w:tcW w:w="879" w:type="dxa"/>
          </w:tcPr>
          <w:p w14:paraId="3BB0C324" w14:textId="77777777" w:rsidR="00C41950" w:rsidRDefault="00C41950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73B10C0" w14:textId="77777777" w:rsidR="00C41950" w:rsidRDefault="00C41950" w:rsidP="0090320C">
            <w:r>
              <w:rPr>
                <w:sz w:val="16"/>
                <w:szCs w:val="16"/>
              </w:rPr>
              <w:t>4899</w:t>
            </w:r>
          </w:p>
        </w:tc>
        <w:tc>
          <w:tcPr>
            <w:tcW w:w="517" w:type="dxa"/>
          </w:tcPr>
          <w:p w14:paraId="7FFE52F6" w14:textId="77777777" w:rsidR="00C41950" w:rsidRDefault="00C41950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C1B6EE" w14:textId="77777777" w:rsidR="00C41950" w:rsidRDefault="00C41950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493A333" w14:textId="77777777" w:rsidR="00C41950" w:rsidRDefault="00C41950" w:rsidP="0090320C">
            <w:r>
              <w:rPr>
                <w:sz w:val="16"/>
                <w:szCs w:val="16"/>
              </w:rPr>
              <w:t>(NR_eMIMO-Core) CR on candidate beam detection_R16</w:t>
            </w:r>
          </w:p>
        </w:tc>
        <w:tc>
          <w:tcPr>
            <w:tcW w:w="517" w:type="dxa"/>
          </w:tcPr>
          <w:p w14:paraId="3EE8B418" w14:textId="77777777" w:rsidR="00C41950" w:rsidRDefault="00C41950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51CB06" w14:textId="77777777" w:rsidR="00C41950" w:rsidRDefault="00C41950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5CE65189" w14:textId="77777777" w:rsidR="00C41950" w:rsidRDefault="00C4195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AD2E2FE" w14:textId="77777777" w:rsidR="00C41950" w:rsidRDefault="00C41950" w:rsidP="0090320C">
            <w:r>
              <w:rPr>
                <w:sz w:val="16"/>
                <w:szCs w:val="16"/>
              </w:rPr>
              <w:t>R4-2413892</w:t>
            </w:r>
          </w:p>
        </w:tc>
        <w:tc>
          <w:tcPr>
            <w:tcW w:w="1597" w:type="dxa"/>
          </w:tcPr>
          <w:p w14:paraId="575AF38D" w14:textId="77777777" w:rsidR="00C41950" w:rsidRDefault="00C41950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73E5AC9" w14:textId="77777777" w:rsidR="00C41950" w:rsidRDefault="00C41950" w:rsidP="0090320C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14:paraId="0E2DC6CF" w14:textId="77777777" w:rsidR="00C41950" w:rsidRDefault="00C41950" w:rsidP="0090320C">
            <w:r>
              <w:rPr>
                <w:sz w:val="16"/>
                <w:szCs w:val="16"/>
              </w:rPr>
              <w:t>8.5.5.1, 8.5.5.2, 8.5.6.1, 8.5.6.2</w:t>
            </w:r>
          </w:p>
        </w:tc>
        <w:tc>
          <w:tcPr>
            <w:tcW w:w="998" w:type="dxa"/>
          </w:tcPr>
          <w:p w14:paraId="0D30BB5C" w14:textId="77777777" w:rsidR="00C41950" w:rsidRDefault="00C41950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C41950" w14:paraId="1F937415" w14:textId="77777777" w:rsidTr="0090320C">
        <w:tc>
          <w:tcPr>
            <w:tcW w:w="879" w:type="dxa"/>
          </w:tcPr>
          <w:p w14:paraId="3C124D88" w14:textId="77777777" w:rsidR="00C41950" w:rsidRDefault="00C41950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5351CF2" w14:textId="77777777" w:rsidR="00C41950" w:rsidRDefault="00C41950" w:rsidP="0090320C">
            <w:r>
              <w:rPr>
                <w:sz w:val="16"/>
                <w:szCs w:val="16"/>
              </w:rPr>
              <w:t>4906</w:t>
            </w:r>
          </w:p>
        </w:tc>
        <w:tc>
          <w:tcPr>
            <w:tcW w:w="517" w:type="dxa"/>
          </w:tcPr>
          <w:p w14:paraId="01A42EC8" w14:textId="77777777" w:rsidR="00C41950" w:rsidRDefault="00C41950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A37158" w14:textId="77777777" w:rsidR="00C41950" w:rsidRDefault="00C41950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4009C6" w14:textId="77777777" w:rsidR="00C41950" w:rsidRDefault="00C41950" w:rsidP="0090320C">
            <w:r>
              <w:rPr>
                <w:sz w:val="16"/>
                <w:szCs w:val="16"/>
              </w:rPr>
              <w:t>(NR_eMIMO-Core) CR on candidate beam detection_R17</w:t>
            </w:r>
          </w:p>
        </w:tc>
        <w:tc>
          <w:tcPr>
            <w:tcW w:w="517" w:type="dxa"/>
          </w:tcPr>
          <w:p w14:paraId="6AC3B6DF" w14:textId="77777777" w:rsidR="00C41950" w:rsidRDefault="00C41950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14B8B92" w14:textId="77777777" w:rsidR="00C41950" w:rsidRDefault="00C41950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7A36609D" w14:textId="77777777" w:rsidR="00C41950" w:rsidRDefault="00C4195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3255B8D" w14:textId="77777777" w:rsidR="00C41950" w:rsidRDefault="00C41950" w:rsidP="0090320C">
            <w:r>
              <w:rPr>
                <w:sz w:val="16"/>
                <w:szCs w:val="16"/>
              </w:rPr>
              <w:t>R4-2413096</w:t>
            </w:r>
          </w:p>
        </w:tc>
        <w:tc>
          <w:tcPr>
            <w:tcW w:w="1597" w:type="dxa"/>
          </w:tcPr>
          <w:p w14:paraId="1B35F516" w14:textId="77777777" w:rsidR="00C41950" w:rsidRDefault="00C41950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007FDB3" w14:textId="77777777" w:rsidR="00C41950" w:rsidRDefault="00C41950" w:rsidP="0090320C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14:paraId="4D9C720D" w14:textId="77777777" w:rsidR="00C41950" w:rsidRDefault="00C41950" w:rsidP="0090320C">
            <w:r>
              <w:rPr>
                <w:sz w:val="16"/>
                <w:szCs w:val="16"/>
              </w:rPr>
              <w:t>8.5.5.1, 8.5.5.2, 8.5.6.1, 8.5.6.2</w:t>
            </w:r>
          </w:p>
        </w:tc>
        <w:tc>
          <w:tcPr>
            <w:tcW w:w="998" w:type="dxa"/>
          </w:tcPr>
          <w:p w14:paraId="05D03525" w14:textId="77777777" w:rsidR="00C41950" w:rsidRDefault="00C41950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C41950" w14:paraId="48F68205" w14:textId="77777777" w:rsidTr="0090320C">
        <w:tc>
          <w:tcPr>
            <w:tcW w:w="879" w:type="dxa"/>
          </w:tcPr>
          <w:p w14:paraId="76D90079" w14:textId="77777777" w:rsidR="00C41950" w:rsidRDefault="00C41950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DF420A8" w14:textId="77777777" w:rsidR="00C41950" w:rsidRDefault="00C41950" w:rsidP="0090320C">
            <w:r>
              <w:rPr>
                <w:sz w:val="16"/>
                <w:szCs w:val="16"/>
              </w:rPr>
              <w:t>4907</w:t>
            </w:r>
          </w:p>
        </w:tc>
        <w:tc>
          <w:tcPr>
            <w:tcW w:w="517" w:type="dxa"/>
          </w:tcPr>
          <w:p w14:paraId="1995D33B" w14:textId="77777777" w:rsidR="00C41950" w:rsidRDefault="00C41950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D53E33" w14:textId="77777777" w:rsidR="00C41950" w:rsidRDefault="00C41950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6BFF41B" w14:textId="77777777" w:rsidR="00C41950" w:rsidRDefault="00C41950" w:rsidP="0090320C">
            <w:r>
              <w:rPr>
                <w:sz w:val="16"/>
                <w:szCs w:val="16"/>
              </w:rPr>
              <w:t>(NR_eMIMO-Core) CR on candidate beam detection_R18</w:t>
            </w:r>
          </w:p>
        </w:tc>
        <w:tc>
          <w:tcPr>
            <w:tcW w:w="517" w:type="dxa"/>
          </w:tcPr>
          <w:p w14:paraId="4D0497E2" w14:textId="77777777" w:rsidR="00C41950" w:rsidRDefault="00C41950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4439E68" w14:textId="77777777" w:rsidR="00C41950" w:rsidRDefault="00C41950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120C56F" w14:textId="77777777" w:rsidR="00C41950" w:rsidRDefault="00C4195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143225F" w14:textId="77777777" w:rsidR="00C41950" w:rsidRDefault="00C41950" w:rsidP="0090320C">
            <w:r>
              <w:rPr>
                <w:sz w:val="16"/>
                <w:szCs w:val="16"/>
              </w:rPr>
              <w:t>R4-2413097</w:t>
            </w:r>
          </w:p>
        </w:tc>
        <w:tc>
          <w:tcPr>
            <w:tcW w:w="1597" w:type="dxa"/>
          </w:tcPr>
          <w:p w14:paraId="578A517B" w14:textId="77777777" w:rsidR="00C41950" w:rsidRDefault="00C41950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064B3A6" w14:textId="77777777" w:rsidR="00C41950" w:rsidRDefault="00C41950" w:rsidP="0090320C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14:paraId="624CCA95" w14:textId="77777777" w:rsidR="00C41950" w:rsidRDefault="00C41950" w:rsidP="0090320C">
            <w:r>
              <w:rPr>
                <w:sz w:val="16"/>
                <w:szCs w:val="16"/>
              </w:rPr>
              <w:t>8.5.5.1, 8.5.5.2, 8.5.6.1, 8.5.6.2</w:t>
            </w:r>
          </w:p>
        </w:tc>
        <w:tc>
          <w:tcPr>
            <w:tcW w:w="998" w:type="dxa"/>
          </w:tcPr>
          <w:p w14:paraId="3704A9E5" w14:textId="77777777" w:rsidR="00C41950" w:rsidRDefault="00C41950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C41950" w14:paraId="03097FB5" w14:textId="77777777" w:rsidTr="0090320C">
        <w:tc>
          <w:tcPr>
            <w:tcW w:w="879" w:type="dxa"/>
          </w:tcPr>
          <w:p w14:paraId="33E6CCC3" w14:textId="77777777" w:rsidR="00C41950" w:rsidRDefault="00C41950" w:rsidP="0090320C">
            <w:r>
              <w:rPr>
                <w:sz w:val="16"/>
                <w:szCs w:val="16"/>
              </w:rPr>
              <w:lastRenderedPageBreak/>
              <w:t>38.141-1</w:t>
            </w:r>
          </w:p>
        </w:tc>
        <w:tc>
          <w:tcPr>
            <w:tcW w:w="637" w:type="dxa"/>
          </w:tcPr>
          <w:p w14:paraId="384A319A" w14:textId="77777777" w:rsidR="00C41950" w:rsidRDefault="00C41950" w:rsidP="0090320C">
            <w:r>
              <w:rPr>
                <w:sz w:val="16"/>
                <w:szCs w:val="16"/>
              </w:rPr>
              <w:t>0469</w:t>
            </w:r>
          </w:p>
        </w:tc>
        <w:tc>
          <w:tcPr>
            <w:tcW w:w="517" w:type="dxa"/>
          </w:tcPr>
          <w:p w14:paraId="115DB5D8" w14:textId="77777777" w:rsidR="00C41950" w:rsidRDefault="00C41950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15CB3A" w14:textId="77777777" w:rsidR="00C41950" w:rsidRDefault="00C41950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224CE9" w14:textId="77777777" w:rsidR="00C41950" w:rsidRDefault="00C41950" w:rsidP="0090320C">
            <w:r>
              <w:rPr>
                <w:sz w:val="16"/>
                <w:szCs w:val="16"/>
              </w:rPr>
              <w:t>CR for 38.141-1 Corrections on 4Tx requirements</w:t>
            </w:r>
          </w:p>
        </w:tc>
        <w:tc>
          <w:tcPr>
            <w:tcW w:w="517" w:type="dxa"/>
          </w:tcPr>
          <w:p w14:paraId="6CED3C24" w14:textId="77777777" w:rsidR="00C41950" w:rsidRDefault="00C41950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292571" w14:textId="77777777" w:rsidR="00C41950" w:rsidRDefault="00C41950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98E3D57" w14:textId="77777777" w:rsidR="00C41950" w:rsidRDefault="00C4195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0D3EB8E" w14:textId="77777777" w:rsidR="00C41950" w:rsidRDefault="00C41950" w:rsidP="0090320C">
            <w:r>
              <w:rPr>
                <w:sz w:val="16"/>
                <w:szCs w:val="16"/>
              </w:rPr>
              <w:t>R4-2412927</w:t>
            </w:r>
          </w:p>
        </w:tc>
        <w:tc>
          <w:tcPr>
            <w:tcW w:w="1597" w:type="dxa"/>
          </w:tcPr>
          <w:p w14:paraId="5D005BDC" w14:textId="77777777" w:rsidR="00C41950" w:rsidRDefault="00C41950" w:rsidP="0090320C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71D0E661" w14:textId="77777777" w:rsidR="00C41950" w:rsidRDefault="00C41950" w:rsidP="0090320C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76230C46" w14:textId="77777777" w:rsidR="00C41950" w:rsidRDefault="00C41950" w:rsidP="0090320C">
            <w:r>
              <w:rPr>
                <w:sz w:val="16"/>
                <w:szCs w:val="16"/>
              </w:rPr>
              <w:t>4.1.2.4, 8.2.1.2</w:t>
            </w:r>
          </w:p>
        </w:tc>
        <w:tc>
          <w:tcPr>
            <w:tcW w:w="998" w:type="dxa"/>
          </w:tcPr>
          <w:p w14:paraId="399ACF25" w14:textId="77777777" w:rsidR="00C41950" w:rsidRDefault="00C41950" w:rsidP="0090320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43D3C8C2" w14:textId="77777777" w:rsidR="00480259" w:rsidRDefault="00480259" w:rsidP="00480259"/>
    <w:p w14:paraId="2EC99D02" w14:textId="77777777" w:rsidR="00480259" w:rsidRDefault="00480259" w:rsidP="00480259"/>
    <w:p w14:paraId="4553C0B4" w14:textId="1DAD5F7A" w:rsidR="00480259" w:rsidRDefault="00F97D86" w:rsidP="00512C52">
      <w:pPr>
        <w:pStyle w:val="Heading2"/>
        <w:rPr>
          <w:rFonts w:cs="Arial"/>
          <w:noProof/>
        </w:rPr>
      </w:pPr>
      <w:r w:rsidRPr="00F97D86">
        <w:rPr>
          <w:noProof/>
        </w:rPr>
        <w:t>RP-242163</w:t>
      </w:r>
    </w:p>
    <w:p w14:paraId="391492A2" w14:textId="65136734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F97D86" w:rsidRPr="00F97D86">
        <w:rPr>
          <w:rFonts w:ascii="Arial" w:hAnsi="Arial" w:cs="Arial"/>
          <w:b/>
          <w:bCs/>
        </w:rPr>
        <w:t>RAN4 CRs to Maintenance for Closed WIs/SIs for REL-18 and earlier - Batch 15</w:t>
      </w:r>
    </w:p>
    <w:p w14:paraId="654A1123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C7D6D" w:rsidRPr="004E535C" w14:paraId="34A12370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970BDE1" w14:textId="77777777" w:rsidR="00CC7D6D" w:rsidRPr="00BF1EB6" w:rsidRDefault="00CC7D6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316A3B" w14:textId="77777777" w:rsidR="00CC7D6D" w:rsidRPr="00BF1EB6" w:rsidRDefault="00CC7D6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3C53F44" w14:textId="77777777" w:rsidR="00CC7D6D" w:rsidRPr="00BF1EB6" w:rsidRDefault="00CC7D6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18C17C" w14:textId="77777777" w:rsidR="00CC7D6D" w:rsidRPr="00BF1EB6" w:rsidRDefault="00CC7D6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DC38B36" w14:textId="77777777" w:rsidR="00CC7D6D" w:rsidRPr="00BF1EB6" w:rsidRDefault="00CC7D6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C0764E" w14:textId="77777777" w:rsidR="00CC7D6D" w:rsidRPr="00BF1EB6" w:rsidRDefault="00CC7D6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87402A" w14:textId="77777777" w:rsidR="00CC7D6D" w:rsidRPr="00BF1EB6" w:rsidRDefault="00CC7D6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2B55D16" w14:textId="77777777" w:rsidR="00CC7D6D" w:rsidRPr="00BF1EB6" w:rsidRDefault="00CC7D6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2C0C698" w14:textId="77777777" w:rsidR="00CC7D6D" w:rsidRPr="00BF1EB6" w:rsidRDefault="00CC7D6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88F9880" w14:textId="77777777" w:rsidR="00CC7D6D" w:rsidRPr="00BF1EB6" w:rsidRDefault="00CC7D6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7DA33D3" w14:textId="77777777" w:rsidR="00CC7D6D" w:rsidRPr="00BF1EB6" w:rsidRDefault="00CC7D6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90310E1" w14:textId="77777777" w:rsidR="00CC7D6D" w:rsidRPr="00BF1EB6" w:rsidRDefault="00CC7D6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5AB3872" w14:textId="77777777" w:rsidR="00CC7D6D" w:rsidRPr="00BF1EB6" w:rsidRDefault="00CC7D6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C7D6D" w14:paraId="77D09414" w14:textId="77777777" w:rsidTr="0090320C">
        <w:tc>
          <w:tcPr>
            <w:tcW w:w="879" w:type="dxa"/>
          </w:tcPr>
          <w:p w14:paraId="24D9581B" w14:textId="77777777" w:rsidR="00CC7D6D" w:rsidRDefault="00CC7D6D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115C42C" w14:textId="77777777" w:rsidR="00CC7D6D" w:rsidRDefault="00CC7D6D" w:rsidP="0090320C">
            <w:r>
              <w:rPr>
                <w:sz w:val="16"/>
                <w:szCs w:val="16"/>
              </w:rPr>
              <w:t>2380</w:t>
            </w:r>
          </w:p>
        </w:tc>
        <w:tc>
          <w:tcPr>
            <w:tcW w:w="517" w:type="dxa"/>
          </w:tcPr>
          <w:p w14:paraId="7B13A6F2" w14:textId="77777777" w:rsidR="00CC7D6D" w:rsidRDefault="00CC7D6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F87F63" w14:textId="77777777" w:rsidR="00CC7D6D" w:rsidRDefault="00CC7D6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3BBAFA" w14:textId="77777777" w:rsidR="00CC7D6D" w:rsidRDefault="00CC7D6D" w:rsidP="0090320C">
            <w:r>
              <w:rPr>
                <w:sz w:val="16"/>
                <w:szCs w:val="16"/>
              </w:rPr>
              <w:t>(NR_FDD_ULn28_DLn75_n76) CR to 38.101-1 on Channel raster for Band n109</w:t>
            </w:r>
          </w:p>
        </w:tc>
        <w:tc>
          <w:tcPr>
            <w:tcW w:w="517" w:type="dxa"/>
          </w:tcPr>
          <w:p w14:paraId="5980E3A2" w14:textId="77777777" w:rsidR="00CC7D6D" w:rsidRDefault="00CC7D6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A99D63" w14:textId="77777777" w:rsidR="00CC7D6D" w:rsidRDefault="00CC7D6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607A925" w14:textId="77777777" w:rsidR="00CC7D6D" w:rsidRDefault="00CC7D6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EF0C38A" w14:textId="77777777" w:rsidR="00CC7D6D" w:rsidRDefault="00CC7D6D" w:rsidP="0090320C">
            <w:r>
              <w:rPr>
                <w:sz w:val="16"/>
                <w:szCs w:val="16"/>
              </w:rPr>
              <w:t>R4-2411221</w:t>
            </w:r>
          </w:p>
        </w:tc>
        <w:tc>
          <w:tcPr>
            <w:tcW w:w="1597" w:type="dxa"/>
          </w:tcPr>
          <w:p w14:paraId="658A4977" w14:textId="77777777" w:rsidR="00CC7D6D" w:rsidRDefault="00CC7D6D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5314D40" w14:textId="77777777" w:rsidR="00CC7D6D" w:rsidRDefault="00CC7D6D" w:rsidP="0090320C">
            <w:r>
              <w:rPr>
                <w:sz w:val="16"/>
                <w:szCs w:val="16"/>
              </w:rPr>
              <w:t>NR_FDD_ULn28_DLn75_n76</w:t>
            </w:r>
          </w:p>
        </w:tc>
        <w:tc>
          <w:tcPr>
            <w:tcW w:w="2323" w:type="dxa"/>
          </w:tcPr>
          <w:p w14:paraId="4F6D3CC2" w14:textId="77777777" w:rsidR="00CC7D6D" w:rsidRDefault="00CC7D6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C0B445" w14:textId="77777777" w:rsidR="00CC7D6D" w:rsidRDefault="00CC7D6D" w:rsidP="0090320C">
            <w:pPr>
              <w:rPr>
                <w:sz w:val="16"/>
                <w:szCs w:val="16"/>
              </w:rPr>
            </w:pPr>
          </w:p>
        </w:tc>
      </w:tr>
      <w:tr w:rsidR="00CC7D6D" w14:paraId="6F924A19" w14:textId="77777777" w:rsidTr="0090320C">
        <w:tc>
          <w:tcPr>
            <w:tcW w:w="879" w:type="dxa"/>
          </w:tcPr>
          <w:p w14:paraId="17CDBB61" w14:textId="77777777" w:rsidR="00CC7D6D" w:rsidRDefault="00CC7D6D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A9A324F" w14:textId="77777777" w:rsidR="00CC7D6D" w:rsidRDefault="00CC7D6D" w:rsidP="0090320C">
            <w:r>
              <w:rPr>
                <w:sz w:val="16"/>
                <w:szCs w:val="16"/>
              </w:rPr>
              <w:t>2402</w:t>
            </w:r>
          </w:p>
        </w:tc>
        <w:tc>
          <w:tcPr>
            <w:tcW w:w="517" w:type="dxa"/>
          </w:tcPr>
          <w:p w14:paraId="1888D1C6" w14:textId="77777777" w:rsidR="00CC7D6D" w:rsidRDefault="00CC7D6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E460EF" w14:textId="77777777" w:rsidR="00CC7D6D" w:rsidRDefault="00CC7D6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67A004" w14:textId="77777777" w:rsidR="00CC7D6D" w:rsidRDefault="00CC7D6D" w:rsidP="0090320C">
            <w:r>
              <w:rPr>
                <w:sz w:val="16"/>
                <w:szCs w:val="16"/>
              </w:rPr>
              <w:t>(NR_FR1_lessthan_5MHz_BW-Core) CR for TS 38.101-1 on narrow band blocking for 3MHz channel bandwidth</w:t>
            </w:r>
          </w:p>
        </w:tc>
        <w:tc>
          <w:tcPr>
            <w:tcW w:w="517" w:type="dxa"/>
          </w:tcPr>
          <w:p w14:paraId="5172A892" w14:textId="77777777" w:rsidR="00CC7D6D" w:rsidRDefault="00CC7D6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B9D144" w14:textId="77777777" w:rsidR="00CC7D6D" w:rsidRDefault="00CC7D6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19DEA95" w14:textId="77777777" w:rsidR="00CC7D6D" w:rsidRDefault="00CC7D6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23D178A" w14:textId="77777777" w:rsidR="00CC7D6D" w:rsidRDefault="00CC7D6D" w:rsidP="0090320C">
            <w:r>
              <w:rPr>
                <w:sz w:val="16"/>
                <w:szCs w:val="16"/>
              </w:rPr>
              <w:t>R4-2414392</w:t>
            </w:r>
          </w:p>
        </w:tc>
        <w:tc>
          <w:tcPr>
            <w:tcW w:w="1597" w:type="dxa"/>
          </w:tcPr>
          <w:p w14:paraId="2CBCF8ED" w14:textId="77777777" w:rsidR="00CC7D6D" w:rsidRDefault="00CC7D6D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8A6763C" w14:textId="77777777" w:rsidR="00CC7D6D" w:rsidRDefault="00CC7D6D" w:rsidP="0090320C"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 w14:paraId="5512C957" w14:textId="77777777" w:rsidR="00CC7D6D" w:rsidRDefault="00CC7D6D" w:rsidP="0090320C">
            <w:r>
              <w:rPr>
                <w:sz w:val="16"/>
                <w:szCs w:val="16"/>
              </w:rPr>
              <w:t>7.6.4</w:t>
            </w:r>
          </w:p>
        </w:tc>
        <w:tc>
          <w:tcPr>
            <w:tcW w:w="998" w:type="dxa"/>
          </w:tcPr>
          <w:p w14:paraId="4CC2FDE0" w14:textId="77777777" w:rsidR="00CC7D6D" w:rsidRDefault="00CC7D6D" w:rsidP="0090320C">
            <w:r>
              <w:rPr>
                <w:sz w:val="16"/>
                <w:szCs w:val="16"/>
              </w:rPr>
              <w:t xml:space="preserve">TS/TR ... CR ... ; TS/TR ... CR ... 38.521-1; TS/TR ... CR ... </w:t>
            </w:r>
          </w:p>
        </w:tc>
      </w:tr>
      <w:tr w:rsidR="00CC7D6D" w14:paraId="296D7A11" w14:textId="77777777" w:rsidTr="0090320C">
        <w:tc>
          <w:tcPr>
            <w:tcW w:w="879" w:type="dxa"/>
          </w:tcPr>
          <w:p w14:paraId="5A31851C" w14:textId="77777777" w:rsidR="00CC7D6D" w:rsidRDefault="00CC7D6D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8CC6FE5" w14:textId="77777777" w:rsidR="00CC7D6D" w:rsidRDefault="00CC7D6D" w:rsidP="0090320C">
            <w:r>
              <w:rPr>
                <w:sz w:val="16"/>
                <w:szCs w:val="16"/>
              </w:rPr>
              <w:t>2470</w:t>
            </w:r>
          </w:p>
        </w:tc>
        <w:tc>
          <w:tcPr>
            <w:tcW w:w="517" w:type="dxa"/>
          </w:tcPr>
          <w:p w14:paraId="15ED6D2D" w14:textId="77777777" w:rsidR="00CC7D6D" w:rsidRDefault="00CC7D6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8207AD" w14:textId="77777777" w:rsidR="00CC7D6D" w:rsidRDefault="00CC7D6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6D57C2" w14:textId="77777777" w:rsidR="00CC7D6D" w:rsidRDefault="00CC7D6D" w:rsidP="0090320C">
            <w:r>
              <w:rPr>
                <w:sz w:val="16"/>
                <w:szCs w:val="16"/>
              </w:rPr>
              <w:t>Cat F CR to TS 38.101-1 Rel-18 REFSENS Corrections</w:t>
            </w:r>
          </w:p>
        </w:tc>
        <w:tc>
          <w:tcPr>
            <w:tcW w:w="517" w:type="dxa"/>
          </w:tcPr>
          <w:p w14:paraId="28CC7423" w14:textId="77777777" w:rsidR="00CC7D6D" w:rsidRDefault="00CC7D6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902134" w14:textId="77777777" w:rsidR="00CC7D6D" w:rsidRDefault="00CC7D6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256B477" w14:textId="77777777" w:rsidR="00CC7D6D" w:rsidRDefault="00CC7D6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355F445" w14:textId="77777777" w:rsidR="00CC7D6D" w:rsidRDefault="00CC7D6D" w:rsidP="0090320C">
            <w:r>
              <w:rPr>
                <w:sz w:val="16"/>
                <w:szCs w:val="16"/>
              </w:rPr>
              <w:t>R4-2414387</w:t>
            </w:r>
          </w:p>
        </w:tc>
        <w:tc>
          <w:tcPr>
            <w:tcW w:w="1597" w:type="dxa"/>
          </w:tcPr>
          <w:p w14:paraId="4389005D" w14:textId="77777777" w:rsidR="00CC7D6D" w:rsidRDefault="00CC7D6D" w:rsidP="0090320C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79DFCF04" w14:textId="77777777" w:rsidR="00CC7D6D" w:rsidRDefault="00CC7D6D" w:rsidP="0090320C">
            <w:r>
              <w:rPr>
                <w:sz w:val="16"/>
                <w:szCs w:val="16"/>
              </w:rPr>
              <w:t>NR_bands_R18_BWs-Core, NR_FDD_ULn28_DLn75_n76-Core</w:t>
            </w:r>
          </w:p>
        </w:tc>
        <w:tc>
          <w:tcPr>
            <w:tcW w:w="2323" w:type="dxa"/>
          </w:tcPr>
          <w:p w14:paraId="1A15C77D" w14:textId="77777777" w:rsidR="00CC7D6D" w:rsidRDefault="00CC7D6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92C3C7" w14:textId="77777777" w:rsidR="00CC7D6D" w:rsidRDefault="00CC7D6D" w:rsidP="0090320C">
            <w:pPr>
              <w:rPr>
                <w:sz w:val="16"/>
                <w:szCs w:val="16"/>
              </w:rPr>
            </w:pPr>
          </w:p>
        </w:tc>
      </w:tr>
      <w:tr w:rsidR="00CC7D6D" w14:paraId="7ED2AB1E" w14:textId="77777777" w:rsidTr="0090320C">
        <w:tc>
          <w:tcPr>
            <w:tcW w:w="879" w:type="dxa"/>
          </w:tcPr>
          <w:p w14:paraId="67F0B0AB" w14:textId="77777777" w:rsidR="00CC7D6D" w:rsidRDefault="00CC7D6D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7B68FCD" w14:textId="77777777" w:rsidR="00CC7D6D" w:rsidRDefault="00CC7D6D" w:rsidP="0090320C">
            <w:r>
              <w:rPr>
                <w:sz w:val="16"/>
                <w:szCs w:val="16"/>
              </w:rPr>
              <w:t>0610</w:t>
            </w:r>
          </w:p>
        </w:tc>
        <w:tc>
          <w:tcPr>
            <w:tcW w:w="517" w:type="dxa"/>
          </w:tcPr>
          <w:p w14:paraId="51B772BB" w14:textId="77777777" w:rsidR="00CC7D6D" w:rsidRDefault="00CC7D6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B93FD0" w14:textId="77777777" w:rsidR="00CC7D6D" w:rsidRDefault="00CC7D6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D1B3CE" w14:textId="77777777" w:rsidR="00CC7D6D" w:rsidRDefault="00CC7D6D" w:rsidP="0090320C">
            <w:r>
              <w:rPr>
                <w:sz w:val="16"/>
                <w:szCs w:val="16"/>
              </w:rPr>
              <w:t>CR for 38.101-4 Corrections on less than 5MHz PDCCH demodulation requirements</w:t>
            </w:r>
          </w:p>
        </w:tc>
        <w:tc>
          <w:tcPr>
            <w:tcW w:w="517" w:type="dxa"/>
          </w:tcPr>
          <w:p w14:paraId="3DEBA3E1" w14:textId="77777777" w:rsidR="00CC7D6D" w:rsidRDefault="00CC7D6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FAB181" w14:textId="77777777" w:rsidR="00CC7D6D" w:rsidRDefault="00CC7D6D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3784F46" w14:textId="77777777" w:rsidR="00CC7D6D" w:rsidRDefault="00CC7D6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985E6C2" w14:textId="77777777" w:rsidR="00CC7D6D" w:rsidRDefault="00CC7D6D" w:rsidP="0090320C">
            <w:r>
              <w:rPr>
                <w:sz w:val="16"/>
                <w:szCs w:val="16"/>
              </w:rPr>
              <w:t>R4-2413468</w:t>
            </w:r>
          </w:p>
        </w:tc>
        <w:tc>
          <w:tcPr>
            <w:tcW w:w="1597" w:type="dxa"/>
          </w:tcPr>
          <w:p w14:paraId="70F24809" w14:textId="77777777" w:rsidR="00CC7D6D" w:rsidRDefault="00CC7D6D" w:rsidP="0090320C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19C27DE1" w14:textId="77777777" w:rsidR="00CC7D6D" w:rsidRDefault="00CC7D6D" w:rsidP="0090320C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5563D6E9" w14:textId="77777777" w:rsidR="00CC7D6D" w:rsidRDefault="00CC7D6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388EFE" w14:textId="77777777" w:rsidR="00CC7D6D" w:rsidRDefault="00CC7D6D" w:rsidP="0090320C">
            <w:pPr>
              <w:rPr>
                <w:sz w:val="16"/>
                <w:szCs w:val="16"/>
              </w:rPr>
            </w:pPr>
          </w:p>
        </w:tc>
      </w:tr>
      <w:tr w:rsidR="00CC7D6D" w14:paraId="6BA27144" w14:textId="77777777" w:rsidTr="0090320C">
        <w:tc>
          <w:tcPr>
            <w:tcW w:w="879" w:type="dxa"/>
          </w:tcPr>
          <w:p w14:paraId="72FBA00C" w14:textId="77777777" w:rsidR="00CC7D6D" w:rsidRDefault="00CC7D6D" w:rsidP="0090320C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3A37D9D5" w14:textId="77777777" w:rsidR="00CC7D6D" w:rsidRDefault="00CC7D6D" w:rsidP="0090320C">
            <w:r>
              <w:rPr>
                <w:sz w:val="16"/>
                <w:szCs w:val="16"/>
              </w:rPr>
              <w:t>0646</w:t>
            </w:r>
          </w:p>
        </w:tc>
        <w:tc>
          <w:tcPr>
            <w:tcW w:w="517" w:type="dxa"/>
          </w:tcPr>
          <w:p w14:paraId="0BAC8265" w14:textId="77777777" w:rsidR="00CC7D6D" w:rsidRDefault="00CC7D6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131123" w14:textId="77777777" w:rsidR="00CC7D6D" w:rsidRDefault="00CC7D6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85719D" w14:textId="77777777" w:rsidR="00CC7D6D" w:rsidRDefault="00CC7D6D" w:rsidP="0090320C">
            <w:r>
              <w:rPr>
                <w:sz w:val="16"/>
                <w:szCs w:val="16"/>
              </w:rPr>
              <w:t>(NR_FR1_lessthan_5MHz_BW-Perf) CR for 38.104, update to PUCCH requirements</w:t>
            </w:r>
          </w:p>
        </w:tc>
        <w:tc>
          <w:tcPr>
            <w:tcW w:w="517" w:type="dxa"/>
          </w:tcPr>
          <w:p w14:paraId="0C645E4B" w14:textId="77777777" w:rsidR="00CC7D6D" w:rsidRDefault="00CC7D6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8216F3" w14:textId="77777777" w:rsidR="00CC7D6D" w:rsidRDefault="00CC7D6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6B7287D" w14:textId="77777777" w:rsidR="00CC7D6D" w:rsidRDefault="00CC7D6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B9936CC" w14:textId="77777777" w:rsidR="00CC7D6D" w:rsidRDefault="00CC7D6D" w:rsidP="0090320C">
            <w:r>
              <w:rPr>
                <w:sz w:val="16"/>
                <w:szCs w:val="16"/>
              </w:rPr>
              <w:t>R4-2413469</w:t>
            </w:r>
          </w:p>
        </w:tc>
        <w:tc>
          <w:tcPr>
            <w:tcW w:w="1597" w:type="dxa"/>
          </w:tcPr>
          <w:p w14:paraId="6FD8315C" w14:textId="77777777" w:rsidR="00CC7D6D" w:rsidRDefault="00CC7D6D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3EA7CFF" w14:textId="77777777" w:rsidR="00CC7D6D" w:rsidRDefault="00CC7D6D" w:rsidP="0090320C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65CA3619" w14:textId="77777777" w:rsidR="00CC7D6D" w:rsidRDefault="00CC7D6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8A59C4" w14:textId="77777777" w:rsidR="00CC7D6D" w:rsidRDefault="00CC7D6D" w:rsidP="0090320C">
            <w:pPr>
              <w:rPr>
                <w:sz w:val="16"/>
                <w:szCs w:val="16"/>
              </w:rPr>
            </w:pPr>
          </w:p>
        </w:tc>
      </w:tr>
      <w:tr w:rsidR="00CC7D6D" w14:paraId="6AFC64B3" w14:textId="77777777" w:rsidTr="0090320C">
        <w:tc>
          <w:tcPr>
            <w:tcW w:w="879" w:type="dxa"/>
          </w:tcPr>
          <w:p w14:paraId="51E03F54" w14:textId="77777777" w:rsidR="00CC7D6D" w:rsidRDefault="00CC7D6D" w:rsidP="0090320C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22EA5CA6" w14:textId="77777777" w:rsidR="00CC7D6D" w:rsidRDefault="00CC7D6D" w:rsidP="0090320C">
            <w:r>
              <w:rPr>
                <w:sz w:val="16"/>
                <w:szCs w:val="16"/>
              </w:rPr>
              <w:t>0648</w:t>
            </w:r>
          </w:p>
        </w:tc>
        <w:tc>
          <w:tcPr>
            <w:tcW w:w="517" w:type="dxa"/>
          </w:tcPr>
          <w:p w14:paraId="13F10BB2" w14:textId="77777777" w:rsidR="00CC7D6D" w:rsidRDefault="00CC7D6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5A78C4" w14:textId="77777777" w:rsidR="00CC7D6D" w:rsidRDefault="00CC7D6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D7CD86" w14:textId="77777777" w:rsidR="00CC7D6D" w:rsidRDefault="00CC7D6D" w:rsidP="0090320C">
            <w:r>
              <w:rPr>
                <w:sz w:val="16"/>
                <w:szCs w:val="16"/>
              </w:rPr>
              <w:t>(NR_FDD_ULn28_DLn75_n76) CR to 38.104 on Channel raster for Band n109</w:t>
            </w:r>
          </w:p>
        </w:tc>
        <w:tc>
          <w:tcPr>
            <w:tcW w:w="517" w:type="dxa"/>
          </w:tcPr>
          <w:p w14:paraId="3FF44ABF" w14:textId="77777777" w:rsidR="00CC7D6D" w:rsidRDefault="00CC7D6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E45CA7" w14:textId="77777777" w:rsidR="00CC7D6D" w:rsidRDefault="00CC7D6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8C32F48" w14:textId="77777777" w:rsidR="00CC7D6D" w:rsidRDefault="00CC7D6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2F9DB56" w14:textId="77777777" w:rsidR="00CC7D6D" w:rsidRDefault="00CC7D6D" w:rsidP="0090320C">
            <w:r>
              <w:rPr>
                <w:sz w:val="16"/>
                <w:szCs w:val="16"/>
              </w:rPr>
              <w:t>R4-2411222</w:t>
            </w:r>
          </w:p>
        </w:tc>
        <w:tc>
          <w:tcPr>
            <w:tcW w:w="1597" w:type="dxa"/>
          </w:tcPr>
          <w:p w14:paraId="66604795" w14:textId="77777777" w:rsidR="00CC7D6D" w:rsidRDefault="00CC7D6D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6A71B10" w14:textId="77777777" w:rsidR="00CC7D6D" w:rsidRDefault="00CC7D6D" w:rsidP="0090320C">
            <w:r>
              <w:rPr>
                <w:sz w:val="16"/>
                <w:szCs w:val="16"/>
              </w:rPr>
              <w:t>NR_FDD_ULn28_DLn75_n76</w:t>
            </w:r>
          </w:p>
        </w:tc>
        <w:tc>
          <w:tcPr>
            <w:tcW w:w="2323" w:type="dxa"/>
          </w:tcPr>
          <w:p w14:paraId="23C5F8ED" w14:textId="77777777" w:rsidR="00CC7D6D" w:rsidRDefault="00CC7D6D" w:rsidP="0090320C">
            <w:r>
              <w:rPr>
                <w:sz w:val="16"/>
                <w:szCs w:val="16"/>
              </w:rPr>
              <w:t>5.4.2.3</w:t>
            </w:r>
          </w:p>
        </w:tc>
        <w:tc>
          <w:tcPr>
            <w:tcW w:w="998" w:type="dxa"/>
          </w:tcPr>
          <w:p w14:paraId="7CEB53D7" w14:textId="77777777" w:rsidR="00CC7D6D" w:rsidRDefault="00CC7D6D" w:rsidP="0090320C">
            <w:r>
              <w:rPr>
                <w:sz w:val="16"/>
                <w:szCs w:val="16"/>
              </w:rPr>
              <w:t>38.101-1</w:t>
            </w:r>
          </w:p>
        </w:tc>
      </w:tr>
      <w:tr w:rsidR="00CC7D6D" w14:paraId="4D1AF1C0" w14:textId="77777777" w:rsidTr="0090320C">
        <w:tc>
          <w:tcPr>
            <w:tcW w:w="879" w:type="dxa"/>
          </w:tcPr>
          <w:p w14:paraId="6FB02222" w14:textId="77777777" w:rsidR="00CC7D6D" w:rsidRDefault="00CC7D6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31A5CF9" w14:textId="77777777" w:rsidR="00CC7D6D" w:rsidRDefault="00CC7D6D" w:rsidP="0090320C">
            <w:r>
              <w:rPr>
                <w:sz w:val="16"/>
                <w:szCs w:val="16"/>
              </w:rPr>
              <w:t>4674</w:t>
            </w:r>
          </w:p>
        </w:tc>
        <w:tc>
          <w:tcPr>
            <w:tcW w:w="517" w:type="dxa"/>
          </w:tcPr>
          <w:p w14:paraId="356DA894" w14:textId="77777777" w:rsidR="00CC7D6D" w:rsidRDefault="00CC7D6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E913BA" w14:textId="77777777" w:rsidR="00CC7D6D" w:rsidRDefault="00CC7D6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A697DD" w14:textId="77777777" w:rsidR="00CC7D6D" w:rsidRDefault="00CC7D6D" w:rsidP="0090320C">
            <w:r>
              <w:rPr>
                <w:sz w:val="16"/>
                <w:szCs w:val="16"/>
              </w:rPr>
              <w:t>(NR_FR1_lessthan_5MHz_BW-Perf) test case of FR1 intra-frequency handover for less than 5MHz</w:t>
            </w:r>
          </w:p>
        </w:tc>
        <w:tc>
          <w:tcPr>
            <w:tcW w:w="517" w:type="dxa"/>
          </w:tcPr>
          <w:p w14:paraId="141CFC90" w14:textId="77777777" w:rsidR="00CC7D6D" w:rsidRDefault="00CC7D6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11DCC8" w14:textId="77777777" w:rsidR="00CC7D6D" w:rsidRDefault="00CC7D6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34FAE89" w14:textId="77777777" w:rsidR="00CC7D6D" w:rsidRDefault="00CC7D6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2E79B5A" w14:textId="77777777" w:rsidR="00CC7D6D" w:rsidRDefault="00CC7D6D" w:rsidP="0090320C">
            <w:r>
              <w:rPr>
                <w:sz w:val="16"/>
                <w:szCs w:val="16"/>
              </w:rPr>
              <w:t>R4-2411443</w:t>
            </w:r>
          </w:p>
        </w:tc>
        <w:tc>
          <w:tcPr>
            <w:tcW w:w="1597" w:type="dxa"/>
          </w:tcPr>
          <w:p w14:paraId="6A3FC6E0" w14:textId="77777777" w:rsidR="00CC7D6D" w:rsidRDefault="00CC7D6D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BBD70E5" w14:textId="77777777" w:rsidR="00CC7D6D" w:rsidRDefault="00CC7D6D" w:rsidP="0090320C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1DA0BBCA" w14:textId="77777777" w:rsidR="00CC7D6D" w:rsidRDefault="00CC7D6D" w:rsidP="0090320C">
            <w:r>
              <w:rPr>
                <w:sz w:val="16"/>
                <w:szCs w:val="16"/>
              </w:rPr>
              <w:t>A.6.3.1.15</w:t>
            </w:r>
          </w:p>
        </w:tc>
        <w:tc>
          <w:tcPr>
            <w:tcW w:w="998" w:type="dxa"/>
          </w:tcPr>
          <w:p w14:paraId="3A50E982" w14:textId="77777777" w:rsidR="00CC7D6D" w:rsidRDefault="00CC7D6D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CC7D6D" w14:paraId="7DD3F9EF" w14:textId="77777777" w:rsidTr="0090320C">
        <w:tc>
          <w:tcPr>
            <w:tcW w:w="879" w:type="dxa"/>
          </w:tcPr>
          <w:p w14:paraId="1DB91E35" w14:textId="77777777" w:rsidR="00CC7D6D" w:rsidRDefault="00CC7D6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1C8875B" w14:textId="77777777" w:rsidR="00CC7D6D" w:rsidRDefault="00CC7D6D" w:rsidP="0090320C">
            <w:r>
              <w:rPr>
                <w:sz w:val="16"/>
                <w:szCs w:val="16"/>
              </w:rPr>
              <w:t>4738</w:t>
            </w:r>
          </w:p>
        </w:tc>
        <w:tc>
          <w:tcPr>
            <w:tcW w:w="517" w:type="dxa"/>
          </w:tcPr>
          <w:p w14:paraId="64FD9F6C" w14:textId="77777777" w:rsidR="00CC7D6D" w:rsidRDefault="00CC7D6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D9EB9E" w14:textId="77777777" w:rsidR="00CC7D6D" w:rsidRDefault="00CC7D6D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30F020" w14:textId="77777777" w:rsidR="00CC7D6D" w:rsidRDefault="00CC7D6D" w:rsidP="0090320C">
            <w:r>
              <w:rPr>
                <w:sz w:val="16"/>
                <w:szCs w:val="16"/>
              </w:rPr>
              <w:t>(NR_feMIMO-Perf)Correction of test configurations for Rel-17 FeMIMO</w:t>
            </w:r>
          </w:p>
        </w:tc>
        <w:tc>
          <w:tcPr>
            <w:tcW w:w="517" w:type="dxa"/>
          </w:tcPr>
          <w:p w14:paraId="3778F2D6" w14:textId="77777777" w:rsidR="00CC7D6D" w:rsidRDefault="00CC7D6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08D548" w14:textId="77777777" w:rsidR="00CC7D6D" w:rsidRDefault="00CC7D6D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0BEB0752" w14:textId="77777777" w:rsidR="00CC7D6D" w:rsidRDefault="00CC7D6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284984C" w14:textId="77777777" w:rsidR="00CC7D6D" w:rsidRDefault="00CC7D6D" w:rsidP="0090320C">
            <w:r>
              <w:rPr>
                <w:sz w:val="16"/>
                <w:szCs w:val="16"/>
              </w:rPr>
              <w:t>R4-2411990</w:t>
            </w:r>
          </w:p>
        </w:tc>
        <w:tc>
          <w:tcPr>
            <w:tcW w:w="1597" w:type="dxa"/>
          </w:tcPr>
          <w:p w14:paraId="43D38EB3" w14:textId="77777777" w:rsidR="00CC7D6D" w:rsidRDefault="00CC7D6D" w:rsidP="0090320C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61642DE" w14:textId="77777777" w:rsidR="00CC7D6D" w:rsidRDefault="00CC7D6D" w:rsidP="0090320C">
            <w:r>
              <w:rPr>
                <w:sz w:val="16"/>
                <w:szCs w:val="16"/>
              </w:rPr>
              <w:t>NR_feMIMO-Perf</w:t>
            </w:r>
          </w:p>
        </w:tc>
        <w:tc>
          <w:tcPr>
            <w:tcW w:w="2323" w:type="dxa"/>
          </w:tcPr>
          <w:p w14:paraId="3F101052" w14:textId="77777777" w:rsidR="00CC7D6D" w:rsidRDefault="00CC7D6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4EF32D" w14:textId="77777777" w:rsidR="00CC7D6D" w:rsidRDefault="00CC7D6D" w:rsidP="0090320C">
            <w:pPr>
              <w:rPr>
                <w:sz w:val="16"/>
                <w:szCs w:val="16"/>
              </w:rPr>
            </w:pPr>
          </w:p>
        </w:tc>
      </w:tr>
      <w:tr w:rsidR="00CC7D6D" w14:paraId="397CD70A" w14:textId="77777777" w:rsidTr="0090320C">
        <w:tc>
          <w:tcPr>
            <w:tcW w:w="879" w:type="dxa"/>
          </w:tcPr>
          <w:p w14:paraId="482837F1" w14:textId="77777777" w:rsidR="00CC7D6D" w:rsidRDefault="00CC7D6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9F6E49A" w14:textId="77777777" w:rsidR="00CC7D6D" w:rsidRDefault="00CC7D6D" w:rsidP="0090320C">
            <w:r>
              <w:rPr>
                <w:sz w:val="16"/>
                <w:szCs w:val="16"/>
              </w:rPr>
              <w:t>4739</w:t>
            </w:r>
          </w:p>
        </w:tc>
        <w:tc>
          <w:tcPr>
            <w:tcW w:w="517" w:type="dxa"/>
          </w:tcPr>
          <w:p w14:paraId="1FACCFCC" w14:textId="77777777" w:rsidR="00CC7D6D" w:rsidRDefault="00CC7D6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AC9582" w14:textId="77777777" w:rsidR="00CC7D6D" w:rsidRDefault="00CC7D6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F0723E" w14:textId="77777777" w:rsidR="00CC7D6D" w:rsidRDefault="00CC7D6D" w:rsidP="0090320C">
            <w:r>
              <w:rPr>
                <w:sz w:val="16"/>
                <w:szCs w:val="16"/>
              </w:rPr>
              <w:t>(NR_feMIMO-Perf)Correction of test configurations for Rel-17 FeMIMO</w:t>
            </w:r>
          </w:p>
        </w:tc>
        <w:tc>
          <w:tcPr>
            <w:tcW w:w="517" w:type="dxa"/>
          </w:tcPr>
          <w:p w14:paraId="795BA271" w14:textId="77777777" w:rsidR="00CC7D6D" w:rsidRDefault="00CC7D6D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B73B4CC" w14:textId="77777777" w:rsidR="00CC7D6D" w:rsidRDefault="00CC7D6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0EBD7BE" w14:textId="77777777" w:rsidR="00CC7D6D" w:rsidRDefault="00CC7D6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2C0617F" w14:textId="77777777" w:rsidR="00CC7D6D" w:rsidRDefault="00CC7D6D" w:rsidP="0090320C">
            <w:r>
              <w:rPr>
                <w:sz w:val="16"/>
                <w:szCs w:val="16"/>
              </w:rPr>
              <w:t>R4-2411991</w:t>
            </w:r>
          </w:p>
        </w:tc>
        <w:tc>
          <w:tcPr>
            <w:tcW w:w="1597" w:type="dxa"/>
          </w:tcPr>
          <w:p w14:paraId="09693E4D" w14:textId="77777777" w:rsidR="00CC7D6D" w:rsidRDefault="00CC7D6D" w:rsidP="0090320C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587B870" w14:textId="77777777" w:rsidR="00CC7D6D" w:rsidRDefault="00CC7D6D" w:rsidP="0090320C">
            <w:r>
              <w:rPr>
                <w:sz w:val="16"/>
                <w:szCs w:val="16"/>
              </w:rPr>
              <w:t>NR_feMIMO-Perf</w:t>
            </w:r>
          </w:p>
        </w:tc>
        <w:tc>
          <w:tcPr>
            <w:tcW w:w="2323" w:type="dxa"/>
          </w:tcPr>
          <w:p w14:paraId="62BB5775" w14:textId="77777777" w:rsidR="00CC7D6D" w:rsidRDefault="00CC7D6D" w:rsidP="0090320C">
            <w:r>
              <w:rPr>
                <w:sz w:val="16"/>
                <w:szCs w:val="16"/>
              </w:rPr>
              <w:t>A.3.17.2.1</w:t>
            </w:r>
          </w:p>
        </w:tc>
        <w:tc>
          <w:tcPr>
            <w:tcW w:w="998" w:type="dxa"/>
          </w:tcPr>
          <w:p w14:paraId="48171B3D" w14:textId="77777777" w:rsidR="00CC7D6D" w:rsidRDefault="00CC7D6D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CC7D6D" w14:paraId="06A29F35" w14:textId="77777777" w:rsidTr="0090320C">
        <w:tc>
          <w:tcPr>
            <w:tcW w:w="879" w:type="dxa"/>
          </w:tcPr>
          <w:p w14:paraId="05527959" w14:textId="77777777" w:rsidR="00CC7D6D" w:rsidRDefault="00CC7D6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805EF39" w14:textId="77777777" w:rsidR="00CC7D6D" w:rsidRDefault="00CC7D6D" w:rsidP="0090320C">
            <w:r>
              <w:rPr>
                <w:sz w:val="16"/>
                <w:szCs w:val="16"/>
              </w:rPr>
              <w:t>4855</w:t>
            </w:r>
          </w:p>
        </w:tc>
        <w:tc>
          <w:tcPr>
            <w:tcW w:w="517" w:type="dxa"/>
          </w:tcPr>
          <w:p w14:paraId="26B737C6" w14:textId="77777777" w:rsidR="00CC7D6D" w:rsidRDefault="00CC7D6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E36724" w14:textId="77777777" w:rsidR="00CC7D6D" w:rsidRDefault="00CC7D6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F8C377" w14:textId="77777777" w:rsidR="00CC7D6D" w:rsidRDefault="00CC7D6D" w:rsidP="0090320C">
            <w:r>
              <w:rPr>
                <w:sz w:val="16"/>
                <w:szCs w:val="16"/>
              </w:rPr>
              <w:t>CR on RRM core requirements for less than 5MHz BW</w:t>
            </w:r>
          </w:p>
        </w:tc>
        <w:tc>
          <w:tcPr>
            <w:tcW w:w="517" w:type="dxa"/>
          </w:tcPr>
          <w:p w14:paraId="1D6FA1F2" w14:textId="77777777" w:rsidR="00CC7D6D" w:rsidRDefault="00CC7D6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A4822D" w14:textId="77777777" w:rsidR="00CC7D6D" w:rsidRDefault="00CC7D6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822DA34" w14:textId="77777777" w:rsidR="00CC7D6D" w:rsidRDefault="00CC7D6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C19DF46" w14:textId="77777777" w:rsidR="00CC7D6D" w:rsidRDefault="00CC7D6D" w:rsidP="0090320C">
            <w:r>
              <w:rPr>
                <w:sz w:val="16"/>
                <w:szCs w:val="16"/>
              </w:rPr>
              <w:t>R4-2413943</w:t>
            </w:r>
          </w:p>
        </w:tc>
        <w:tc>
          <w:tcPr>
            <w:tcW w:w="1597" w:type="dxa"/>
          </w:tcPr>
          <w:p w14:paraId="279746DD" w14:textId="77777777" w:rsidR="00CC7D6D" w:rsidRDefault="00CC7D6D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1865C3B" w14:textId="77777777" w:rsidR="00CC7D6D" w:rsidRDefault="00CC7D6D" w:rsidP="0090320C"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 w14:paraId="4A8D3C5E" w14:textId="77777777" w:rsidR="00CC7D6D" w:rsidRDefault="00CC7D6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51C295" w14:textId="77777777" w:rsidR="00CC7D6D" w:rsidRDefault="00CC7D6D" w:rsidP="0090320C">
            <w:pPr>
              <w:rPr>
                <w:sz w:val="16"/>
                <w:szCs w:val="16"/>
              </w:rPr>
            </w:pPr>
          </w:p>
        </w:tc>
      </w:tr>
      <w:tr w:rsidR="00CC7D6D" w14:paraId="0F91E3B2" w14:textId="77777777" w:rsidTr="0090320C">
        <w:tc>
          <w:tcPr>
            <w:tcW w:w="879" w:type="dxa"/>
          </w:tcPr>
          <w:p w14:paraId="27C255E6" w14:textId="77777777" w:rsidR="00CC7D6D" w:rsidRDefault="00CC7D6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5662162" w14:textId="77777777" w:rsidR="00CC7D6D" w:rsidRDefault="00CC7D6D" w:rsidP="0090320C">
            <w:r>
              <w:rPr>
                <w:sz w:val="16"/>
                <w:szCs w:val="16"/>
              </w:rPr>
              <w:t>4856</w:t>
            </w:r>
          </w:p>
        </w:tc>
        <w:tc>
          <w:tcPr>
            <w:tcW w:w="517" w:type="dxa"/>
          </w:tcPr>
          <w:p w14:paraId="1A1B9BB9" w14:textId="77777777" w:rsidR="00CC7D6D" w:rsidRDefault="00CC7D6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31C9FF" w14:textId="77777777" w:rsidR="00CC7D6D" w:rsidRDefault="00CC7D6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1F018D" w14:textId="77777777" w:rsidR="00CC7D6D" w:rsidRDefault="00CC7D6D" w:rsidP="0090320C">
            <w:r>
              <w:rPr>
                <w:sz w:val="16"/>
                <w:szCs w:val="16"/>
              </w:rPr>
              <w:t>CR on TCs for less than 5MHz operation</w:t>
            </w:r>
          </w:p>
        </w:tc>
        <w:tc>
          <w:tcPr>
            <w:tcW w:w="517" w:type="dxa"/>
          </w:tcPr>
          <w:p w14:paraId="1D8B1D65" w14:textId="77777777" w:rsidR="00CC7D6D" w:rsidRDefault="00CC7D6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F374BF" w14:textId="77777777" w:rsidR="00CC7D6D" w:rsidRDefault="00CC7D6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2D2AC8D" w14:textId="77777777" w:rsidR="00CC7D6D" w:rsidRDefault="00CC7D6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7326156" w14:textId="77777777" w:rsidR="00CC7D6D" w:rsidRDefault="00CC7D6D" w:rsidP="0090320C">
            <w:r>
              <w:rPr>
                <w:sz w:val="16"/>
                <w:szCs w:val="16"/>
              </w:rPr>
              <w:t>R4-2412641</w:t>
            </w:r>
          </w:p>
        </w:tc>
        <w:tc>
          <w:tcPr>
            <w:tcW w:w="1597" w:type="dxa"/>
          </w:tcPr>
          <w:p w14:paraId="32CCD7FD" w14:textId="77777777" w:rsidR="00CC7D6D" w:rsidRDefault="00CC7D6D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786E424" w14:textId="77777777" w:rsidR="00CC7D6D" w:rsidRDefault="00CC7D6D" w:rsidP="0090320C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0CEB341D" w14:textId="77777777" w:rsidR="00CC7D6D" w:rsidRDefault="00CC7D6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3AF9E7" w14:textId="77777777" w:rsidR="00CC7D6D" w:rsidRDefault="00CC7D6D" w:rsidP="0090320C">
            <w:pPr>
              <w:rPr>
                <w:sz w:val="16"/>
                <w:szCs w:val="16"/>
              </w:rPr>
            </w:pPr>
          </w:p>
        </w:tc>
      </w:tr>
      <w:tr w:rsidR="00CC7D6D" w14:paraId="4A2F3F9E" w14:textId="77777777" w:rsidTr="0090320C">
        <w:tc>
          <w:tcPr>
            <w:tcW w:w="879" w:type="dxa"/>
          </w:tcPr>
          <w:p w14:paraId="6AD8CFCB" w14:textId="77777777" w:rsidR="00CC7D6D" w:rsidRDefault="00CC7D6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AA89E6D" w14:textId="77777777" w:rsidR="00CC7D6D" w:rsidRDefault="00CC7D6D" w:rsidP="0090320C">
            <w:r>
              <w:rPr>
                <w:sz w:val="16"/>
                <w:szCs w:val="16"/>
              </w:rPr>
              <w:t>4862</w:t>
            </w:r>
          </w:p>
        </w:tc>
        <w:tc>
          <w:tcPr>
            <w:tcW w:w="517" w:type="dxa"/>
          </w:tcPr>
          <w:p w14:paraId="51D282DB" w14:textId="77777777" w:rsidR="00CC7D6D" w:rsidRDefault="00CC7D6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F2DB6F" w14:textId="77777777" w:rsidR="00CC7D6D" w:rsidRDefault="00CC7D6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D8FCED" w14:textId="77777777" w:rsidR="00CC7D6D" w:rsidRDefault="00CC7D6D" w:rsidP="0090320C">
            <w:r>
              <w:rPr>
                <w:sz w:val="16"/>
                <w:szCs w:val="16"/>
              </w:rPr>
              <w:t>CR introducing test case for Radio Link Monitoring In-sync Test for FR1 PCell with 3MHz Channel Bandwidth configured with SSB-based RLM RS in DRX mode</w:t>
            </w:r>
          </w:p>
        </w:tc>
        <w:tc>
          <w:tcPr>
            <w:tcW w:w="517" w:type="dxa"/>
          </w:tcPr>
          <w:p w14:paraId="2D6BF481" w14:textId="77777777" w:rsidR="00CC7D6D" w:rsidRDefault="00CC7D6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8FBBA0" w14:textId="77777777" w:rsidR="00CC7D6D" w:rsidRDefault="00CC7D6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21DBCE6" w14:textId="77777777" w:rsidR="00CC7D6D" w:rsidRDefault="00CC7D6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9E479E0" w14:textId="77777777" w:rsidR="00CC7D6D" w:rsidRDefault="00CC7D6D" w:rsidP="0090320C">
            <w:r>
              <w:rPr>
                <w:sz w:val="16"/>
                <w:szCs w:val="16"/>
              </w:rPr>
              <w:t>R4-2412788</w:t>
            </w:r>
          </w:p>
        </w:tc>
        <w:tc>
          <w:tcPr>
            <w:tcW w:w="1597" w:type="dxa"/>
          </w:tcPr>
          <w:p w14:paraId="7D247AA9" w14:textId="77777777" w:rsidR="00CC7D6D" w:rsidRDefault="00CC7D6D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B82A1FF" w14:textId="77777777" w:rsidR="00CC7D6D" w:rsidRDefault="00CC7D6D" w:rsidP="0090320C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5D8DB689" w14:textId="77777777" w:rsidR="00CC7D6D" w:rsidRDefault="00CC7D6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A08C33" w14:textId="77777777" w:rsidR="00CC7D6D" w:rsidRDefault="00CC7D6D" w:rsidP="0090320C">
            <w:pPr>
              <w:rPr>
                <w:sz w:val="16"/>
                <w:szCs w:val="16"/>
              </w:rPr>
            </w:pPr>
          </w:p>
        </w:tc>
      </w:tr>
      <w:tr w:rsidR="00CC7D6D" w14:paraId="753B13EA" w14:textId="77777777" w:rsidTr="0090320C">
        <w:tc>
          <w:tcPr>
            <w:tcW w:w="879" w:type="dxa"/>
          </w:tcPr>
          <w:p w14:paraId="11A867FE" w14:textId="77777777" w:rsidR="00CC7D6D" w:rsidRDefault="00CC7D6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4AA3BB7" w14:textId="77777777" w:rsidR="00CC7D6D" w:rsidRDefault="00CC7D6D" w:rsidP="0090320C">
            <w:r>
              <w:rPr>
                <w:sz w:val="16"/>
                <w:szCs w:val="16"/>
              </w:rPr>
              <w:t>4901</w:t>
            </w:r>
          </w:p>
        </w:tc>
        <w:tc>
          <w:tcPr>
            <w:tcW w:w="517" w:type="dxa"/>
          </w:tcPr>
          <w:p w14:paraId="11C1970D" w14:textId="77777777" w:rsidR="00CC7D6D" w:rsidRDefault="00CC7D6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CC90B5" w14:textId="77777777" w:rsidR="00CC7D6D" w:rsidRDefault="00CC7D6D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D8586E" w14:textId="77777777" w:rsidR="00CC7D6D" w:rsidRDefault="00CC7D6D" w:rsidP="0090320C">
            <w:r>
              <w:rPr>
                <w:sz w:val="16"/>
                <w:szCs w:val="16"/>
              </w:rPr>
              <w:t>(  NR_FeMIMO-Core) CR on TRP specific candidate beam detection_R17</w:t>
            </w:r>
          </w:p>
        </w:tc>
        <w:tc>
          <w:tcPr>
            <w:tcW w:w="517" w:type="dxa"/>
          </w:tcPr>
          <w:p w14:paraId="1AC54449" w14:textId="77777777" w:rsidR="00CC7D6D" w:rsidRDefault="00CC7D6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D97392" w14:textId="77777777" w:rsidR="00CC7D6D" w:rsidRDefault="00CC7D6D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5D3373B7" w14:textId="77777777" w:rsidR="00CC7D6D" w:rsidRDefault="00CC7D6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9EB1EDB" w14:textId="77777777" w:rsidR="00CC7D6D" w:rsidRDefault="00CC7D6D" w:rsidP="0090320C">
            <w:r>
              <w:rPr>
                <w:sz w:val="16"/>
                <w:szCs w:val="16"/>
              </w:rPr>
              <w:t>R4-2413890</w:t>
            </w:r>
          </w:p>
        </w:tc>
        <w:tc>
          <w:tcPr>
            <w:tcW w:w="1597" w:type="dxa"/>
          </w:tcPr>
          <w:p w14:paraId="6C0B7632" w14:textId="77777777" w:rsidR="00CC7D6D" w:rsidRDefault="00CC7D6D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EC256AD" w14:textId="77777777" w:rsidR="00CC7D6D" w:rsidRDefault="00CC7D6D" w:rsidP="0090320C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5083DDB9" w14:textId="77777777" w:rsidR="00CC7D6D" w:rsidRDefault="00CC7D6D" w:rsidP="0090320C">
            <w:r>
              <w:rPr>
                <w:sz w:val="16"/>
                <w:szCs w:val="16"/>
              </w:rPr>
              <w:t>8.18.5.2, 8.18.6.2</w:t>
            </w:r>
          </w:p>
        </w:tc>
        <w:tc>
          <w:tcPr>
            <w:tcW w:w="998" w:type="dxa"/>
          </w:tcPr>
          <w:p w14:paraId="6DDDE8DB" w14:textId="77777777" w:rsidR="00CC7D6D" w:rsidRDefault="00CC7D6D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CC7D6D" w14:paraId="181FEA8A" w14:textId="77777777" w:rsidTr="0090320C">
        <w:tc>
          <w:tcPr>
            <w:tcW w:w="879" w:type="dxa"/>
          </w:tcPr>
          <w:p w14:paraId="7677E9AC" w14:textId="77777777" w:rsidR="00CC7D6D" w:rsidRDefault="00CC7D6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14C5A73" w14:textId="77777777" w:rsidR="00CC7D6D" w:rsidRDefault="00CC7D6D" w:rsidP="0090320C">
            <w:r>
              <w:rPr>
                <w:sz w:val="16"/>
                <w:szCs w:val="16"/>
              </w:rPr>
              <w:t>4910</w:t>
            </w:r>
          </w:p>
        </w:tc>
        <w:tc>
          <w:tcPr>
            <w:tcW w:w="517" w:type="dxa"/>
          </w:tcPr>
          <w:p w14:paraId="1936EE6F" w14:textId="77777777" w:rsidR="00CC7D6D" w:rsidRDefault="00CC7D6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65C727" w14:textId="77777777" w:rsidR="00CC7D6D" w:rsidRDefault="00CC7D6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96112A" w14:textId="77777777" w:rsidR="00CC7D6D" w:rsidRDefault="00CC7D6D" w:rsidP="0090320C">
            <w:r>
              <w:rPr>
                <w:sz w:val="16"/>
                <w:szCs w:val="16"/>
              </w:rPr>
              <w:t>(  NR_FeMIMO-Core) CR on TRP specific candidate beam detection_R18</w:t>
            </w:r>
          </w:p>
        </w:tc>
        <w:tc>
          <w:tcPr>
            <w:tcW w:w="517" w:type="dxa"/>
          </w:tcPr>
          <w:p w14:paraId="2A1D449D" w14:textId="77777777" w:rsidR="00CC7D6D" w:rsidRDefault="00CC7D6D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FDDF208" w14:textId="77777777" w:rsidR="00CC7D6D" w:rsidRDefault="00CC7D6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09B032F" w14:textId="77777777" w:rsidR="00CC7D6D" w:rsidRDefault="00CC7D6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5D5F998" w14:textId="77777777" w:rsidR="00CC7D6D" w:rsidRDefault="00CC7D6D" w:rsidP="0090320C">
            <w:r>
              <w:rPr>
                <w:sz w:val="16"/>
                <w:szCs w:val="16"/>
              </w:rPr>
              <w:t>R4-2413100</w:t>
            </w:r>
          </w:p>
        </w:tc>
        <w:tc>
          <w:tcPr>
            <w:tcW w:w="1597" w:type="dxa"/>
          </w:tcPr>
          <w:p w14:paraId="4CD4F5B0" w14:textId="77777777" w:rsidR="00CC7D6D" w:rsidRDefault="00CC7D6D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0E246FE" w14:textId="77777777" w:rsidR="00CC7D6D" w:rsidRDefault="00CC7D6D" w:rsidP="0090320C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23CA40E3" w14:textId="77777777" w:rsidR="00CC7D6D" w:rsidRDefault="00CC7D6D" w:rsidP="0090320C">
            <w:r>
              <w:rPr>
                <w:sz w:val="16"/>
                <w:szCs w:val="16"/>
              </w:rPr>
              <w:t>8.18.5.2, 8.18.6.2</w:t>
            </w:r>
          </w:p>
        </w:tc>
        <w:tc>
          <w:tcPr>
            <w:tcW w:w="998" w:type="dxa"/>
          </w:tcPr>
          <w:p w14:paraId="21280A4D" w14:textId="77777777" w:rsidR="00CC7D6D" w:rsidRDefault="00CC7D6D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CC7D6D" w14:paraId="4FF187D2" w14:textId="77777777" w:rsidTr="0090320C">
        <w:tc>
          <w:tcPr>
            <w:tcW w:w="879" w:type="dxa"/>
          </w:tcPr>
          <w:p w14:paraId="1B757D50" w14:textId="77777777" w:rsidR="00CC7D6D" w:rsidRDefault="00CC7D6D" w:rsidP="0090320C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05551CFD" w14:textId="77777777" w:rsidR="00CC7D6D" w:rsidRDefault="00CC7D6D" w:rsidP="0090320C">
            <w:r>
              <w:rPr>
                <w:sz w:val="16"/>
                <w:szCs w:val="16"/>
              </w:rPr>
              <w:t>0463</w:t>
            </w:r>
          </w:p>
        </w:tc>
        <w:tc>
          <w:tcPr>
            <w:tcW w:w="517" w:type="dxa"/>
          </w:tcPr>
          <w:p w14:paraId="2D45CEDB" w14:textId="77777777" w:rsidR="00CC7D6D" w:rsidRDefault="00CC7D6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1D8332" w14:textId="77777777" w:rsidR="00CC7D6D" w:rsidRDefault="00CC7D6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93EF4A0" w14:textId="77777777" w:rsidR="00CC7D6D" w:rsidRDefault="00CC7D6D" w:rsidP="0090320C">
            <w:r>
              <w:rPr>
                <w:sz w:val="16"/>
                <w:szCs w:val="16"/>
              </w:rPr>
              <w:t>(NR_FR1_lessthan_5MHz_BW-Perf) CR for 38.141-1 PUCCH format 2 for 3MHz</w:t>
            </w:r>
          </w:p>
        </w:tc>
        <w:tc>
          <w:tcPr>
            <w:tcW w:w="517" w:type="dxa"/>
          </w:tcPr>
          <w:p w14:paraId="4F3B6156" w14:textId="77777777" w:rsidR="00CC7D6D" w:rsidRDefault="00CC7D6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11F776" w14:textId="77777777" w:rsidR="00CC7D6D" w:rsidRDefault="00CC7D6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04F2DD4" w14:textId="77777777" w:rsidR="00CC7D6D" w:rsidRDefault="00CC7D6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89DEE30" w14:textId="77777777" w:rsidR="00CC7D6D" w:rsidRDefault="00CC7D6D" w:rsidP="0090320C">
            <w:r>
              <w:rPr>
                <w:sz w:val="16"/>
                <w:szCs w:val="16"/>
              </w:rPr>
              <w:t>R4-2412318</w:t>
            </w:r>
          </w:p>
        </w:tc>
        <w:tc>
          <w:tcPr>
            <w:tcW w:w="1597" w:type="dxa"/>
          </w:tcPr>
          <w:p w14:paraId="0DC78EEB" w14:textId="77777777" w:rsidR="00CC7D6D" w:rsidRDefault="00CC7D6D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BC27AEE" w14:textId="77777777" w:rsidR="00CC7D6D" w:rsidRDefault="00CC7D6D" w:rsidP="0090320C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2EF2C0B9" w14:textId="77777777" w:rsidR="00CC7D6D" w:rsidRDefault="00CC7D6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D83EE4" w14:textId="77777777" w:rsidR="00CC7D6D" w:rsidRDefault="00CC7D6D" w:rsidP="0090320C">
            <w:pPr>
              <w:rPr>
                <w:sz w:val="16"/>
                <w:szCs w:val="16"/>
              </w:rPr>
            </w:pPr>
          </w:p>
        </w:tc>
      </w:tr>
      <w:tr w:rsidR="00CC7D6D" w14:paraId="74227357" w14:textId="77777777" w:rsidTr="0090320C">
        <w:tc>
          <w:tcPr>
            <w:tcW w:w="879" w:type="dxa"/>
          </w:tcPr>
          <w:p w14:paraId="7FF458B4" w14:textId="77777777" w:rsidR="00CC7D6D" w:rsidRDefault="00CC7D6D" w:rsidP="0090320C">
            <w:r>
              <w:rPr>
                <w:sz w:val="16"/>
                <w:szCs w:val="16"/>
              </w:rPr>
              <w:lastRenderedPageBreak/>
              <w:t>38.141-1</w:t>
            </w:r>
          </w:p>
        </w:tc>
        <w:tc>
          <w:tcPr>
            <w:tcW w:w="637" w:type="dxa"/>
          </w:tcPr>
          <w:p w14:paraId="5BFBF44A" w14:textId="77777777" w:rsidR="00CC7D6D" w:rsidRDefault="00CC7D6D" w:rsidP="0090320C">
            <w:r>
              <w:rPr>
                <w:sz w:val="16"/>
                <w:szCs w:val="16"/>
              </w:rPr>
              <w:t>0470</w:t>
            </w:r>
          </w:p>
        </w:tc>
        <w:tc>
          <w:tcPr>
            <w:tcW w:w="517" w:type="dxa"/>
          </w:tcPr>
          <w:p w14:paraId="6BD7A14F" w14:textId="77777777" w:rsidR="00CC7D6D" w:rsidRDefault="00CC7D6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543927" w14:textId="77777777" w:rsidR="00CC7D6D" w:rsidRDefault="00CC7D6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2164E9" w14:textId="77777777" w:rsidR="00CC7D6D" w:rsidRDefault="00CC7D6D" w:rsidP="0090320C">
            <w:r>
              <w:rPr>
                <w:sz w:val="16"/>
                <w:szCs w:val="16"/>
              </w:rPr>
              <w:t>(NR_FDD_ULn28_DLn75_n76) CR to TS 38.141-1 with correction to co-existence requirement for Band n109</w:t>
            </w:r>
          </w:p>
        </w:tc>
        <w:tc>
          <w:tcPr>
            <w:tcW w:w="517" w:type="dxa"/>
          </w:tcPr>
          <w:p w14:paraId="48290D05" w14:textId="77777777" w:rsidR="00CC7D6D" w:rsidRDefault="00CC7D6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E55281" w14:textId="77777777" w:rsidR="00CC7D6D" w:rsidRDefault="00CC7D6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D9B08F7" w14:textId="77777777" w:rsidR="00CC7D6D" w:rsidRDefault="00CC7D6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FB3A6FF" w14:textId="77777777" w:rsidR="00CC7D6D" w:rsidRDefault="00CC7D6D" w:rsidP="0090320C">
            <w:r>
              <w:rPr>
                <w:sz w:val="16"/>
                <w:szCs w:val="16"/>
              </w:rPr>
              <w:t>R4-2414397</w:t>
            </w:r>
          </w:p>
        </w:tc>
        <w:tc>
          <w:tcPr>
            <w:tcW w:w="1597" w:type="dxa"/>
          </w:tcPr>
          <w:p w14:paraId="0A1A787B" w14:textId="77777777" w:rsidR="00CC7D6D" w:rsidRDefault="00CC7D6D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48CB31E" w14:textId="77777777" w:rsidR="00CC7D6D" w:rsidRDefault="00CC7D6D" w:rsidP="0090320C">
            <w:r>
              <w:rPr>
                <w:sz w:val="16"/>
                <w:szCs w:val="16"/>
              </w:rPr>
              <w:t>NR_FDD_ULn28_DLn75_n76-Perf</w:t>
            </w:r>
          </w:p>
        </w:tc>
        <w:tc>
          <w:tcPr>
            <w:tcW w:w="2323" w:type="dxa"/>
          </w:tcPr>
          <w:p w14:paraId="14C054BA" w14:textId="77777777" w:rsidR="00CC7D6D" w:rsidRDefault="00CC7D6D" w:rsidP="0090320C">
            <w:r>
              <w:rPr>
                <w:sz w:val="16"/>
                <w:szCs w:val="16"/>
              </w:rPr>
              <w:t>6.6.5.5.1.3</w:t>
            </w:r>
          </w:p>
        </w:tc>
        <w:tc>
          <w:tcPr>
            <w:tcW w:w="998" w:type="dxa"/>
          </w:tcPr>
          <w:p w14:paraId="317F1A58" w14:textId="77777777" w:rsidR="00CC7D6D" w:rsidRDefault="00CC7D6D" w:rsidP="0090320C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CC7D6D" w14:paraId="1BC04592" w14:textId="77777777" w:rsidTr="0090320C">
        <w:tc>
          <w:tcPr>
            <w:tcW w:w="879" w:type="dxa"/>
          </w:tcPr>
          <w:p w14:paraId="68AFB47C" w14:textId="77777777" w:rsidR="00CC7D6D" w:rsidRDefault="00CC7D6D" w:rsidP="0090320C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37ABD7D5" w14:textId="77777777" w:rsidR="00CC7D6D" w:rsidRDefault="00CC7D6D" w:rsidP="0090320C">
            <w:r>
              <w:rPr>
                <w:sz w:val="16"/>
                <w:szCs w:val="16"/>
              </w:rPr>
              <w:t>0602</w:t>
            </w:r>
          </w:p>
        </w:tc>
        <w:tc>
          <w:tcPr>
            <w:tcW w:w="517" w:type="dxa"/>
          </w:tcPr>
          <w:p w14:paraId="5683D79A" w14:textId="77777777" w:rsidR="00CC7D6D" w:rsidRDefault="00CC7D6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F304E4" w14:textId="77777777" w:rsidR="00CC7D6D" w:rsidRDefault="00CC7D6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0F5F6A" w14:textId="77777777" w:rsidR="00CC7D6D" w:rsidRDefault="00CC7D6D" w:rsidP="0090320C">
            <w:r>
              <w:rPr>
                <w:sz w:val="16"/>
                <w:szCs w:val="16"/>
              </w:rPr>
              <w:t>CR on performance requirements for PUCCH format 2 for TS 38.141-2</w:t>
            </w:r>
          </w:p>
        </w:tc>
        <w:tc>
          <w:tcPr>
            <w:tcW w:w="517" w:type="dxa"/>
          </w:tcPr>
          <w:p w14:paraId="00CC5561" w14:textId="77777777" w:rsidR="00CC7D6D" w:rsidRDefault="00CC7D6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F4250F" w14:textId="77777777" w:rsidR="00CC7D6D" w:rsidRDefault="00CC7D6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63E7A7A" w14:textId="77777777" w:rsidR="00CC7D6D" w:rsidRDefault="00CC7D6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5ED914F" w14:textId="77777777" w:rsidR="00CC7D6D" w:rsidRDefault="00CC7D6D" w:rsidP="0090320C">
            <w:r>
              <w:rPr>
                <w:sz w:val="16"/>
                <w:szCs w:val="16"/>
              </w:rPr>
              <w:t>R4-2413532</w:t>
            </w:r>
          </w:p>
        </w:tc>
        <w:tc>
          <w:tcPr>
            <w:tcW w:w="1597" w:type="dxa"/>
          </w:tcPr>
          <w:p w14:paraId="05EC4843" w14:textId="77777777" w:rsidR="00CC7D6D" w:rsidRDefault="00CC7D6D" w:rsidP="0090320C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549CED88" w14:textId="77777777" w:rsidR="00CC7D6D" w:rsidRDefault="00CC7D6D" w:rsidP="0090320C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23516747" w14:textId="77777777" w:rsidR="00CC7D6D" w:rsidRDefault="00CC7D6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F3E5B7" w14:textId="77777777" w:rsidR="00CC7D6D" w:rsidRDefault="00CC7D6D" w:rsidP="0090320C">
            <w:pPr>
              <w:rPr>
                <w:sz w:val="16"/>
                <w:szCs w:val="16"/>
              </w:rPr>
            </w:pPr>
          </w:p>
        </w:tc>
      </w:tr>
    </w:tbl>
    <w:p w14:paraId="65806612" w14:textId="77777777" w:rsidR="00480259" w:rsidRDefault="00480259" w:rsidP="00480259"/>
    <w:p w14:paraId="09D8B222" w14:textId="77777777" w:rsidR="00480259" w:rsidRDefault="00480259" w:rsidP="00480259"/>
    <w:p w14:paraId="1F7657C6" w14:textId="37363339" w:rsidR="00480259" w:rsidRDefault="00F97D86" w:rsidP="00512C52">
      <w:pPr>
        <w:pStyle w:val="Heading2"/>
        <w:rPr>
          <w:rFonts w:cs="Arial"/>
          <w:noProof/>
        </w:rPr>
      </w:pPr>
      <w:r w:rsidRPr="00F97D86">
        <w:rPr>
          <w:noProof/>
        </w:rPr>
        <w:t>RP-242164</w:t>
      </w:r>
    </w:p>
    <w:p w14:paraId="1A120EDD" w14:textId="02DD6D74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F97D86" w:rsidRPr="00F97D86">
        <w:rPr>
          <w:rFonts w:ascii="Arial" w:hAnsi="Arial" w:cs="Arial"/>
          <w:b/>
          <w:bCs/>
        </w:rPr>
        <w:t>RAN4 CRs to Maintenance for Closed WIs/SIs for REL-18 and earlier - Batch 16</w:t>
      </w:r>
    </w:p>
    <w:p w14:paraId="41D0F626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808A9" w:rsidRPr="004E535C" w14:paraId="4786680A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822CCC5" w14:textId="77777777" w:rsidR="008808A9" w:rsidRPr="00BF1EB6" w:rsidRDefault="008808A9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168DEA" w14:textId="77777777" w:rsidR="008808A9" w:rsidRPr="00BF1EB6" w:rsidRDefault="008808A9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E4F1682" w14:textId="77777777" w:rsidR="008808A9" w:rsidRPr="00BF1EB6" w:rsidRDefault="008808A9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1F6486" w14:textId="77777777" w:rsidR="008808A9" w:rsidRPr="00BF1EB6" w:rsidRDefault="008808A9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E6046B7" w14:textId="77777777" w:rsidR="008808A9" w:rsidRPr="00BF1EB6" w:rsidRDefault="008808A9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E85B2D2" w14:textId="77777777" w:rsidR="008808A9" w:rsidRPr="00BF1EB6" w:rsidRDefault="008808A9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2A020D" w14:textId="77777777" w:rsidR="008808A9" w:rsidRPr="00BF1EB6" w:rsidRDefault="008808A9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89D6572" w14:textId="77777777" w:rsidR="008808A9" w:rsidRPr="00BF1EB6" w:rsidRDefault="008808A9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9498D26" w14:textId="77777777" w:rsidR="008808A9" w:rsidRPr="00BF1EB6" w:rsidRDefault="008808A9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5B8B043" w14:textId="77777777" w:rsidR="008808A9" w:rsidRPr="00BF1EB6" w:rsidRDefault="008808A9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94EE2CB" w14:textId="77777777" w:rsidR="008808A9" w:rsidRPr="00BF1EB6" w:rsidRDefault="008808A9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25F412A" w14:textId="77777777" w:rsidR="008808A9" w:rsidRPr="00BF1EB6" w:rsidRDefault="008808A9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B53C3AC" w14:textId="77777777" w:rsidR="008808A9" w:rsidRPr="00BF1EB6" w:rsidRDefault="008808A9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808A9" w14:paraId="72A3577B" w14:textId="77777777" w:rsidTr="0090320C">
        <w:tc>
          <w:tcPr>
            <w:tcW w:w="879" w:type="dxa"/>
          </w:tcPr>
          <w:p w14:paraId="0A521736" w14:textId="77777777" w:rsidR="008808A9" w:rsidRDefault="008808A9" w:rsidP="0090320C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0A51225A" w14:textId="77777777" w:rsidR="008808A9" w:rsidRDefault="008808A9" w:rsidP="0090320C">
            <w:r>
              <w:rPr>
                <w:sz w:val="16"/>
                <w:szCs w:val="16"/>
              </w:rPr>
              <w:t>0753</w:t>
            </w:r>
          </w:p>
        </w:tc>
        <w:tc>
          <w:tcPr>
            <w:tcW w:w="517" w:type="dxa"/>
          </w:tcPr>
          <w:p w14:paraId="659F7EDB" w14:textId="77777777" w:rsidR="008808A9" w:rsidRDefault="008808A9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D27F30" w14:textId="77777777" w:rsidR="008808A9" w:rsidRDefault="008808A9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660FEE" w14:textId="77777777" w:rsidR="008808A9" w:rsidRDefault="008808A9" w:rsidP="0090320C">
            <w:r>
              <w:rPr>
                <w:sz w:val="16"/>
                <w:szCs w:val="16"/>
              </w:rPr>
              <w:t>CR to TS 38.101-2: Correction on Measurement BW for FR2 PC5, 6</w:t>
            </w:r>
          </w:p>
        </w:tc>
        <w:tc>
          <w:tcPr>
            <w:tcW w:w="517" w:type="dxa"/>
          </w:tcPr>
          <w:p w14:paraId="767DFFD7" w14:textId="77777777" w:rsidR="008808A9" w:rsidRDefault="008808A9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CCC7E6" w14:textId="77777777" w:rsidR="008808A9" w:rsidRDefault="008808A9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7D1DB8DD" w14:textId="77777777" w:rsidR="008808A9" w:rsidRDefault="008808A9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849EF37" w14:textId="77777777" w:rsidR="008808A9" w:rsidRDefault="008808A9" w:rsidP="0090320C">
            <w:r>
              <w:rPr>
                <w:sz w:val="16"/>
                <w:szCs w:val="16"/>
              </w:rPr>
              <w:t>R4-2411718</w:t>
            </w:r>
          </w:p>
        </w:tc>
        <w:tc>
          <w:tcPr>
            <w:tcW w:w="1597" w:type="dxa"/>
          </w:tcPr>
          <w:p w14:paraId="476B17C7" w14:textId="77777777" w:rsidR="008808A9" w:rsidRDefault="008808A9" w:rsidP="0090320C">
            <w:r>
              <w:rPr>
                <w:sz w:val="16"/>
                <w:szCs w:val="16"/>
              </w:rPr>
              <w:t>Murata Manufacturing Co Ltd.</w:t>
            </w:r>
          </w:p>
        </w:tc>
        <w:tc>
          <w:tcPr>
            <w:tcW w:w="1122" w:type="dxa"/>
          </w:tcPr>
          <w:p w14:paraId="727BFE70" w14:textId="77777777" w:rsidR="008808A9" w:rsidRDefault="008808A9" w:rsidP="0090320C">
            <w:r>
              <w:rPr>
                <w:sz w:val="16"/>
                <w:szCs w:val="16"/>
              </w:rPr>
              <w:t>NR_FR2_FWA_Bn257_Bn258-Core, NR_HST_FR2-Core, NR_FR2_FWA_Bn259-Core</w:t>
            </w:r>
          </w:p>
        </w:tc>
        <w:tc>
          <w:tcPr>
            <w:tcW w:w="2323" w:type="dxa"/>
          </w:tcPr>
          <w:p w14:paraId="19DD0407" w14:textId="77777777" w:rsidR="008808A9" w:rsidRDefault="008808A9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F04567" w14:textId="77777777" w:rsidR="008808A9" w:rsidRDefault="008808A9" w:rsidP="0090320C">
            <w:pPr>
              <w:rPr>
                <w:sz w:val="16"/>
                <w:szCs w:val="16"/>
              </w:rPr>
            </w:pPr>
          </w:p>
        </w:tc>
      </w:tr>
      <w:tr w:rsidR="008808A9" w14:paraId="64C974F5" w14:textId="77777777" w:rsidTr="0090320C">
        <w:tc>
          <w:tcPr>
            <w:tcW w:w="879" w:type="dxa"/>
          </w:tcPr>
          <w:p w14:paraId="7F600C6E" w14:textId="77777777" w:rsidR="008808A9" w:rsidRDefault="008808A9" w:rsidP="0090320C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22C9D6D1" w14:textId="77777777" w:rsidR="008808A9" w:rsidRDefault="008808A9" w:rsidP="0090320C">
            <w:r>
              <w:rPr>
                <w:sz w:val="16"/>
                <w:szCs w:val="16"/>
              </w:rPr>
              <w:t>0754</w:t>
            </w:r>
          </w:p>
        </w:tc>
        <w:tc>
          <w:tcPr>
            <w:tcW w:w="517" w:type="dxa"/>
          </w:tcPr>
          <w:p w14:paraId="3442D755" w14:textId="77777777" w:rsidR="008808A9" w:rsidRDefault="008808A9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4BB5B1" w14:textId="77777777" w:rsidR="008808A9" w:rsidRDefault="008808A9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860AAA" w14:textId="77777777" w:rsidR="008808A9" w:rsidRDefault="008808A9" w:rsidP="0090320C">
            <w:r>
              <w:rPr>
                <w:sz w:val="16"/>
                <w:szCs w:val="16"/>
              </w:rPr>
              <w:t>CR to TS 38.101-2: Correction on Measurement BW for FR2 PC5, 6</w:t>
            </w:r>
          </w:p>
        </w:tc>
        <w:tc>
          <w:tcPr>
            <w:tcW w:w="517" w:type="dxa"/>
          </w:tcPr>
          <w:p w14:paraId="5353DA8D" w14:textId="77777777" w:rsidR="008808A9" w:rsidRDefault="008808A9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2F425EF" w14:textId="77777777" w:rsidR="008808A9" w:rsidRDefault="008808A9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B6020C1" w14:textId="77777777" w:rsidR="008808A9" w:rsidRDefault="008808A9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1D591A3" w14:textId="77777777" w:rsidR="008808A9" w:rsidRDefault="008808A9" w:rsidP="0090320C">
            <w:r>
              <w:rPr>
                <w:sz w:val="16"/>
                <w:szCs w:val="16"/>
              </w:rPr>
              <w:t>R4-2411719</w:t>
            </w:r>
          </w:p>
        </w:tc>
        <w:tc>
          <w:tcPr>
            <w:tcW w:w="1597" w:type="dxa"/>
          </w:tcPr>
          <w:p w14:paraId="6940E810" w14:textId="77777777" w:rsidR="008808A9" w:rsidRDefault="008808A9" w:rsidP="0090320C">
            <w:r>
              <w:rPr>
                <w:sz w:val="16"/>
                <w:szCs w:val="16"/>
              </w:rPr>
              <w:t>Murata Manufacturing Co Ltd.</w:t>
            </w:r>
          </w:p>
        </w:tc>
        <w:tc>
          <w:tcPr>
            <w:tcW w:w="1122" w:type="dxa"/>
          </w:tcPr>
          <w:p w14:paraId="7A13A372" w14:textId="77777777" w:rsidR="008808A9" w:rsidRDefault="008808A9" w:rsidP="0090320C">
            <w:r>
              <w:rPr>
                <w:sz w:val="16"/>
                <w:szCs w:val="16"/>
              </w:rPr>
              <w:t>NR_FR2_FWA_Bn257_Bn258-Core, NR_HST_FR2-Core, NR_FR2_FWA_Bn259-Core</w:t>
            </w:r>
          </w:p>
        </w:tc>
        <w:tc>
          <w:tcPr>
            <w:tcW w:w="2323" w:type="dxa"/>
          </w:tcPr>
          <w:p w14:paraId="5E72535C" w14:textId="77777777" w:rsidR="008808A9" w:rsidRDefault="008808A9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F4CF81" w14:textId="77777777" w:rsidR="008808A9" w:rsidRDefault="008808A9" w:rsidP="0090320C">
            <w:pPr>
              <w:rPr>
                <w:sz w:val="16"/>
                <w:szCs w:val="16"/>
              </w:rPr>
            </w:pPr>
          </w:p>
        </w:tc>
      </w:tr>
      <w:tr w:rsidR="008808A9" w14:paraId="3A92FBE7" w14:textId="77777777" w:rsidTr="0090320C">
        <w:tc>
          <w:tcPr>
            <w:tcW w:w="879" w:type="dxa"/>
          </w:tcPr>
          <w:p w14:paraId="1F98C6D4" w14:textId="77777777" w:rsidR="008808A9" w:rsidRDefault="008808A9" w:rsidP="0090320C">
            <w:r>
              <w:rPr>
                <w:sz w:val="16"/>
                <w:szCs w:val="16"/>
              </w:rPr>
              <w:t>38.161</w:t>
            </w:r>
          </w:p>
        </w:tc>
        <w:tc>
          <w:tcPr>
            <w:tcW w:w="637" w:type="dxa"/>
          </w:tcPr>
          <w:p w14:paraId="4310751A" w14:textId="77777777" w:rsidR="008808A9" w:rsidRDefault="008808A9" w:rsidP="0090320C"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 w14:paraId="69694839" w14:textId="77777777" w:rsidR="008808A9" w:rsidRDefault="008808A9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04B47D" w14:textId="77777777" w:rsidR="008808A9" w:rsidRDefault="008808A9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8CC399" w14:textId="77777777" w:rsidR="008808A9" w:rsidRDefault="008808A9" w:rsidP="0090320C">
            <w:r>
              <w:rPr>
                <w:sz w:val="16"/>
                <w:szCs w:val="16"/>
              </w:rPr>
              <w:t>CR to Rel-17 TS 38.161 on preliminary MU alignment</w:t>
            </w:r>
          </w:p>
        </w:tc>
        <w:tc>
          <w:tcPr>
            <w:tcW w:w="517" w:type="dxa"/>
          </w:tcPr>
          <w:p w14:paraId="6538BA84" w14:textId="77777777" w:rsidR="008808A9" w:rsidRDefault="008808A9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585669" w14:textId="77777777" w:rsidR="008808A9" w:rsidRDefault="008808A9" w:rsidP="0090320C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3F7C8AB" w14:textId="77777777" w:rsidR="008808A9" w:rsidRDefault="008808A9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3DA2FC0" w14:textId="77777777" w:rsidR="008808A9" w:rsidRDefault="008808A9" w:rsidP="0090320C">
            <w:r>
              <w:rPr>
                <w:sz w:val="16"/>
                <w:szCs w:val="16"/>
              </w:rPr>
              <w:t>R4-2412054</w:t>
            </w:r>
          </w:p>
        </w:tc>
        <w:tc>
          <w:tcPr>
            <w:tcW w:w="1597" w:type="dxa"/>
          </w:tcPr>
          <w:p w14:paraId="64669451" w14:textId="77777777" w:rsidR="008808A9" w:rsidRDefault="008808A9" w:rsidP="0090320C">
            <w:r>
              <w:rPr>
                <w:sz w:val="16"/>
                <w:szCs w:val="16"/>
              </w:rPr>
              <w:t>vivo, ROHDE &amp; SCHWARZ</w:t>
            </w:r>
          </w:p>
        </w:tc>
        <w:tc>
          <w:tcPr>
            <w:tcW w:w="1122" w:type="dxa"/>
          </w:tcPr>
          <w:p w14:paraId="4E54D0C6" w14:textId="77777777" w:rsidR="008808A9" w:rsidRDefault="008808A9" w:rsidP="0090320C">
            <w:r>
              <w:rPr>
                <w:sz w:val="16"/>
                <w:szCs w:val="16"/>
              </w:rPr>
              <w:t>NR_FR1_TRP_TRS</w:t>
            </w:r>
          </w:p>
        </w:tc>
        <w:tc>
          <w:tcPr>
            <w:tcW w:w="2323" w:type="dxa"/>
          </w:tcPr>
          <w:p w14:paraId="26DA249B" w14:textId="77777777" w:rsidR="008808A9" w:rsidRDefault="008808A9" w:rsidP="0090320C">
            <w:r>
              <w:rPr>
                <w:sz w:val="16"/>
                <w:szCs w:val="16"/>
              </w:rPr>
              <w:t>A.4</w:t>
            </w:r>
          </w:p>
        </w:tc>
        <w:tc>
          <w:tcPr>
            <w:tcW w:w="998" w:type="dxa"/>
          </w:tcPr>
          <w:p w14:paraId="19BB1EA2" w14:textId="77777777" w:rsidR="008808A9" w:rsidRDefault="008808A9" w:rsidP="0090320C">
            <w:r>
              <w:rPr>
                <w:sz w:val="16"/>
                <w:szCs w:val="16"/>
              </w:rPr>
              <w:t xml:space="preserve">TS/TR ... CR ...; TS/TR CR ... ; TS/TR ... CR ... </w:t>
            </w:r>
          </w:p>
        </w:tc>
      </w:tr>
    </w:tbl>
    <w:p w14:paraId="087FDCAF" w14:textId="77777777" w:rsidR="00480259" w:rsidRDefault="00480259" w:rsidP="00480259"/>
    <w:p w14:paraId="2C41E6FD" w14:textId="77777777" w:rsidR="00480259" w:rsidRDefault="00480259" w:rsidP="00480259"/>
    <w:p w14:paraId="0C31E6A6" w14:textId="04C2AD4B" w:rsidR="00480259" w:rsidRDefault="00F97D86" w:rsidP="00512C52">
      <w:pPr>
        <w:pStyle w:val="Heading2"/>
        <w:rPr>
          <w:rFonts w:cs="Arial"/>
          <w:noProof/>
        </w:rPr>
      </w:pPr>
      <w:r w:rsidRPr="00F97D86">
        <w:rPr>
          <w:noProof/>
        </w:rPr>
        <w:t>RP-242165</w:t>
      </w:r>
    </w:p>
    <w:p w14:paraId="716A17D0" w14:textId="12DB7F6E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F97D86" w:rsidRPr="00F97D86">
        <w:rPr>
          <w:rFonts w:ascii="Arial" w:hAnsi="Arial" w:cs="Arial"/>
          <w:b/>
          <w:bCs/>
        </w:rPr>
        <w:t>RAN4 CRs to Maintenance for Closed WIs/SIs for REL-18 and earlier - Batch 17</w:t>
      </w:r>
    </w:p>
    <w:p w14:paraId="0E207888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4542A" w:rsidRPr="004E535C" w14:paraId="63C90004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B18E95E" w14:textId="77777777" w:rsidR="0034542A" w:rsidRPr="00BF1EB6" w:rsidRDefault="0034542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BD86AE" w14:textId="77777777" w:rsidR="0034542A" w:rsidRPr="00BF1EB6" w:rsidRDefault="0034542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E47849" w14:textId="77777777" w:rsidR="0034542A" w:rsidRPr="00BF1EB6" w:rsidRDefault="0034542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E74F67" w14:textId="77777777" w:rsidR="0034542A" w:rsidRPr="00BF1EB6" w:rsidRDefault="0034542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1DDF5D1" w14:textId="77777777" w:rsidR="0034542A" w:rsidRPr="00BF1EB6" w:rsidRDefault="0034542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B2C0CC6" w14:textId="77777777" w:rsidR="0034542A" w:rsidRPr="00BF1EB6" w:rsidRDefault="0034542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F2C419" w14:textId="77777777" w:rsidR="0034542A" w:rsidRPr="00BF1EB6" w:rsidRDefault="0034542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359C775" w14:textId="77777777" w:rsidR="0034542A" w:rsidRPr="00BF1EB6" w:rsidRDefault="0034542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64574D9" w14:textId="77777777" w:rsidR="0034542A" w:rsidRPr="00BF1EB6" w:rsidRDefault="0034542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1A07C27" w14:textId="77777777" w:rsidR="0034542A" w:rsidRPr="00BF1EB6" w:rsidRDefault="0034542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4C7BD69" w14:textId="77777777" w:rsidR="0034542A" w:rsidRPr="00BF1EB6" w:rsidRDefault="0034542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DBA256F" w14:textId="77777777" w:rsidR="0034542A" w:rsidRPr="00BF1EB6" w:rsidRDefault="0034542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93AE751" w14:textId="77777777" w:rsidR="0034542A" w:rsidRPr="00BF1EB6" w:rsidRDefault="0034542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4542A" w14:paraId="2A26D1DE" w14:textId="77777777" w:rsidTr="0090320C">
        <w:tc>
          <w:tcPr>
            <w:tcW w:w="879" w:type="dxa"/>
          </w:tcPr>
          <w:p w14:paraId="31128161" w14:textId="77777777" w:rsidR="0034542A" w:rsidRDefault="0034542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DFA3D9B" w14:textId="77777777" w:rsidR="0034542A" w:rsidRDefault="0034542A" w:rsidP="0090320C">
            <w:r>
              <w:rPr>
                <w:sz w:val="16"/>
                <w:szCs w:val="16"/>
              </w:rPr>
              <w:t>4662</w:t>
            </w:r>
          </w:p>
        </w:tc>
        <w:tc>
          <w:tcPr>
            <w:tcW w:w="517" w:type="dxa"/>
          </w:tcPr>
          <w:p w14:paraId="741A3534" w14:textId="77777777" w:rsidR="0034542A" w:rsidRDefault="0034542A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77FA30" w14:textId="77777777" w:rsidR="0034542A" w:rsidRDefault="0034542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C5C54D" w14:textId="77777777" w:rsidR="0034542A" w:rsidRDefault="0034542A" w:rsidP="0090320C">
            <w:r>
              <w:rPr>
                <w:sz w:val="16"/>
                <w:szCs w:val="16"/>
              </w:rPr>
              <w:t>CR on multi-RX core performance maintenance</w:t>
            </w:r>
          </w:p>
        </w:tc>
        <w:tc>
          <w:tcPr>
            <w:tcW w:w="517" w:type="dxa"/>
          </w:tcPr>
          <w:p w14:paraId="6B2EE7D9" w14:textId="77777777" w:rsidR="0034542A" w:rsidRDefault="0034542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81579D" w14:textId="77777777" w:rsidR="0034542A" w:rsidRDefault="0034542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A0AC52D" w14:textId="77777777" w:rsidR="0034542A" w:rsidRDefault="0034542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A3B3074" w14:textId="77777777" w:rsidR="0034542A" w:rsidRDefault="0034542A" w:rsidP="0090320C">
            <w:r>
              <w:rPr>
                <w:sz w:val="16"/>
                <w:szCs w:val="16"/>
              </w:rPr>
              <w:t>R4-2414095</w:t>
            </w:r>
          </w:p>
        </w:tc>
        <w:tc>
          <w:tcPr>
            <w:tcW w:w="1597" w:type="dxa"/>
          </w:tcPr>
          <w:p w14:paraId="7BBEC707" w14:textId="77777777" w:rsidR="0034542A" w:rsidRDefault="0034542A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0E63F2B" w14:textId="77777777" w:rsidR="0034542A" w:rsidRDefault="0034542A" w:rsidP="0090320C">
            <w:r>
              <w:rPr>
                <w:sz w:val="16"/>
                <w:szCs w:val="16"/>
              </w:rPr>
              <w:t>NR_FR2_multiRX_DL-Core</w:t>
            </w:r>
          </w:p>
        </w:tc>
        <w:tc>
          <w:tcPr>
            <w:tcW w:w="2323" w:type="dxa"/>
          </w:tcPr>
          <w:p w14:paraId="7C12368D" w14:textId="77777777" w:rsidR="0034542A" w:rsidRDefault="0034542A" w:rsidP="0090320C">
            <w:r>
              <w:rPr>
                <w:sz w:val="16"/>
                <w:szCs w:val="16"/>
              </w:rPr>
              <w:t>7.6.8</w:t>
            </w:r>
          </w:p>
        </w:tc>
        <w:tc>
          <w:tcPr>
            <w:tcW w:w="998" w:type="dxa"/>
          </w:tcPr>
          <w:p w14:paraId="61C3A892" w14:textId="77777777" w:rsidR="0034542A" w:rsidRDefault="0034542A" w:rsidP="0090320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34542A" w14:paraId="2B622DF9" w14:textId="77777777" w:rsidTr="0090320C">
        <w:tc>
          <w:tcPr>
            <w:tcW w:w="879" w:type="dxa"/>
          </w:tcPr>
          <w:p w14:paraId="2E4DE98C" w14:textId="77777777" w:rsidR="0034542A" w:rsidRDefault="0034542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E0566AA" w14:textId="77777777" w:rsidR="0034542A" w:rsidRDefault="0034542A" w:rsidP="0090320C">
            <w:r>
              <w:rPr>
                <w:sz w:val="16"/>
                <w:szCs w:val="16"/>
              </w:rPr>
              <w:t>4719</w:t>
            </w:r>
          </w:p>
        </w:tc>
        <w:tc>
          <w:tcPr>
            <w:tcW w:w="517" w:type="dxa"/>
          </w:tcPr>
          <w:p w14:paraId="30407A8D" w14:textId="77777777" w:rsidR="0034542A" w:rsidRDefault="0034542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AA3130" w14:textId="77777777" w:rsidR="0034542A" w:rsidRDefault="0034542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2DE099" w14:textId="77777777" w:rsidR="0034542A" w:rsidRDefault="0034542A" w:rsidP="0090320C">
            <w:r>
              <w:rPr>
                <w:sz w:val="16"/>
                <w:szCs w:val="16"/>
              </w:rPr>
              <w:t>Remove CBD RRM requirement for scheduling and measurement restriction relaxation</w:t>
            </w:r>
          </w:p>
        </w:tc>
        <w:tc>
          <w:tcPr>
            <w:tcW w:w="517" w:type="dxa"/>
          </w:tcPr>
          <w:p w14:paraId="7B0DFF1B" w14:textId="77777777" w:rsidR="0034542A" w:rsidRDefault="0034542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00B17C" w14:textId="77777777" w:rsidR="0034542A" w:rsidRDefault="0034542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CA5C1E2" w14:textId="77777777" w:rsidR="0034542A" w:rsidRDefault="0034542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E0BBACA" w14:textId="77777777" w:rsidR="0034542A" w:rsidRDefault="0034542A" w:rsidP="0090320C">
            <w:r>
              <w:rPr>
                <w:sz w:val="16"/>
                <w:szCs w:val="16"/>
              </w:rPr>
              <w:t>R4-2411781</w:t>
            </w:r>
          </w:p>
        </w:tc>
        <w:tc>
          <w:tcPr>
            <w:tcW w:w="1597" w:type="dxa"/>
          </w:tcPr>
          <w:p w14:paraId="5309C05B" w14:textId="77777777" w:rsidR="0034542A" w:rsidRDefault="0034542A" w:rsidP="0090320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8254F55" w14:textId="77777777" w:rsidR="0034542A" w:rsidRDefault="0034542A" w:rsidP="0090320C">
            <w:r>
              <w:rPr>
                <w:sz w:val="16"/>
                <w:szCs w:val="16"/>
              </w:rPr>
              <w:t>NR_FR2_multiRX_DL-Core</w:t>
            </w:r>
          </w:p>
        </w:tc>
        <w:tc>
          <w:tcPr>
            <w:tcW w:w="2323" w:type="dxa"/>
          </w:tcPr>
          <w:p w14:paraId="0A61356A" w14:textId="77777777" w:rsidR="0034542A" w:rsidRDefault="0034542A" w:rsidP="0090320C">
            <w:r>
              <w:rPr>
                <w:sz w:val="16"/>
                <w:szCs w:val="16"/>
              </w:rPr>
              <w:t>8.5.3.3, 8.18.9.3, 9.5.5.2</w:t>
            </w:r>
          </w:p>
        </w:tc>
        <w:tc>
          <w:tcPr>
            <w:tcW w:w="998" w:type="dxa"/>
          </w:tcPr>
          <w:p w14:paraId="4E4AEC90" w14:textId="77777777" w:rsidR="0034542A" w:rsidRDefault="0034542A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4542A" w14:paraId="109843C6" w14:textId="77777777" w:rsidTr="0090320C">
        <w:tc>
          <w:tcPr>
            <w:tcW w:w="879" w:type="dxa"/>
          </w:tcPr>
          <w:p w14:paraId="708A853E" w14:textId="77777777" w:rsidR="0034542A" w:rsidRDefault="0034542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D2688EC" w14:textId="77777777" w:rsidR="0034542A" w:rsidRDefault="0034542A" w:rsidP="0090320C">
            <w:r>
              <w:rPr>
                <w:sz w:val="16"/>
                <w:szCs w:val="16"/>
              </w:rPr>
              <w:t>4734</w:t>
            </w:r>
          </w:p>
        </w:tc>
        <w:tc>
          <w:tcPr>
            <w:tcW w:w="517" w:type="dxa"/>
          </w:tcPr>
          <w:p w14:paraId="1A5F80B5" w14:textId="77777777" w:rsidR="0034542A" w:rsidRDefault="0034542A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D9515B" w14:textId="77777777" w:rsidR="0034542A" w:rsidRDefault="0034542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812F357" w14:textId="77777777" w:rsidR="0034542A" w:rsidRDefault="0034542A" w:rsidP="0090320C">
            <w:r>
              <w:rPr>
                <w:sz w:val="16"/>
                <w:szCs w:val="16"/>
              </w:rPr>
              <w:t>CR on BFD and CBD for multi-RX operation</w:t>
            </w:r>
          </w:p>
        </w:tc>
        <w:tc>
          <w:tcPr>
            <w:tcW w:w="517" w:type="dxa"/>
          </w:tcPr>
          <w:p w14:paraId="2A0E1DEF" w14:textId="77777777" w:rsidR="0034542A" w:rsidRDefault="0034542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9F1EAE" w14:textId="77777777" w:rsidR="0034542A" w:rsidRDefault="0034542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568F6A4" w14:textId="77777777" w:rsidR="0034542A" w:rsidRDefault="0034542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6CACE1D" w14:textId="77777777" w:rsidR="0034542A" w:rsidRDefault="0034542A" w:rsidP="0090320C">
            <w:r>
              <w:rPr>
                <w:sz w:val="16"/>
                <w:szCs w:val="16"/>
              </w:rPr>
              <w:t>R4-2414045</w:t>
            </w:r>
          </w:p>
        </w:tc>
        <w:tc>
          <w:tcPr>
            <w:tcW w:w="1597" w:type="dxa"/>
          </w:tcPr>
          <w:p w14:paraId="0D5214E4" w14:textId="77777777" w:rsidR="0034542A" w:rsidRDefault="0034542A" w:rsidP="0090320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0F826F4" w14:textId="77777777" w:rsidR="0034542A" w:rsidRDefault="0034542A" w:rsidP="0090320C">
            <w:r>
              <w:rPr>
                <w:sz w:val="16"/>
                <w:szCs w:val="16"/>
              </w:rPr>
              <w:t>NR_FR2_multiRX_DL-Core</w:t>
            </w:r>
          </w:p>
        </w:tc>
        <w:tc>
          <w:tcPr>
            <w:tcW w:w="2323" w:type="dxa"/>
          </w:tcPr>
          <w:p w14:paraId="6AFB13FD" w14:textId="77777777" w:rsidR="0034542A" w:rsidRDefault="0034542A" w:rsidP="0090320C">
            <w:r>
              <w:rPr>
                <w:sz w:val="16"/>
                <w:szCs w:val="16"/>
              </w:rPr>
              <w:t>8.5.2.2, 8.5.5.2, 8.5.6.2</w:t>
            </w:r>
          </w:p>
        </w:tc>
        <w:tc>
          <w:tcPr>
            <w:tcW w:w="998" w:type="dxa"/>
          </w:tcPr>
          <w:p w14:paraId="3D3AB756" w14:textId="77777777" w:rsidR="0034542A" w:rsidRDefault="0034542A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34542A" w14:paraId="5DB8904D" w14:textId="77777777" w:rsidTr="0090320C">
        <w:tc>
          <w:tcPr>
            <w:tcW w:w="879" w:type="dxa"/>
          </w:tcPr>
          <w:p w14:paraId="3C6CBB20" w14:textId="77777777" w:rsidR="0034542A" w:rsidRDefault="0034542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2539D4F" w14:textId="77777777" w:rsidR="0034542A" w:rsidRDefault="0034542A" w:rsidP="0090320C">
            <w:r>
              <w:rPr>
                <w:sz w:val="16"/>
                <w:szCs w:val="16"/>
              </w:rPr>
              <w:t>4782</w:t>
            </w:r>
          </w:p>
        </w:tc>
        <w:tc>
          <w:tcPr>
            <w:tcW w:w="517" w:type="dxa"/>
          </w:tcPr>
          <w:p w14:paraId="4CC69BA4" w14:textId="77777777" w:rsidR="0034542A" w:rsidRDefault="0034542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4DC867" w14:textId="77777777" w:rsidR="0034542A" w:rsidRDefault="0034542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0E11DB" w14:textId="77777777" w:rsidR="0034542A" w:rsidRDefault="0034542A" w:rsidP="0090320C">
            <w:r>
              <w:rPr>
                <w:sz w:val="16"/>
                <w:szCs w:val="16"/>
              </w:rPr>
              <w:t>CR on TCI state switching requirements maintenance for R18 FR2 multi-RX</w:t>
            </w:r>
          </w:p>
        </w:tc>
        <w:tc>
          <w:tcPr>
            <w:tcW w:w="517" w:type="dxa"/>
          </w:tcPr>
          <w:p w14:paraId="57CFAA8A" w14:textId="77777777" w:rsidR="0034542A" w:rsidRDefault="0034542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CE61DF" w14:textId="77777777" w:rsidR="0034542A" w:rsidRDefault="0034542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C8D9DE1" w14:textId="77777777" w:rsidR="0034542A" w:rsidRDefault="0034542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FEE6980" w14:textId="77777777" w:rsidR="0034542A" w:rsidRDefault="0034542A" w:rsidP="0090320C">
            <w:r>
              <w:rPr>
                <w:sz w:val="16"/>
                <w:szCs w:val="16"/>
              </w:rPr>
              <w:t>R4-2412193</w:t>
            </w:r>
          </w:p>
        </w:tc>
        <w:tc>
          <w:tcPr>
            <w:tcW w:w="1597" w:type="dxa"/>
          </w:tcPr>
          <w:p w14:paraId="68522625" w14:textId="77777777" w:rsidR="0034542A" w:rsidRDefault="0034542A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28E40B2" w14:textId="77777777" w:rsidR="0034542A" w:rsidRDefault="0034542A" w:rsidP="0090320C">
            <w:r>
              <w:rPr>
                <w:sz w:val="16"/>
                <w:szCs w:val="16"/>
              </w:rPr>
              <w:t>NR_FR2_multiRX_DL-Core</w:t>
            </w:r>
          </w:p>
        </w:tc>
        <w:tc>
          <w:tcPr>
            <w:tcW w:w="2323" w:type="dxa"/>
          </w:tcPr>
          <w:p w14:paraId="1654ABAE" w14:textId="77777777" w:rsidR="0034542A" w:rsidRDefault="0034542A" w:rsidP="0090320C">
            <w:r>
              <w:rPr>
                <w:sz w:val="16"/>
                <w:szCs w:val="16"/>
              </w:rPr>
              <w:t>8.10E.4</w:t>
            </w:r>
          </w:p>
        </w:tc>
        <w:tc>
          <w:tcPr>
            <w:tcW w:w="998" w:type="dxa"/>
          </w:tcPr>
          <w:p w14:paraId="494B02D5" w14:textId="77777777" w:rsidR="0034542A" w:rsidRDefault="0034542A" w:rsidP="0090320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34542A" w14:paraId="5F29E257" w14:textId="77777777" w:rsidTr="0090320C">
        <w:tc>
          <w:tcPr>
            <w:tcW w:w="879" w:type="dxa"/>
          </w:tcPr>
          <w:p w14:paraId="0C84BB88" w14:textId="77777777" w:rsidR="0034542A" w:rsidRDefault="0034542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B1B16EA" w14:textId="77777777" w:rsidR="0034542A" w:rsidRDefault="0034542A" w:rsidP="0090320C">
            <w:r>
              <w:rPr>
                <w:sz w:val="16"/>
                <w:szCs w:val="16"/>
              </w:rPr>
              <w:t>4783</w:t>
            </w:r>
          </w:p>
        </w:tc>
        <w:tc>
          <w:tcPr>
            <w:tcW w:w="517" w:type="dxa"/>
          </w:tcPr>
          <w:p w14:paraId="394AE5ED" w14:textId="77777777" w:rsidR="0034542A" w:rsidRDefault="0034542A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63838D" w14:textId="77777777" w:rsidR="0034542A" w:rsidRDefault="0034542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BA7284" w14:textId="77777777" w:rsidR="0034542A" w:rsidRDefault="0034542A" w:rsidP="0090320C">
            <w:r>
              <w:rPr>
                <w:sz w:val="16"/>
                <w:szCs w:val="16"/>
              </w:rPr>
              <w:t>CR on measurement restriction requirements maintenance for R18 FR2 multi-RX</w:t>
            </w:r>
          </w:p>
        </w:tc>
        <w:tc>
          <w:tcPr>
            <w:tcW w:w="517" w:type="dxa"/>
          </w:tcPr>
          <w:p w14:paraId="10C817EF" w14:textId="77777777" w:rsidR="0034542A" w:rsidRDefault="0034542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4AE777" w14:textId="77777777" w:rsidR="0034542A" w:rsidRDefault="0034542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F9EB08C" w14:textId="77777777" w:rsidR="0034542A" w:rsidRDefault="0034542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5E7CF6A" w14:textId="77777777" w:rsidR="0034542A" w:rsidRDefault="0034542A" w:rsidP="0090320C">
            <w:r>
              <w:rPr>
                <w:sz w:val="16"/>
                <w:szCs w:val="16"/>
              </w:rPr>
              <w:t>R4-2414046</w:t>
            </w:r>
          </w:p>
        </w:tc>
        <w:tc>
          <w:tcPr>
            <w:tcW w:w="1597" w:type="dxa"/>
          </w:tcPr>
          <w:p w14:paraId="690CE634" w14:textId="77777777" w:rsidR="0034542A" w:rsidRDefault="0034542A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EE84AC8" w14:textId="77777777" w:rsidR="0034542A" w:rsidRDefault="0034542A" w:rsidP="0090320C">
            <w:r>
              <w:rPr>
                <w:sz w:val="16"/>
                <w:szCs w:val="16"/>
              </w:rPr>
              <w:t>NR_FR2_multiRX_DL-Core</w:t>
            </w:r>
          </w:p>
        </w:tc>
        <w:tc>
          <w:tcPr>
            <w:tcW w:w="2323" w:type="dxa"/>
          </w:tcPr>
          <w:p w14:paraId="2089B818" w14:textId="77777777" w:rsidR="0034542A" w:rsidRDefault="0034542A" w:rsidP="0090320C">
            <w:r>
              <w:rPr>
                <w:sz w:val="16"/>
                <w:szCs w:val="16"/>
              </w:rPr>
              <w:t>8.1.3.3, 8.5.3.3, 8.18.3.3</w:t>
            </w:r>
          </w:p>
        </w:tc>
        <w:tc>
          <w:tcPr>
            <w:tcW w:w="998" w:type="dxa"/>
          </w:tcPr>
          <w:p w14:paraId="5E683799" w14:textId="77777777" w:rsidR="0034542A" w:rsidRDefault="0034542A" w:rsidP="0090320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34542A" w14:paraId="7DC0F681" w14:textId="77777777" w:rsidTr="0090320C">
        <w:tc>
          <w:tcPr>
            <w:tcW w:w="879" w:type="dxa"/>
          </w:tcPr>
          <w:p w14:paraId="64DD03D0" w14:textId="77777777" w:rsidR="0034542A" w:rsidRDefault="0034542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DE82519" w14:textId="77777777" w:rsidR="0034542A" w:rsidRDefault="0034542A" w:rsidP="0090320C">
            <w:r>
              <w:rPr>
                <w:sz w:val="16"/>
                <w:szCs w:val="16"/>
              </w:rPr>
              <w:t>4807</w:t>
            </w:r>
          </w:p>
        </w:tc>
        <w:tc>
          <w:tcPr>
            <w:tcW w:w="517" w:type="dxa"/>
          </w:tcPr>
          <w:p w14:paraId="1DE3DE17" w14:textId="77777777" w:rsidR="0034542A" w:rsidRDefault="0034542A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CBE010" w14:textId="77777777" w:rsidR="0034542A" w:rsidRDefault="0034542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5F9922" w14:textId="77777777" w:rsidR="0034542A" w:rsidRDefault="0034542A" w:rsidP="0090320C">
            <w:r>
              <w:rPr>
                <w:sz w:val="16"/>
                <w:szCs w:val="16"/>
              </w:rPr>
              <w:t>CR on measurement restriction requirements for multi-Rx</w:t>
            </w:r>
          </w:p>
        </w:tc>
        <w:tc>
          <w:tcPr>
            <w:tcW w:w="517" w:type="dxa"/>
          </w:tcPr>
          <w:p w14:paraId="47828697" w14:textId="77777777" w:rsidR="0034542A" w:rsidRDefault="0034542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723581" w14:textId="77777777" w:rsidR="0034542A" w:rsidRDefault="0034542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97B9039" w14:textId="77777777" w:rsidR="0034542A" w:rsidRDefault="0034542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458A602" w14:textId="77777777" w:rsidR="0034542A" w:rsidRDefault="0034542A" w:rsidP="0090320C">
            <w:r>
              <w:rPr>
                <w:sz w:val="16"/>
                <w:szCs w:val="16"/>
              </w:rPr>
              <w:t>R4-2414047</w:t>
            </w:r>
          </w:p>
        </w:tc>
        <w:tc>
          <w:tcPr>
            <w:tcW w:w="1597" w:type="dxa"/>
          </w:tcPr>
          <w:p w14:paraId="67E5899E" w14:textId="77777777" w:rsidR="0034542A" w:rsidRDefault="0034542A" w:rsidP="0090320C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6BDD6C01" w14:textId="77777777" w:rsidR="0034542A" w:rsidRDefault="0034542A" w:rsidP="0090320C">
            <w:r>
              <w:rPr>
                <w:sz w:val="16"/>
                <w:szCs w:val="16"/>
              </w:rPr>
              <w:t>NR_FR2_multiRX_DL-Core</w:t>
            </w:r>
          </w:p>
        </w:tc>
        <w:tc>
          <w:tcPr>
            <w:tcW w:w="2323" w:type="dxa"/>
          </w:tcPr>
          <w:p w14:paraId="28855B00" w14:textId="77777777" w:rsidR="0034542A" w:rsidRDefault="0034542A" w:rsidP="0090320C">
            <w:r>
              <w:rPr>
                <w:sz w:val="16"/>
                <w:szCs w:val="16"/>
              </w:rPr>
              <w:t>8.18.3.2, 9.8.5.2</w:t>
            </w:r>
          </w:p>
        </w:tc>
        <w:tc>
          <w:tcPr>
            <w:tcW w:w="998" w:type="dxa"/>
          </w:tcPr>
          <w:p w14:paraId="1F00D390" w14:textId="77777777" w:rsidR="0034542A" w:rsidRDefault="0034542A" w:rsidP="0090320C">
            <w:r>
              <w:rPr>
                <w:sz w:val="16"/>
                <w:szCs w:val="16"/>
              </w:rPr>
              <w:t xml:space="preserve">TS/TR ... CR ... ; TS 38.533  ; TS/TR ... CR ... </w:t>
            </w:r>
          </w:p>
        </w:tc>
      </w:tr>
      <w:tr w:rsidR="0034542A" w14:paraId="7543DE99" w14:textId="77777777" w:rsidTr="0090320C">
        <w:tc>
          <w:tcPr>
            <w:tcW w:w="879" w:type="dxa"/>
          </w:tcPr>
          <w:p w14:paraId="6EBD9FBB" w14:textId="77777777" w:rsidR="0034542A" w:rsidRDefault="0034542A" w:rsidP="009032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BA5C649" w14:textId="77777777" w:rsidR="0034542A" w:rsidRDefault="0034542A" w:rsidP="0090320C">
            <w:r>
              <w:rPr>
                <w:sz w:val="16"/>
                <w:szCs w:val="16"/>
              </w:rPr>
              <w:t>4878</w:t>
            </w:r>
          </w:p>
        </w:tc>
        <w:tc>
          <w:tcPr>
            <w:tcW w:w="517" w:type="dxa"/>
          </w:tcPr>
          <w:p w14:paraId="21B4DA61" w14:textId="77777777" w:rsidR="0034542A" w:rsidRDefault="0034542A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2A7875" w14:textId="77777777" w:rsidR="0034542A" w:rsidRDefault="0034542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25BE358" w14:textId="77777777" w:rsidR="0034542A" w:rsidRDefault="0034542A" w:rsidP="0090320C">
            <w:r>
              <w:rPr>
                <w:sz w:val="16"/>
                <w:szCs w:val="16"/>
              </w:rPr>
              <w:t>CR to TS 38.133 on core requirement maintenance for NR FR2 multi-Rx</w:t>
            </w:r>
          </w:p>
        </w:tc>
        <w:tc>
          <w:tcPr>
            <w:tcW w:w="517" w:type="dxa"/>
          </w:tcPr>
          <w:p w14:paraId="3A2D5B58" w14:textId="77777777" w:rsidR="0034542A" w:rsidRDefault="0034542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161788" w14:textId="77777777" w:rsidR="0034542A" w:rsidRDefault="0034542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F91B111" w14:textId="77777777" w:rsidR="0034542A" w:rsidRDefault="0034542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342D255" w14:textId="77777777" w:rsidR="0034542A" w:rsidRDefault="0034542A" w:rsidP="0090320C">
            <w:r>
              <w:rPr>
                <w:sz w:val="16"/>
                <w:szCs w:val="16"/>
              </w:rPr>
              <w:t>R4-2414049</w:t>
            </w:r>
          </w:p>
        </w:tc>
        <w:tc>
          <w:tcPr>
            <w:tcW w:w="1597" w:type="dxa"/>
          </w:tcPr>
          <w:p w14:paraId="658BFC11" w14:textId="77777777" w:rsidR="0034542A" w:rsidRDefault="0034542A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651F550" w14:textId="77777777" w:rsidR="0034542A" w:rsidRDefault="0034542A" w:rsidP="0090320C">
            <w:r>
              <w:rPr>
                <w:sz w:val="16"/>
                <w:szCs w:val="16"/>
              </w:rPr>
              <w:t>NR_FR2_multiRX_DL-Core</w:t>
            </w:r>
          </w:p>
        </w:tc>
        <w:tc>
          <w:tcPr>
            <w:tcW w:w="2323" w:type="dxa"/>
          </w:tcPr>
          <w:p w14:paraId="513CCF6F" w14:textId="77777777" w:rsidR="0034542A" w:rsidRDefault="0034542A" w:rsidP="0090320C">
            <w:r>
              <w:rPr>
                <w:sz w:val="16"/>
                <w:szCs w:val="16"/>
              </w:rPr>
              <w:t>9.5.5.2</w:t>
            </w:r>
          </w:p>
        </w:tc>
        <w:tc>
          <w:tcPr>
            <w:tcW w:w="998" w:type="dxa"/>
          </w:tcPr>
          <w:p w14:paraId="24EEB935" w14:textId="77777777" w:rsidR="0034542A" w:rsidRDefault="0034542A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34542A" w14:paraId="4C274FE8" w14:textId="77777777" w:rsidTr="0090320C">
        <w:tc>
          <w:tcPr>
            <w:tcW w:w="879" w:type="dxa"/>
          </w:tcPr>
          <w:p w14:paraId="47BF8433" w14:textId="77777777" w:rsidR="0034542A" w:rsidRDefault="0034542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93F72AB" w14:textId="77777777" w:rsidR="0034542A" w:rsidRDefault="0034542A" w:rsidP="0090320C">
            <w:r>
              <w:rPr>
                <w:sz w:val="16"/>
                <w:szCs w:val="16"/>
              </w:rPr>
              <w:t>4895</w:t>
            </w:r>
          </w:p>
        </w:tc>
        <w:tc>
          <w:tcPr>
            <w:tcW w:w="517" w:type="dxa"/>
          </w:tcPr>
          <w:p w14:paraId="321ED14E" w14:textId="77777777" w:rsidR="0034542A" w:rsidRDefault="0034542A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50663D" w14:textId="77777777" w:rsidR="0034542A" w:rsidRDefault="0034542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E6F2840" w14:textId="77777777" w:rsidR="0034542A" w:rsidRDefault="0034542A" w:rsidP="0090320C">
            <w:r>
              <w:rPr>
                <w:sz w:val="16"/>
                <w:szCs w:val="16"/>
              </w:rPr>
              <w:t>CR on R18 multi-Rx L1 measurement</w:t>
            </w:r>
          </w:p>
        </w:tc>
        <w:tc>
          <w:tcPr>
            <w:tcW w:w="517" w:type="dxa"/>
          </w:tcPr>
          <w:p w14:paraId="2967DCEB" w14:textId="77777777" w:rsidR="0034542A" w:rsidRDefault="0034542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92E9A8" w14:textId="77777777" w:rsidR="0034542A" w:rsidRDefault="0034542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F1A940A" w14:textId="77777777" w:rsidR="0034542A" w:rsidRDefault="0034542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9AE44CF" w14:textId="77777777" w:rsidR="0034542A" w:rsidRDefault="0034542A" w:rsidP="0090320C">
            <w:r>
              <w:rPr>
                <w:sz w:val="16"/>
                <w:szCs w:val="16"/>
              </w:rPr>
              <w:t>R4-2413895</w:t>
            </w:r>
          </w:p>
        </w:tc>
        <w:tc>
          <w:tcPr>
            <w:tcW w:w="1597" w:type="dxa"/>
          </w:tcPr>
          <w:p w14:paraId="5D9298BB" w14:textId="77777777" w:rsidR="0034542A" w:rsidRDefault="0034542A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BFA2E79" w14:textId="77777777" w:rsidR="0034542A" w:rsidRDefault="0034542A" w:rsidP="0090320C">
            <w:r>
              <w:rPr>
                <w:sz w:val="16"/>
                <w:szCs w:val="16"/>
              </w:rPr>
              <w:t>NR_FR2_multiRX_DL-Core</w:t>
            </w:r>
          </w:p>
        </w:tc>
        <w:tc>
          <w:tcPr>
            <w:tcW w:w="2323" w:type="dxa"/>
          </w:tcPr>
          <w:p w14:paraId="27D5D16B" w14:textId="77777777" w:rsidR="0034542A" w:rsidRDefault="0034542A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CFBA34" w14:textId="77777777" w:rsidR="0034542A" w:rsidRDefault="0034542A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34542A" w14:paraId="0377CD86" w14:textId="77777777" w:rsidTr="0090320C">
        <w:tc>
          <w:tcPr>
            <w:tcW w:w="879" w:type="dxa"/>
          </w:tcPr>
          <w:p w14:paraId="1B314A28" w14:textId="77777777" w:rsidR="0034542A" w:rsidRDefault="0034542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CF68FF6" w14:textId="77777777" w:rsidR="0034542A" w:rsidRDefault="0034542A" w:rsidP="0090320C">
            <w:r>
              <w:rPr>
                <w:sz w:val="16"/>
                <w:szCs w:val="16"/>
              </w:rPr>
              <w:t>4896</w:t>
            </w:r>
          </w:p>
        </w:tc>
        <w:tc>
          <w:tcPr>
            <w:tcW w:w="517" w:type="dxa"/>
          </w:tcPr>
          <w:p w14:paraId="29FDA962" w14:textId="77777777" w:rsidR="0034542A" w:rsidRDefault="0034542A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57E65A" w14:textId="77777777" w:rsidR="0034542A" w:rsidRDefault="0034542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2CC4B0" w14:textId="77777777" w:rsidR="0034542A" w:rsidRDefault="0034542A" w:rsidP="0090320C">
            <w:r>
              <w:rPr>
                <w:sz w:val="16"/>
                <w:szCs w:val="16"/>
              </w:rPr>
              <w:t>CR on R18 multi-Rx link recovery procedures</w:t>
            </w:r>
          </w:p>
        </w:tc>
        <w:tc>
          <w:tcPr>
            <w:tcW w:w="517" w:type="dxa"/>
          </w:tcPr>
          <w:p w14:paraId="76828467" w14:textId="77777777" w:rsidR="0034542A" w:rsidRDefault="0034542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1E55EA" w14:textId="77777777" w:rsidR="0034542A" w:rsidRDefault="0034542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ED2941B" w14:textId="77777777" w:rsidR="0034542A" w:rsidRDefault="0034542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F8875B9" w14:textId="77777777" w:rsidR="0034542A" w:rsidRDefault="0034542A" w:rsidP="0090320C">
            <w:r>
              <w:rPr>
                <w:sz w:val="16"/>
                <w:szCs w:val="16"/>
              </w:rPr>
              <w:t>R4-2413894</w:t>
            </w:r>
          </w:p>
        </w:tc>
        <w:tc>
          <w:tcPr>
            <w:tcW w:w="1597" w:type="dxa"/>
          </w:tcPr>
          <w:p w14:paraId="71191099" w14:textId="77777777" w:rsidR="0034542A" w:rsidRDefault="0034542A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99EA7FA" w14:textId="77777777" w:rsidR="0034542A" w:rsidRDefault="0034542A" w:rsidP="0090320C">
            <w:r>
              <w:rPr>
                <w:sz w:val="16"/>
                <w:szCs w:val="16"/>
              </w:rPr>
              <w:t>NR_FR2_multiRX_DL-Core</w:t>
            </w:r>
          </w:p>
        </w:tc>
        <w:tc>
          <w:tcPr>
            <w:tcW w:w="2323" w:type="dxa"/>
          </w:tcPr>
          <w:p w14:paraId="069F1F54" w14:textId="77777777" w:rsidR="0034542A" w:rsidRDefault="0034542A" w:rsidP="0090320C">
            <w:r>
              <w:rPr>
                <w:sz w:val="16"/>
                <w:szCs w:val="16"/>
              </w:rPr>
              <w:t>8.5.1, 8.5.7.3, 8.18.2.2, 8.18.5.2, 8.18.6.1, 8.18.6.2, 8.18.8.3</w:t>
            </w:r>
          </w:p>
        </w:tc>
        <w:tc>
          <w:tcPr>
            <w:tcW w:w="998" w:type="dxa"/>
          </w:tcPr>
          <w:p w14:paraId="21819682" w14:textId="77777777" w:rsidR="0034542A" w:rsidRDefault="0034542A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</w:tbl>
    <w:p w14:paraId="0EBCB786" w14:textId="77777777" w:rsidR="00480259" w:rsidRDefault="00480259" w:rsidP="00480259"/>
    <w:p w14:paraId="78D95968" w14:textId="77777777" w:rsidR="00480259" w:rsidRDefault="00480259" w:rsidP="00480259"/>
    <w:p w14:paraId="7C66B778" w14:textId="29C1E593" w:rsidR="00480259" w:rsidRDefault="00F97D86" w:rsidP="00512C52">
      <w:pPr>
        <w:pStyle w:val="Heading2"/>
        <w:rPr>
          <w:rFonts w:cs="Arial"/>
          <w:noProof/>
        </w:rPr>
      </w:pPr>
      <w:r w:rsidRPr="00F97D86">
        <w:rPr>
          <w:noProof/>
        </w:rPr>
        <w:t>RP-242166</w:t>
      </w:r>
    </w:p>
    <w:p w14:paraId="0B9980FD" w14:textId="554C0261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18</w:t>
      </w:r>
    </w:p>
    <w:p w14:paraId="1AF63045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46B4E" w:rsidRPr="004E535C" w14:paraId="06FADC7D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749A257" w14:textId="77777777" w:rsidR="00346B4E" w:rsidRPr="00BF1EB6" w:rsidRDefault="00346B4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E5CC95" w14:textId="77777777" w:rsidR="00346B4E" w:rsidRPr="00BF1EB6" w:rsidRDefault="00346B4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0E635F7" w14:textId="77777777" w:rsidR="00346B4E" w:rsidRPr="00BF1EB6" w:rsidRDefault="00346B4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B1034B" w14:textId="77777777" w:rsidR="00346B4E" w:rsidRPr="00BF1EB6" w:rsidRDefault="00346B4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3D847CA" w14:textId="77777777" w:rsidR="00346B4E" w:rsidRPr="00BF1EB6" w:rsidRDefault="00346B4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46C74E" w14:textId="77777777" w:rsidR="00346B4E" w:rsidRPr="00BF1EB6" w:rsidRDefault="00346B4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58DAA6" w14:textId="77777777" w:rsidR="00346B4E" w:rsidRPr="00BF1EB6" w:rsidRDefault="00346B4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CC8C794" w14:textId="77777777" w:rsidR="00346B4E" w:rsidRPr="00BF1EB6" w:rsidRDefault="00346B4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D9D583A" w14:textId="77777777" w:rsidR="00346B4E" w:rsidRPr="00BF1EB6" w:rsidRDefault="00346B4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84E6C48" w14:textId="77777777" w:rsidR="00346B4E" w:rsidRPr="00BF1EB6" w:rsidRDefault="00346B4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39CDD60" w14:textId="77777777" w:rsidR="00346B4E" w:rsidRPr="00BF1EB6" w:rsidRDefault="00346B4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3E56FD6" w14:textId="77777777" w:rsidR="00346B4E" w:rsidRPr="00BF1EB6" w:rsidRDefault="00346B4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40034EB" w14:textId="77777777" w:rsidR="00346B4E" w:rsidRPr="00BF1EB6" w:rsidRDefault="00346B4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46B4E" w14:paraId="022E5125" w14:textId="77777777" w:rsidTr="0090320C">
        <w:tc>
          <w:tcPr>
            <w:tcW w:w="879" w:type="dxa"/>
          </w:tcPr>
          <w:p w14:paraId="60E954F7" w14:textId="77777777" w:rsidR="00346B4E" w:rsidRDefault="00346B4E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26D725A" w14:textId="77777777" w:rsidR="00346B4E" w:rsidRDefault="00346B4E" w:rsidP="0090320C">
            <w:r>
              <w:rPr>
                <w:sz w:val="16"/>
                <w:szCs w:val="16"/>
              </w:rPr>
              <w:t>0572</w:t>
            </w:r>
          </w:p>
        </w:tc>
        <w:tc>
          <w:tcPr>
            <w:tcW w:w="517" w:type="dxa"/>
          </w:tcPr>
          <w:p w14:paraId="6BC8D2BD" w14:textId="77777777" w:rsidR="00346B4E" w:rsidRDefault="00346B4E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499A2B" w14:textId="77777777" w:rsidR="00346B4E" w:rsidRDefault="00346B4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AC20B0" w14:textId="77777777" w:rsidR="00346B4E" w:rsidRDefault="00346B4E" w:rsidP="0090320C">
            <w:r>
              <w:rPr>
                <w:sz w:val="16"/>
                <w:szCs w:val="16"/>
              </w:rPr>
              <w:t>CR to 38.101-4 on PDSCH demod requirements for mDCI fully-overlapping with multi-RX in FR2</w:t>
            </w:r>
          </w:p>
        </w:tc>
        <w:tc>
          <w:tcPr>
            <w:tcW w:w="517" w:type="dxa"/>
          </w:tcPr>
          <w:p w14:paraId="626EDB33" w14:textId="77777777" w:rsidR="00346B4E" w:rsidRDefault="00346B4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DC1682" w14:textId="77777777" w:rsidR="00346B4E" w:rsidRDefault="00346B4E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358510C" w14:textId="77777777" w:rsidR="00346B4E" w:rsidRDefault="00346B4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E29E856" w14:textId="77777777" w:rsidR="00346B4E" w:rsidRDefault="00346B4E" w:rsidP="0090320C">
            <w:r>
              <w:rPr>
                <w:sz w:val="16"/>
                <w:szCs w:val="16"/>
              </w:rPr>
              <w:t>R4-2413555</w:t>
            </w:r>
          </w:p>
        </w:tc>
        <w:tc>
          <w:tcPr>
            <w:tcW w:w="1597" w:type="dxa"/>
          </w:tcPr>
          <w:p w14:paraId="58C3272C" w14:textId="77777777" w:rsidR="00346B4E" w:rsidRDefault="00346B4E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1C2AD9B" w14:textId="77777777" w:rsidR="00346B4E" w:rsidRDefault="00346B4E" w:rsidP="0090320C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348AFF5B" w14:textId="77777777" w:rsidR="00346B4E" w:rsidRDefault="00346B4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731D0D" w14:textId="77777777" w:rsidR="00346B4E" w:rsidRDefault="00346B4E" w:rsidP="0090320C">
            <w:pPr>
              <w:rPr>
                <w:sz w:val="16"/>
                <w:szCs w:val="16"/>
              </w:rPr>
            </w:pPr>
          </w:p>
        </w:tc>
      </w:tr>
      <w:tr w:rsidR="00346B4E" w14:paraId="569B2E67" w14:textId="77777777" w:rsidTr="0090320C">
        <w:tc>
          <w:tcPr>
            <w:tcW w:w="879" w:type="dxa"/>
          </w:tcPr>
          <w:p w14:paraId="45EBAE9D" w14:textId="77777777" w:rsidR="00346B4E" w:rsidRDefault="00346B4E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D96A363" w14:textId="77777777" w:rsidR="00346B4E" w:rsidRDefault="00346B4E" w:rsidP="0090320C">
            <w:r>
              <w:rPr>
                <w:sz w:val="16"/>
                <w:szCs w:val="16"/>
              </w:rPr>
              <w:t>0584</w:t>
            </w:r>
          </w:p>
        </w:tc>
        <w:tc>
          <w:tcPr>
            <w:tcW w:w="517" w:type="dxa"/>
          </w:tcPr>
          <w:p w14:paraId="17070275" w14:textId="77777777" w:rsidR="00346B4E" w:rsidRDefault="00346B4E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F5EECA" w14:textId="77777777" w:rsidR="00346B4E" w:rsidRDefault="00346B4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D67C46" w14:textId="77777777" w:rsidR="00346B4E" w:rsidRDefault="00346B4E" w:rsidP="0090320C">
            <w:r>
              <w:rPr>
                <w:sz w:val="16"/>
                <w:szCs w:val="16"/>
              </w:rPr>
              <w:t>CR for 38.101-4 on RMC corrections for MultiRx requirements</w:t>
            </w:r>
          </w:p>
        </w:tc>
        <w:tc>
          <w:tcPr>
            <w:tcW w:w="517" w:type="dxa"/>
          </w:tcPr>
          <w:p w14:paraId="526A4872" w14:textId="77777777" w:rsidR="00346B4E" w:rsidRDefault="00346B4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6A250A" w14:textId="77777777" w:rsidR="00346B4E" w:rsidRDefault="00346B4E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D1BD27D" w14:textId="77777777" w:rsidR="00346B4E" w:rsidRDefault="00346B4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F66E7CB" w14:textId="77777777" w:rsidR="00346B4E" w:rsidRDefault="00346B4E" w:rsidP="0090320C">
            <w:r>
              <w:rPr>
                <w:sz w:val="16"/>
                <w:szCs w:val="16"/>
              </w:rPr>
              <w:t>R4-2411665</w:t>
            </w:r>
          </w:p>
        </w:tc>
        <w:tc>
          <w:tcPr>
            <w:tcW w:w="1597" w:type="dxa"/>
          </w:tcPr>
          <w:p w14:paraId="69D71D2D" w14:textId="77777777" w:rsidR="00346B4E" w:rsidRDefault="00346B4E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C873DA8" w14:textId="77777777" w:rsidR="00346B4E" w:rsidRDefault="00346B4E" w:rsidP="0090320C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6B554EF7" w14:textId="77777777" w:rsidR="00346B4E" w:rsidRDefault="00346B4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C33A2A" w14:textId="77777777" w:rsidR="00346B4E" w:rsidRDefault="00346B4E" w:rsidP="0090320C">
            <w:pPr>
              <w:rPr>
                <w:sz w:val="16"/>
                <w:szCs w:val="16"/>
              </w:rPr>
            </w:pPr>
          </w:p>
        </w:tc>
      </w:tr>
      <w:tr w:rsidR="00346B4E" w14:paraId="562203FC" w14:textId="77777777" w:rsidTr="0090320C">
        <w:tc>
          <w:tcPr>
            <w:tcW w:w="879" w:type="dxa"/>
          </w:tcPr>
          <w:p w14:paraId="1A501AC2" w14:textId="77777777" w:rsidR="00346B4E" w:rsidRDefault="00346B4E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E1F4930" w14:textId="77777777" w:rsidR="00346B4E" w:rsidRDefault="00346B4E" w:rsidP="0090320C">
            <w:r>
              <w:rPr>
                <w:sz w:val="16"/>
                <w:szCs w:val="16"/>
              </w:rPr>
              <w:t>4677</w:t>
            </w:r>
          </w:p>
        </w:tc>
        <w:tc>
          <w:tcPr>
            <w:tcW w:w="517" w:type="dxa"/>
          </w:tcPr>
          <w:p w14:paraId="61477F91" w14:textId="77777777" w:rsidR="00346B4E" w:rsidRDefault="00346B4E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F5C24F" w14:textId="77777777" w:rsidR="00346B4E" w:rsidRDefault="00346B4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2C0202" w14:textId="77777777" w:rsidR="00346B4E" w:rsidRDefault="00346B4E" w:rsidP="0090320C">
            <w:r>
              <w:rPr>
                <w:sz w:val="16"/>
                <w:szCs w:val="16"/>
              </w:rPr>
              <w:t>CR on clean up TC for TRP specific BFD for multi-Rx</w:t>
            </w:r>
          </w:p>
        </w:tc>
        <w:tc>
          <w:tcPr>
            <w:tcW w:w="517" w:type="dxa"/>
          </w:tcPr>
          <w:p w14:paraId="0455A7C6" w14:textId="77777777" w:rsidR="00346B4E" w:rsidRDefault="00346B4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120E60" w14:textId="77777777" w:rsidR="00346B4E" w:rsidRDefault="00346B4E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0BE629A" w14:textId="77777777" w:rsidR="00346B4E" w:rsidRDefault="00346B4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2D96CBD" w14:textId="77777777" w:rsidR="00346B4E" w:rsidRDefault="00346B4E" w:rsidP="0090320C">
            <w:r>
              <w:rPr>
                <w:sz w:val="16"/>
                <w:szCs w:val="16"/>
              </w:rPr>
              <w:t>R4-2411478</w:t>
            </w:r>
          </w:p>
        </w:tc>
        <w:tc>
          <w:tcPr>
            <w:tcW w:w="1597" w:type="dxa"/>
          </w:tcPr>
          <w:p w14:paraId="0A2D4A62" w14:textId="77777777" w:rsidR="00346B4E" w:rsidRDefault="00346B4E" w:rsidP="0090320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068B47AB" w14:textId="77777777" w:rsidR="00346B4E" w:rsidRDefault="00346B4E" w:rsidP="0090320C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28490D7A" w14:textId="77777777" w:rsidR="00346B4E" w:rsidRDefault="00346B4E" w:rsidP="0090320C">
            <w:r>
              <w:rPr>
                <w:sz w:val="16"/>
                <w:szCs w:val="16"/>
              </w:rPr>
              <w:t>A.7.5.5.14</w:t>
            </w:r>
          </w:p>
        </w:tc>
        <w:tc>
          <w:tcPr>
            <w:tcW w:w="998" w:type="dxa"/>
          </w:tcPr>
          <w:p w14:paraId="1596D2CF" w14:textId="77777777" w:rsidR="00346B4E" w:rsidRDefault="00346B4E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46B4E" w14:paraId="16E53E50" w14:textId="77777777" w:rsidTr="0090320C">
        <w:tc>
          <w:tcPr>
            <w:tcW w:w="879" w:type="dxa"/>
          </w:tcPr>
          <w:p w14:paraId="71FFC641" w14:textId="77777777" w:rsidR="00346B4E" w:rsidRDefault="00346B4E" w:rsidP="009032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C659CC0" w14:textId="77777777" w:rsidR="00346B4E" w:rsidRDefault="00346B4E" w:rsidP="0090320C">
            <w:r>
              <w:rPr>
                <w:sz w:val="16"/>
                <w:szCs w:val="16"/>
              </w:rPr>
              <w:t>4720</w:t>
            </w:r>
          </w:p>
        </w:tc>
        <w:tc>
          <w:tcPr>
            <w:tcW w:w="517" w:type="dxa"/>
          </w:tcPr>
          <w:p w14:paraId="613B7CBE" w14:textId="77777777" w:rsidR="00346B4E" w:rsidRDefault="00346B4E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2D5CC4" w14:textId="77777777" w:rsidR="00346B4E" w:rsidRDefault="00346B4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4C9994" w14:textId="77777777" w:rsidR="00346B4E" w:rsidRDefault="00346B4E" w:rsidP="0090320C">
            <w:r>
              <w:rPr>
                <w:sz w:val="16"/>
                <w:szCs w:val="16"/>
              </w:rPr>
              <w:t>Applicability for the test case of L1-RSRP group-based beam reporting</w:t>
            </w:r>
          </w:p>
        </w:tc>
        <w:tc>
          <w:tcPr>
            <w:tcW w:w="517" w:type="dxa"/>
          </w:tcPr>
          <w:p w14:paraId="52AC9C74" w14:textId="77777777" w:rsidR="00346B4E" w:rsidRDefault="00346B4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FAF83D" w14:textId="77777777" w:rsidR="00346B4E" w:rsidRDefault="00346B4E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1121DCB" w14:textId="77777777" w:rsidR="00346B4E" w:rsidRDefault="00346B4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F0DC239" w14:textId="77777777" w:rsidR="00346B4E" w:rsidRDefault="00346B4E" w:rsidP="0090320C">
            <w:r>
              <w:rPr>
                <w:sz w:val="16"/>
                <w:szCs w:val="16"/>
              </w:rPr>
              <w:t>R4-2411782</w:t>
            </w:r>
          </w:p>
        </w:tc>
        <w:tc>
          <w:tcPr>
            <w:tcW w:w="1597" w:type="dxa"/>
          </w:tcPr>
          <w:p w14:paraId="6DE0D780" w14:textId="77777777" w:rsidR="00346B4E" w:rsidRDefault="00346B4E" w:rsidP="0090320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5B83EB0" w14:textId="77777777" w:rsidR="00346B4E" w:rsidRDefault="00346B4E" w:rsidP="0090320C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6849C312" w14:textId="77777777" w:rsidR="00346B4E" w:rsidRDefault="00346B4E" w:rsidP="0090320C">
            <w:r>
              <w:rPr>
                <w:sz w:val="16"/>
                <w:szCs w:val="16"/>
              </w:rPr>
              <w:t>A.7.7.14.1.1</w:t>
            </w:r>
          </w:p>
        </w:tc>
        <w:tc>
          <w:tcPr>
            <w:tcW w:w="998" w:type="dxa"/>
          </w:tcPr>
          <w:p w14:paraId="70CD8146" w14:textId="77777777" w:rsidR="00346B4E" w:rsidRDefault="00346B4E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46B4E" w14:paraId="2E0CDD8A" w14:textId="77777777" w:rsidTr="0090320C">
        <w:tc>
          <w:tcPr>
            <w:tcW w:w="879" w:type="dxa"/>
          </w:tcPr>
          <w:p w14:paraId="73943B7B" w14:textId="77777777" w:rsidR="00346B4E" w:rsidRDefault="00346B4E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8BAD546" w14:textId="77777777" w:rsidR="00346B4E" w:rsidRDefault="00346B4E" w:rsidP="0090320C">
            <w:r>
              <w:rPr>
                <w:sz w:val="16"/>
                <w:szCs w:val="16"/>
              </w:rPr>
              <w:t>4784</w:t>
            </w:r>
          </w:p>
        </w:tc>
        <w:tc>
          <w:tcPr>
            <w:tcW w:w="517" w:type="dxa"/>
          </w:tcPr>
          <w:p w14:paraId="52948E02" w14:textId="77777777" w:rsidR="00346B4E" w:rsidRDefault="00346B4E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18C9AE" w14:textId="77777777" w:rsidR="00346B4E" w:rsidRDefault="00346B4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FDE1B7" w14:textId="77777777" w:rsidR="00346B4E" w:rsidRDefault="00346B4E" w:rsidP="0090320C">
            <w:r>
              <w:rPr>
                <w:sz w:val="16"/>
                <w:szCs w:val="16"/>
              </w:rPr>
              <w:t>CR on TC maintenance for Rel-18 Multi-Rx</w:t>
            </w:r>
          </w:p>
        </w:tc>
        <w:tc>
          <w:tcPr>
            <w:tcW w:w="517" w:type="dxa"/>
          </w:tcPr>
          <w:p w14:paraId="7BC90A96" w14:textId="77777777" w:rsidR="00346B4E" w:rsidRDefault="00346B4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A805EA" w14:textId="77777777" w:rsidR="00346B4E" w:rsidRDefault="00346B4E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AF7D1BA" w14:textId="77777777" w:rsidR="00346B4E" w:rsidRDefault="00346B4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0359FBE" w14:textId="77777777" w:rsidR="00346B4E" w:rsidRDefault="00346B4E" w:rsidP="0090320C">
            <w:r>
              <w:rPr>
                <w:sz w:val="16"/>
                <w:szCs w:val="16"/>
              </w:rPr>
              <w:t>R4-2412195</w:t>
            </w:r>
          </w:p>
        </w:tc>
        <w:tc>
          <w:tcPr>
            <w:tcW w:w="1597" w:type="dxa"/>
          </w:tcPr>
          <w:p w14:paraId="443E0754" w14:textId="77777777" w:rsidR="00346B4E" w:rsidRDefault="00346B4E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AABEA0C" w14:textId="77777777" w:rsidR="00346B4E" w:rsidRDefault="00346B4E" w:rsidP="0090320C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503EA19B" w14:textId="77777777" w:rsidR="00346B4E" w:rsidRDefault="00346B4E" w:rsidP="0090320C">
            <w:r>
              <w:rPr>
                <w:sz w:val="16"/>
                <w:szCs w:val="16"/>
              </w:rPr>
              <w:t>A.5.5.1.11 and A.7.5.1.10</w:t>
            </w:r>
          </w:p>
        </w:tc>
        <w:tc>
          <w:tcPr>
            <w:tcW w:w="998" w:type="dxa"/>
          </w:tcPr>
          <w:p w14:paraId="0DCA8995" w14:textId="77777777" w:rsidR="00346B4E" w:rsidRDefault="00346B4E" w:rsidP="0090320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346B4E" w14:paraId="504E906C" w14:textId="77777777" w:rsidTr="0090320C">
        <w:tc>
          <w:tcPr>
            <w:tcW w:w="879" w:type="dxa"/>
          </w:tcPr>
          <w:p w14:paraId="3E9BCAC1" w14:textId="77777777" w:rsidR="00346B4E" w:rsidRDefault="00346B4E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9BE1CDC" w14:textId="77777777" w:rsidR="00346B4E" w:rsidRDefault="00346B4E" w:rsidP="0090320C">
            <w:r>
              <w:rPr>
                <w:sz w:val="16"/>
                <w:szCs w:val="16"/>
              </w:rPr>
              <w:t>4808</w:t>
            </w:r>
          </w:p>
        </w:tc>
        <w:tc>
          <w:tcPr>
            <w:tcW w:w="517" w:type="dxa"/>
          </w:tcPr>
          <w:p w14:paraId="0D662075" w14:textId="77777777" w:rsidR="00346B4E" w:rsidRDefault="00346B4E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F7D7C9" w14:textId="77777777" w:rsidR="00346B4E" w:rsidRDefault="00346B4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1E0519" w14:textId="77777777" w:rsidR="00346B4E" w:rsidRDefault="00346B4E" w:rsidP="0090320C">
            <w:r>
              <w:rPr>
                <w:sz w:val="16"/>
                <w:szCs w:val="16"/>
              </w:rPr>
              <w:t>CR on test cases for m-DCI based TCI dual states switch for multi-Rx</w:t>
            </w:r>
          </w:p>
        </w:tc>
        <w:tc>
          <w:tcPr>
            <w:tcW w:w="517" w:type="dxa"/>
          </w:tcPr>
          <w:p w14:paraId="66B66A12" w14:textId="77777777" w:rsidR="00346B4E" w:rsidRDefault="00346B4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101425" w14:textId="77777777" w:rsidR="00346B4E" w:rsidRDefault="00346B4E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6E1C6F4" w14:textId="77777777" w:rsidR="00346B4E" w:rsidRDefault="00346B4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E9A4DB1" w14:textId="77777777" w:rsidR="00346B4E" w:rsidRDefault="00346B4E" w:rsidP="0090320C">
            <w:r>
              <w:rPr>
                <w:sz w:val="16"/>
                <w:szCs w:val="16"/>
              </w:rPr>
              <w:t>R4-2414050</w:t>
            </w:r>
          </w:p>
        </w:tc>
        <w:tc>
          <w:tcPr>
            <w:tcW w:w="1597" w:type="dxa"/>
          </w:tcPr>
          <w:p w14:paraId="40A34AFB" w14:textId="77777777" w:rsidR="00346B4E" w:rsidRDefault="00346B4E" w:rsidP="0090320C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53804431" w14:textId="77777777" w:rsidR="00346B4E" w:rsidRDefault="00346B4E" w:rsidP="0090320C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7AC4F0CD" w14:textId="77777777" w:rsidR="00346B4E" w:rsidRDefault="00346B4E" w:rsidP="0090320C">
            <w:r>
              <w:rPr>
                <w:sz w:val="16"/>
                <w:szCs w:val="16"/>
              </w:rPr>
              <w:t>A.7.5.8.4</w:t>
            </w:r>
          </w:p>
        </w:tc>
        <w:tc>
          <w:tcPr>
            <w:tcW w:w="998" w:type="dxa"/>
          </w:tcPr>
          <w:p w14:paraId="7056E2FA" w14:textId="77777777" w:rsidR="00346B4E" w:rsidRDefault="00346B4E" w:rsidP="0090320C">
            <w:r>
              <w:rPr>
                <w:sz w:val="16"/>
                <w:szCs w:val="16"/>
              </w:rPr>
              <w:t xml:space="preserve">TS/TR ... CR ... ; TS 38.533  ; TS/TR ... CR ... </w:t>
            </w:r>
          </w:p>
        </w:tc>
      </w:tr>
      <w:tr w:rsidR="00346B4E" w14:paraId="6718AF5D" w14:textId="77777777" w:rsidTr="0090320C">
        <w:tc>
          <w:tcPr>
            <w:tcW w:w="879" w:type="dxa"/>
          </w:tcPr>
          <w:p w14:paraId="710765F5" w14:textId="77777777" w:rsidR="00346B4E" w:rsidRDefault="00346B4E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3DF6955" w14:textId="77777777" w:rsidR="00346B4E" w:rsidRDefault="00346B4E" w:rsidP="0090320C">
            <w:r>
              <w:rPr>
                <w:sz w:val="16"/>
                <w:szCs w:val="16"/>
              </w:rPr>
              <w:t>4829</w:t>
            </w:r>
          </w:p>
        </w:tc>
        <w:tc>
          <w:tcPr>
            <w:tcW w:w="517" w:type="dxa"/>
          </w:tcPr>
          <w:p w14:paraId="6CD8A922" w14:textId="77777777" w:rsidR="00346B4E" w:rsidRDefault="00346B4E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DD7396" w14:textId="77777777" w:rsidR="00346B4E" w:rsidRDefault="00346B4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A8339C" w14:textId="77777777" w:rsidR="00346B4E" w:rsidRDefault="00346B4E" w:rsidP="0090320C">
            <w:r>
              <w:rPr>
                <w:sz w:val="16"/>
                <w:szCs w:val="16"/>
              </w:rPr>
              <w:t>CR for Rel-18 multi-Rx performance part maintenance</w:t>
            </w:r>
          </w:p>
        </w:tc>
        <w:tc>
          <w:tcPr>
            <w:tcW w:w="517" w:type="dxa"/>
          </w:tcPr>
          <w:p w14:paraId="6FD0B3A6" w14:textId="77777777" w:rsidR="00346B4E" w:rsidRDefault="00346B4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88C830" w14:textId="77777777" w:rsidR="00346B4E" w:rsidRDefault="00346B4E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E74AE07" w14:textId="77777777" w:rsidR="00346B4E" w:rsidRDefault="00346B4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D454584" w14:textId="77777777" w:rsidR="00346B4E" w:rsidRDefault="00346B4E" w:rsidP="0090320C">
            <w:r>
              <w:rPr>
                <w:sz w:val="16"/>
                <w:szCs w:val="16"/>
              </w:rPr>
              <w:t>R4-2414051</w:t>
            </w:r>
          </w:p>
        </w:tc>
        <w:tc>
          <w:tcPr>
            <w:tcW w:w="1597" w:type="dxa"/>
          </w:tcPr>
          <w:p w14:paraId="4588C646" w14:textId="77777777" w:rsidR="00346B4E" w:rsidRDefault="00346B4E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B2B45CB" w14:textId="77777777" w:rsidR="00346B4E" w:rsidRDefault="00346B4E" w:rsidP="0090320C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362158D5" w14:textId="77777777" w:rsidR="00346B4E" w:rsidRDefault="00346B4E" w:rsidP="0090320C">
            <w:r>
              <w:rPr>
                <w:sz w:val="16"/>
                <w:szCs w:val="16"/>
              </w:rPr>
              <w:t>A.7.5.8.5</w:t>
            </w:r>
          </w:p>
        </w:tc>
        <w:tc>
          <w:tcPr>
            <w:tcW w:w="998" w:type="dxa"/>
          </w:tcPr>
          <w:p w14:paraId="3859C649" w14:textId="77777777" w:rsidR="00346B4E" w:rsidRDefault="00346B4E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46B4E" w14:paraId="2ABF55F8" w14:textId="77777777" w:rsidTr="0090320C">
        <w:tc>
          <w:tcPr>
            <w:tcW w:w="879" w:type="dxa"/>
          </w:tcPr>
          <w:p w14:paraId="390C829D" w14:textId="77777777" w:rsidR="00346B4E" w:rsidRDefault="00346B4E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FFB963B" w14:textId="77777777" w:rsidR="00346B4E" w:rsidRDefault="00346B4E" w:rsidP="0090320C">
            <w:r>
              <w:rPr>
                <w:sz w:val="16"/>
                <w:szCs w:val="16"/>
              </w:rPr>
              <w:t>4879</w:t>
            </w:r>
          </w:p>
        </w:tc>
        <w:tc>
          <w:tcPr>
            <w:tcW w:w="517" w:type="dxa"/>
          </w:tcPr>
          <w:p w14:paraId="61BF1D10" w14:textId="77777777" w:rsidR="00346B4E" w:rsidRDefault="00346B4E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CAE186" w14:textId="77777777" w:rsidR="00346B4E" w:rsidRDefault="00346B4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3AD568" w14:textId="77777777" w:rsidR="00346B4E" w:rsidRDefault="00346B4E" w:rsidP="0090320C">
            <w:r>
              <w:rPr>
                <w:sz w:val="16"/>
                <w:szCs w:val="16"/>
              </w:rPr>
              <w:t>CR to TS 38.133 on maintenance of multi-rx TC</w:t>
            </w:r>
          </w:p>
        </w:tc>
        <w:tc>
          <w:tcPr>
            <w:tcW w:w="517" w:type="dxa"/>
          </w:tcPr>
          <w:p w14:paraId="3919B6D8" w14:textId="77777777" w:rsidR="00346B4E" w:rsidRDefault="00346B4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8861EC" w14:textId="77777777" w:rsidR="00346B4E" w:rsidRDefault="00346B4E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D217253" w14:textId="77777777" w:rsidR="00346B4E" w:rsidRDefault="00346B4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72BC0F5" w14:textId="77777777" w:rsidR="00346B4E" w:rsidRDefault="00346B4E" w:rsidP="0090320C">
            <w:r>
              <w:rPr>
                <w:sz w:val="16"/>
                <w:szCs w:val="16"/>
              </w:rPr>
              <w:t>R4-2414052</w:t>
            </w:r>
          </w:p>
        </w:tc>
        <w:tc>
          <w:tcPr>
            <w:tcW w:w="1597" w:type="dxa"/>
          </w:tcPr>
          <w:p w14:paraId="04963293" w14:textId="77777777" w:rsidR="00346B4E" w:rsidRDefault="00346B4E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11EF464" w14:textId="77777777" w:rsidR="00346B4E" w:rsidRDefault="00346B4E" w:rsidP="0090320C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6B9262A3" w14:textId="77777777" w:rsidR="00346B4E" w:rsidRDefault="00346B4E" w:rsidP="0090320C">
            <w:r>
              <w:rPr>
                <w:sz w:val="16"/>
                <w:szCs w:val="16"/>
              </w:rPr>
              <w:t>A.7.5.16, A.7.7.14</w:t>
            </w:r>
          </w:p>
        </w:tc>
        <w:tc>
          <w:tcPr>
            <w:tcW w:w="998" w:type="dxa"/>
          </w:tcPr>
          <w:p w14:paraId="69DEFDE6" w14:textId="77777777" w:rsidR="00346B4E" w:rsidRDefault="00346B4E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346B4E" w14:paraId="40C89CBE" w14:textId="77777777" w:rsidTr="0090320C">
        <w:tc>
          <w:tcPr>
            <w:tcW w:w="879" w:type="dxa"/>
          </w:tcPr>
          <w:p w14:paraId="0951D6C6" w14:textId="77777777" w:rsidR="00346B4E" w:rsidRDefault="00346B4E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A92EF1" w14:textId="77777777" w:rsidR="00346B4E" w:rsidRDefault="00346B4E" w:rsidP="0090320C">
            <w:r>
              <w:rPr>
                <w:sz w:val="16"/>
                <w:szCs w:val="16"/>
              </w:rPr>
              <w:t>4916</w:t>
            </w:r>
          </w:p>
        </w:tc>
        <w:tc>
          <w:tcPr>
            <w:tcW w:w="517" w:type="dxa"/>
          </w:tcPr>
          <w:p w14:paraId="2C7A9231" w14:textId="77777777" w:rsidR="00346B4E" w:rsidRDefault="00346B4E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4735F1" w14:textId="77777777" w:rsidR="00346B4E" w:rsidRDefault="00346B4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ED5E14" w14:textId="77777777" w:rsidR="00346B4E" w:rsidRDefault="00346B4E" w:rsidP="0090320C">
            <w:r>
              <w:rPr>
                <w:sz w:val="16"/>
                <w:szCs w:val="16"/>
              </w:rPr>
              <w:t>CR on L1-RSRP measurement accuracy requirements for multi-Rx</w:t>
            </w:r>
          </w:p>
        </w:tc>
        <w:tc>
          <w:tcPr>
            <w:tcW w:w="517" w:type="dxa"/>
          </w:tcPr>
          <w:p w14:paraId="783F0519" w14:textId="77777777" w:rsidR="00346B4E" w:rsidRDefault="00346B4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B37623" w14:textId="77777777" w:rsidR="00346B4E" w:rsidRDefault="00346B4E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3C7DF7B" w14:textId="77777777" w:rsidR="00346B4E" w:rsidRDefault="00346B4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5D51F16" w14:textId="77777777" w:rsidR="00346B4E" w:rsidRDefault="00346B4E" w:rsidP="0090320C">
            <w:r>
              <w:rPr>
                <w:sz w:val="16"/>
                <w:szCs w:val="16"/>
              </w:rPr>
              <w:t>R4-2413201</w:t>
            </w:r>
          </w:p>
        </w:tc>
        <w:tc>
          <w:tcPr>
            <w:tcW w:w="1597" w:type="dxa"/>
          </w:tcPr>
          <w:p w14:paraId="0C16920C" w14:textId="77777777" w:rsidR="00346B4E" w:rsidRDefault="00346B4E" w:rsidP="0090320C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58ED7DFF" w14:textId="77777777" w:rsidR="00346B4E" w:rsidRDefault="00346B4E" w:rsidP="0090320C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2A077CD9" w14:textId="77777777" w:rsidR="00346B4E" w:rsidRDefault="00346B4E" w:rsidP="0090320C">
            <w:r>
              <w:rPr>
                <w:sz w:val="16"/>
                <w:szCs w:val="16"/>
              </w:rPr>
              <w:t>10.1.20.1, 10.1.20.2</w:t>
            </w:r>
          </w:p>
        </w:tc>
        <w:tc>
          <w:tcPr>
            <w:tcW w:w="998" w:type="dxa"/>
          </w:tcPr>
          <w:p w14:paraId="7C4D692B" w14:textId="77777777" w:rsidR="00346B4E" w:rsidRDefault="00346B4E" w:rsidP="0090320C">
            <w:r>
              <w:rPr>
                <w:sz w:val="16"/>
                <w:szCs w:val="16"/>
              </w:rPr>
              <w:t xml:space="preserve">TS/TR ... CR ... ; TS 38.533  ; TS/TR ... CR ... </w:t>
            </w:r>
          </w:p>
        </w:tc>
      </w:tr>
      <w:tr w:rsidR="00346B4E" w14:paraId="25D6EA21" w14:textId="77777777" w:rsidTr="0090320C">
        <w:tc>
          <w:tcPr>
            <w:tcW w:w="879" w:type="dxa"/>
          </w:tcPr>
          <w:p w14:paraId="6B320441" w14:textId="77777777" w:rsidR="00346B4E" w:rsidRDefault="00346B4E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8DA2CA4" w14:textId="77777777" w:rsidR="00346B4E" w:rsidRDefault="00346B4E" w:rsidP="0090320C">
            <w:r>
              <w:rPr>
                <w:sz w:val="16"/>
                <w:szCs w:val="16"/>
              </w:rPr>
              <w:t>4950</w:t>
            </w:r>
          </w:p>
        </w:tc>
        <w:tc>
          <w:tcPr>
            <w:tcW w:w="517" w:type="dxa"/>
          </w:tcPr>
          <w:p w14:paraId="64EF99AB" w14:textId="77777777" w:rsidR="00346B4E" w:rsidRDefault="00346B4E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E72C55" w14:textId="77777777" w:rsidR="00346B4E" w:rsidRDefault="00346B4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D9C9257" w14:textId="77777777" w:rsidR="00346B4E" w:rsidRDefault="00346B4E" w:rsidP="0090320C">
            <w:r>
              <w:rPr>
                <w:sz w:val="16"/>
                <w:szCs w:val="16"/>
              </w:rPr>
              <w:t>CR on multi-RX performance requirement maintenance</w:t>
            </w:r>
          </w:p>
        </w:tc>
        <w:tc>
          <w:tcPr>
            <w:tcW w:w="517" w:type="dxa"/>
          </w:tcPr>
          <w:p w14:paraId="7AA70F29" w14:textId="77777777" w:rsidR="00346B4E" w:rsidRDefault="00346B4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FD85F6" w14:textId="77777777" w:rsidR="00346B4E" w:rsidRDefault="00346B4E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A092821" w14:textId="77777777" w:rsidR="00346B4E" w:rsidRDefault="00346B4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C5533E8" w14:textId="77777777" w:rsidR="00346B4E" w:rsidRDefault="00346B4E" w:rsidP="0090320C">
            <w:r>
              <w:rPr>
                <w:sz w:val="16"/>
                <w:szCs w:val="16"/>
              </w:rPr>
              <w:t>R4-2413459</w:t>
            </w:r>
          </w:p>
        </w:tc>
        <w:tc>
          <w:tcPr>
            <w:tcW w:w="1597" w:type="dxa"/>
          </w:tcPr>
          <w:p w14:paraId="1BB534C8" w14:textId="77777777" w:rsidR="00346B4E" w:rsidRDefault="00346B4E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1B6ACE8" w14:textId="77777777" w:rsidR="00346B4E" w:rsidRDefault="00346B4E" w:rsidP="0090320C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2814085D" w14:textId="77777777" w:rsidR="00346B4E" w:rsidRDefault="00346B4E" w:rsidP="0090320C">
            <w:r>
              <w:rPr>
                <w:sz w:val="16"/>
                <w:szCs w:val="16"/>
              </w:rPr>
              <w:t>A.3.15.5, A.3.15.6</w:t>
            </w:r>
          </w:p>
        </w:tc>
        <w:tc>
          <w:tcPr>
            <w:tcW w:w="998" w:type="dxa"/>
          </w:tcPr>
          <w:p w14:paraId="2391A796" w14:textId="77777777" w:rsidR="00346B4E" w:rsidRDefault="00346B4E" w:rsidP="0090320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346B4E" w14:paraId="536A4435" w14:textId="77777777" w:rsidTr="0090320C">
        <w:tc>
          <w:tcPr>
            <w:tcW w:w="879" w:type="dxa"/>
          </w:tcPr>
          <w:p w14:paraId="40E0B626" w14:textId="77777777" w:rsidR="00346B4E" w:rsidRDefault="00346B4E" w:rsidP="0090320C">
            <w:r>
              <w:rPr>
                <w:sz w:val="16"/>
                <w:szCs w:val="16"/>
              </w:rPr>
              <w:t>38.751</w:t>
            </w:r>
          </w:p>
        </w:tc>
        <w:tc>
          <w:tcPr>
            <w:tcW w:w="637" w:type="dxa"/>
          </w:tcPr>
          <w:p w14:paraId="07B8B88F" w14:textId="77777777" w:rsidR="00346B4E" w:rsidRDefault="00346B4E" w:rsidP="0090320C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14:paraId="548CF6E0" w14:textId="77777777" w:rsidR="00346B4E" w:rsidRDefault="00346B4E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E7E0AB" w14:textId="77777777" w:rsidR="00346B4E" w:rsidRDefault="00346B4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0A2CC2C" w14:textId="77777777" w:rsidR="00346B4E" w:rsidRDefault="00346B4E" w:rsidP="0090320C">
            <w:r>
              <w:rPr>
                <w:sz w:val="16"/>
                <w:szCs w:val="16"/>
              </w:rPr>
              <w:t>CR to TR38.751 Receiver assumption and conclusions for FR2 multi-Rx demodulation evaluations</w:t>
            </w:r>
          </w:p>
        </w:tc>
        <w:tc>
          <w:tcPr>
            <w:tcW w:w="517" w:type="dxa"/>
          </w:tcPr>
          <w:p w14:paraId="607F9BD5" w14:textId="77777777" w:rsidR="00346B4E" w:rsidRDefault="00346B4E" w:rsidP="0090320C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1A8A3125" w14:textId="77777777" w:rsidR="00346B4E" w:rsidRDefault="00346B4E" w:rsidP="0090320C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428C0819" w14:textId="77777777" w:rsidR="00346B4E" w:rsidRDefault="00346B4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11F6EA4" w14:textId="77777777" w:rsidR="00346B4E" w:rsidRDefault="00346B4E" w:rsidP="0090320C">
            <w:r>
              <w:rPr>
                <w:sz w:val="16"/>
                <w:szCs w:val="16"/>
              </w:rPr>
              <w:t>R4-2413398</w:t>
            </w:r>
          </w:p>
        </w:tc>
        <w:tc>
          <w:tcPr>
            <w:tcW w:w="1597" w:type="dxa"/>
          </w:tcPr>
          <w:p w14:paraId="7DE44EF5" w14:textId="77777777" w:rsidR="00346B4E" w:rsidRDefault="00346B4E" w:rsidP="0090320C">
            <w:r>
              <w:rPr>
                <w:sz w:val="16"/>
                <w:szCs w:val="16"/>
              </w:rPr>
              <w:t>QUALCOMM Europe Inc. - Spain</w:t>
            </w:r>
          </w:p>
        </w:tc>
        <w:tc>
          <w:tcPr>
            <w:tcW w:w="1122" w:type="dxa"/>
          </w:tcPr>
          <w:p w14:paraId="3AB614D9" w14:textId="77777777" w:rsidR="00346B4E" w:rsidRDefault="00346B4E" w:rsidP="0090320C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764AAECE" w14:textId="77777777" w:rsidR="00346B4E" w:rsidRDefault="00346B4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211D35" w14:textId="77777777" w:rsidR="00346B4E" w:rsidRDefault="00346B4E" w:rsidP="0090320C">
            <w:pPr>
              <w:rPr>
                <w:sz w:val="16"/>
                <w:szCs w:val="16"/>
              </w:rPr>
            </w:pPr>
          </w:p>
        </w:tc>
      </w:tr>
    </w:tbl>
    <w:p w14:paraId="71A6900B" w14:textId="77777777" w:rsidR="00480259" w:rsidRDefault="00480259" w:rsidP="00480259"/>
    <w:p w14:paraId="1DF0F30E" w14:textId="77777777" w:rsidR="00480259" w:rsidRDefault="00480259" w:rsidP="00480259"/>
    <w:p w14:paraId="600423F8" w14:textId="5EB9DEAC" w:rsidR="00480259" w:rsidRDefault="0017494A" w:rsidP="00512C52">
      <w:pPr>
        <w:pStyle w:val="Heading2"/>
        <w:rPr>
          <w:rFonts w:cs="Arial"/>
          <w:noProof/>
        </w:rPr>
      </w:pPr>
      <w:r w:rsidRPr="0017494A">
        <w:rPr>
          <w:noProof/>
        </w:rPr>
        <w:t>RP-242167</w:t>
      </w:r>
    </w:p>
    <w:p w14:paraId="19E4CE0B" w14:textId="77798FA6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7494A" w:rsidRPr="0017494A">
        <w:rPr>
          <w:rFonts w:ascii="Arial" w:hAnsi="Arial" w:cs="Arial"/>
          <w:b/>
          <w:bCs/>
        </w:rPr>
        <w:t>RAN4 CRs to Maintenance for Closed WIs/SIs for REL-18 and earlier - Batch 19</w:t>
      </w:r>
    </w:p>
    <w:p w14:paraId="79C13384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5782D" w:rsidRPr="004E535C" w14:paraId="06E31CF9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F0A9D85" w14:textId="77777777" w:rsidR="00C5782D" w:rsidRPr="00BF1EB6" w:rsidRDefault="00C5782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49D341" w14:textId="77777777" w:rsidR="00C5782D" w:rsidRPr="00BF1EB6" w:rsidRDefault="00C5782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C3A3994" w14:textId="77777777" w:rsidR="00C5782D" w:rsidRPr="00BF1EB6" w:rsidRDefault="00C5782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BFE239" w14:textId="77777777" w:rsidR="00C5782D" w:rsidRPr="00BF1EB6" w:rsidRDefault="00C5782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C565723" w14:textId="77777777" w:rsidR="00C5782D" w:rsidRPr="00BF1EB6" w:rsidRDefault="00C5782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59968F" w14:textId="77777777" w:rsidR="00C5782D" w:rsidRPr="00BF1EB6" w:rsidRDefault="00C5782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F1B24F" w14:textId="77777777" w:rsidR="00C5782D" w:rsidRPr="00BF1EB6" w:rsidRDefault="00C5782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D5249AE" w14:textId="77777777" w:rsidR="00C5782D" w:rsidRPr="00BF1EB6" w:rsidRDefault="00C5782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8E16EE7" w14:textId="77777777" w:rsidR="00C5782D" w:rsidRPr="00BF1EB6" w:rsidRDefault="00C5782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B6873D4" w14:textId="77777777" w:rsidR="00C5782D" w:rsidRPr="00BF1EB6" w:rsidRDefault="00C5782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13052AD" w14:textId="77777777" w:rsidR="00C5782D" w:rsidRPr="00BF1EB6" w:rsidRDefault="00C5782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5E07557" w14:textId="77777777" w:rsidR="00C5782D" w:rsidRPr="00BF1EB6" w:rsidRDefault="00C5782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F0250D1" w14:textId="77777777" w:rsidR="00C5782D" w:rsidRPr="00BF1EB6" w:rsidRDefault="00C5782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5782D" w14:paraId="66B822E2" w14:textId="77777777" w:rsidTr="0090320C">
        <w:tc>
          <w:tcPr>
            <w:tcW w:w="879" w:type="dxa"/>
          </w:tcPr>
          <w:p w14:paraId="51DB3507" w14:textId="77777777" w:rsidR="00C5782D" w:rsidRDefault="00C5782D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18E2CB3" w14:textId="77777777" w:rsidR="00C5782D" w:rsidRDefault="00C5782D" w:rsidP="0090320C">
            <w:r>
              <w:rPr>
                <w:sz w:val="16"/>
                <w:szCs w:val="16"/>
              </w:rPr>
              <w:t>0601</w:t>
            </w:r>
          </w:p>
        </w:tc>
        <w:tc>
          <w:tcPr>
            <w:tcW w:w="517" w:type="dxa"/>
          </w:tcPr>
          <w:p w14:paraId="2655C318" w14:textId="77777777" w:rsidR="00C5782D" w:rsidRDefault="00C5782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2A310E" w14:textId="77777777" w:rsidR="00C5782D" w:rsidRDefault="00C5782D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4A8CEE9" w14:textId="77777777" w:rsidR="00C5782D" w:rsidRDefault="00C5782D" w:rsidP="0090320C">
            <w:r>
              <w:rPr>
                <w:sz w:val="16"/>
                <w:szCs w:val="16"/>
              </w:rPr>
              <w:t>(NR_HST-Perf) Corrections on NR HST test parameters</w:t>
            </w:r>
          </w:p>
        </w:tc>
        <w:tc>
          <w:tcPr>
            <w:tcW w:w="517" w:type="dxa"/>
          </w:tcPr>
          <w:p w14:paraId="1B169EE8" w14:textId="77777777" w:rsidR="00C5782D" w:rsidRDefault="00C5782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DAF117" w14:textId="77777777" w:rsidR="00C5782D" w:rsidRDefault="00C5782D" w:rsidP="0090320C">
            <w:r>
              <w:rPr>
                <w:sz w:val="16"/>
                <w:szCs w:val="16"/>
              </w:rPr>
              <w:t>16.17.0</w:t>
            </w:r>
          </w:p>
        </w:tc>
        <w:tc>
          <w:tcPr>
            <w:tcW w:w="758" w:type="dxa"/>
          </w:tcPr>
          <w:p w14:paraId="635FCBC8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D199BFC" w14:textId="77777777" w:rsidR="00C5782D" w:rsidRDefault="00C5782D" w:rsidP="0090320C">
            <w:r>
              <w:rPr>
                <w:sz w:val="16"/>
                <w:szCs w:val="16"/>
              </w:rPr>
              <w:t>R4-2413552</w:t>
            </w:r>
          </w:p>
        </w:tc>
        <w:tc>
          <w:tcPr>
            <w:tcW w:w="1597" w:type="dxa"/>
          </w:tcPr>
          <w:p w14:paraId="0A81F4B5" w14:textId="77777777" w:rsidR="00C5782D" w:rsidRDefault="00C5782D" w:rsidP="0090320C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3695756F" w14:textId="77777777" w:rsidR="00C5782D" w:rsidRDefault="00C5782D" w:rsidP="0090320C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1EC6E736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A0CBD2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</w:tr>
      <w:tr w:rsidR="00C5782D" w14:paraId="23E40978" w14:textId="77777777" w:rsidTr="0090320C">
        <w:tc>
          <w:tcPr>
            <w:tcW w:w="879" w:type="dxa"/>
          </w:tcPr>
          <w:p w14:paraId="411F3203" w14:textId="77777777" w:rsidR="00C5782D" w:rsidRDefault="00C5782D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4CE64DF" w14:textId="77777777" w:rsidR="00C5782D" w:rsidRDefault="00C5782D" w:rsidP="0090320C">
            <w:r>
              <w:rPr>
                <w:sz w:val="16"/>
                <w:szCs w:val="16"/>
              </w:rPr>
              <w:t>0602</w:t>
            </w:r>
          </w:p>
        </w:tc>
        <w:tc>
          <w:tcPr>
            <w:tcW w:w="517" w:type="dxa"/>
          </w:tcPr>
          <w:p w14:paraId="5D00994D" w14:textId="77777777" w:rsidR="00C5782D" w:rsidRDefault="00C5782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05F417" w14:textId="77777777" w:rsidR="00C5782D" w:rsidRDefault="00C5782D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71FD62" w14:textId="77777777" w:rsidR="00C5782D" w:rsidRDefault="00C5782D" w:rsidP="0090320C">
            <w:r>
              <w:rPr>
                <w:sz w:val="16"/>
                <w:szCs w:val="16"/>
              </w:rPr>
              <w:t>(NR_HST-Perf) Corrections on NR HST test parameters</w:t>
            </w:r>
          </w:p>
        </w:tc>
        <w:tc>
          <w:tcPr>
            <w:tcW w:w="517" w:type="dxa"/>
          </w:tcPr>
          <w:p w14:paraId="66126926" w14:textId="77777777" w:rsidR="00C5782D" w:rsidRDefault="00C5782D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B58BAC2" w14:textId="77777777" w:rsidR="00C5782D" w:rsidRDefault="00C5782D" w:rsidP="0090320C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46018A27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41DE6BD" w14:textId="77777777" w:rsidR="00C5782D" w:rsidRDefault="00C5782D" w:rsidP="0090320C">
            <w:r>
              <w:rPr>
                <w:sz w:val="16"/>
                <w:szCs w:val="16"/>
              </w:rPr>
              <w:t>R4-2412743</w:t>
            </w:r>
          </w:p>
        </w:tc>
        <w:tc>
          <w:tcPr>
            <w:tcW w:w="1597" w:type="dxa"/>
          </w:tcPr>
          <w:p w14:paraId="4A29C211" w14:textId="77777777" w:rsidR="00C5782D" w:rsidRDefault="00C5782D" w:rsidP="0090320C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3F06E51C" w14:textId="77777777" w:rsidR="00C5782D" w:rsidRDefault="00C5782D" w:rsidP="0090320C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06904256" w14:textId="77777777" w:rsidR="00C5782D" w:rsidRDefault="00C5782D" w:rsidP="0090320C">
            <w:r>
              <w:rPr>
                <w:sz w:val="16"/>
                <w:szCs w:val="16"/>
              </w:rPr>
              <w:t>5.2.2.1.1, 5.2.2.2.1, 5.2.3.1.1, 5.2.3.2.1</w:t>
            </w:r>
          </w:p>
        </w:tc>
        <w:tc>
          <w:tcPr>
            <w:tcW w:w="998" w:type="dxa"/>
          </w:tcPr>
          <w:p w14:paraId="674D8494" w14:textId="77777777" w:rsidR="00C5782D" w:rsidRDefault="00C5782D" w:rsidP="0090320C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C5782D" w14:paraId="38716FC2" w14:textId="77777777" w:rsidTr="0090320C">
        <w:tc>
          <w:tcPr>
            <w:tcW w:w="879" w:type="dxa"/>
          </w:tcPr>
          <w:p w14:paraId="7E4C030D" w14:textId="77777777" w:rsidR="00C5782D" w:rsidRDefault="00C5782D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51E0E59" w14:textId="77777777" w:rsidR="00C5782D" w:rsidRDefault="00C5782D" w:rsidP="0090320C">
            <w:r>
              <w:rPr>
                <w:sz w:val="16"/>
                <w:szCs w:val="16"/>
              </w:rPr>
              <w:t>0603</w:t>
            </w:r>
          </w:p>
        </w:tc>
        <w:tc>
          <w:tcPr>
            <w:tcW w:w="517" w:type="dxa"/>
          </w:tcPr>
          <w:p w14:paraId="2D19334A" w14:textId="77777777" w:rsidR="00C5782D" w:rsidRDefault="00C5782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D1783F" w14:textId="77777777" w:rsidR="00C5782D" w:rsidRDefault="00C5782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FEE4FA" w14:textId="77777777" w:rsidR="00C5782D" w:rsidRDefault="00C5782D" w:rsidP="0090320C">
            <w:r>
              <w:rPr>
                <w:sz w:val="16"/>
                <w:szCs w:val="16"/>
              </w:rPr>
              <w:t>(NR_HST-Perf) Corrections on NR HST test parameters</w:t>
            </w:r>
          </w:p>
        </w:tc>
        <w:tc>
          <w:tcPr>
            <w:tcW w:w="517" w:type="dxa"/>
          </w:tcPr>
          <w:p w14:paraId="1DA3075D" w14:textId="77777777" w:rsidR="00C5782D" w:rsidRDefault="00C5782D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25E4BA3" w14:textId="77777777" w:rsidR="00C5782D" w:rsidRDefault="00C5782D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6885F51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8BD7B9E" w14:textId="77777777" w:rsidR="00C5782D" w:rsidRDefault="00C5782D" w:rsidP="0090320C">
            <w:r>
              <w:rPr>
                <w:sz w:val="16"/>
                <w:szCs w:val="16"/>
              </w:rPr>
              <w:t>R4-2412744</w:t>
            </w:r>
          </w:p>
        </w:tc>
        <w:tc>
          <w:tcPr>
            <w:tcW w:w="1597" w:type="dxa"/>
          </w:tcPr>
          <w:p w14:paraId="183C4A65" w14:textId="77777777" w:rsidR="00C5782D" w:rsidRDefault="00C5782D" w:rsidP="0090320C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5BFED10B" w14:textId="77777777" w:rsidR="00C5782D" w:rsidRDefault="00C5782D" w:rsidP="0090320C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59A6705B" w14:textId="77777777" w:rsidR="00C5782D" w:rsidRDefault="00C5782D" w:rsidP="0090320C">
            <w:r>
              <w:rPr>
                <w:sz w:val="16"/>
                <w:szCs w:val="16"/>
              </w:rPr>
              <w:t>5.2.2.1.1, 5.2.2.2.1, 5.2.3.1.1, 5.2.3.2.1</w:t>
            </w:r>
          </w:p>
        </w:tc>
        <w:tc>
          <w:tcPr>
            <w:tcW w:w="998" w:type="dxa"/>
          </w:tcPr>
          <w:p w14:paraId="61313956" w14:textId="77777777" w:rsidR="00C5782D" w:rsidRDefault="00C5782D" w:rsidP="0090320C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C5782D" w14:paraId="495A61CA" w14:textId="77777777" w:rsidTr="0090320C">
        <w:tc>
          <w:tcPr>
            <w:tcW w:w="879" w:type="dxa"/>
          </w:tcPr>
          <w:p w14:paraId="72D9454F" w14:textId="77777777" w:rsidR="00C5782D" w:rsidRDefault="00C5782D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444CDC1" w14:textId="77777777" w:rsidR="00C5782D" w:rsidRDefault="00C5782D" w:rsidP="0090320C">
            <w:r>
              <w:rPr>
                <w:sz w:val="16"/>
                <w:szCs w:val="16"/>
              </w:rPr>
              <w:t>0639</w:t>
            </w:r>
          </w:p>
        </w:tc>
        <w:tc>
          <w:tcPr>
            <w:tcW w:w="517" w:type="dxa"/>
          </w:tcPr>
          <w:p w14:paraId="2E9627E0" w14:textId="77777777" w:rsidR="00C5782D" w:rsidRDefault="00C5782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849025" w14:textId="77777777" w:rsidR="00C5782D" w:rsidRDefault="00C5782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9AB820" w14:textId="77777777" w:rsidR="00C5782D" w:rsidRDefault="00C5782D" w:rsidP="0090320C">
            <w:r>
              <w:rPr>
                <w:sz w:val="16"/>
                <w:szCs w:val="16"/>
              </w:rPr>
              <w:t>Correction CR for TS 38.101-4 on Rel-18 FR2 HST demodulation requirements</w:t>
            </w:r>
          </w:p>
        </w:tc>
        <w:tc>
          <w:tcPr>
            <w:tcW w:w="517" w:type="dxa"/>
          </w:tcPr>
          <w:p w14:paraId="7B9697E9" w14:textId="77777777" w:rsidR="00C5782D" w:rsidRDefault="00C5782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4EC240" w14:textId="77777777" w:rsidR="00C5782D" w:rsidRDefault="00C5782D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77EEDC9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B751E5F" w14:textId="77777777" w:rsidR="00C5782D" w:rsidRDefault="00C5782D" w:rsidP="0090320C">
            <w:r>
              <w:rPr>
                <w:sz w:val="16"/>
                <w:szCs w:val="16"/>
              </w:rPr>
              <w:t>R4-2413558</w:t>
            </w:r>
          </w:p>
        </w:tc>
        <w:tc>
          <w:tcPr>
            <w:tcW w:w="1597" w:type="dxa"/>
          </w:tcPr>
          <w:p w14:paraId="371B0126" w14:textId="77777777" w:rsidR="00C5782D" w:rsidRDefault="00C5782D" w:rsidP="0090320C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207D218" w14:textId="77777777" w:rsidR="00C5782D" w:rsidRDefault="00C5782D" w:rsidP="0090320C">
            <w:r>
              <w:rPr>
                <w:sz w:val="16"/>
                <w:szCs w:val="16"/>
              </w:rPr>
              <w:t>NR_HST_FR2_enh-Perf</w:t>
            </w:r>
          </w:p>
        </w:tc>
        <w:tc>
          <w:tcPr>
            <w:tcW w:w="2323" w:type="dxa"/>
          </w:tcPr>
          <w:p w14:paraId="21139A8B" w14:textId="77777777" w:rsidR="00C5782D" w:rsidRDefault="00C5782D" w:rsidP="0090320C">
            <w:r>
              <w:rPr>
                <w:sz w:val="16"/>
                <w:szCs w:val="16"/>
              </w:rPr>
              <w:t>7.1.1.3, 7.2.2.2.8, 7.2A.2.2</w:t>
            </w:r>
          </w:p>
        </w:tc>
        <w:tc>
          <w:tcPr>
            <w:tcW w:w="998" w:type="dxa"/>
          </w:tcPr>
          <w:p w14:paraId="081C8657" w14:textId="77777777" w:rsidR="00C5782D" w:rsidRDefault="00C5782D" w:rsidP="0090320C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C5782D" w14:paraId="43E9CDCB" w14:textId="77777777" w:rsidTr="0090320C">
        <w:tc>
          <w:tcPr>
            <w:tcW w:w="879" w:type="dxa"/>
          </w:tcPr>
          <w:p w14:paraId="2B666657" w14:textId="77777777" w:rsidR="00C5782D" w:rsidRDefault="00C5782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270D6EC" w14:textId="77777777" w:rsidR="00C5782D" w:rsidRDefault="00C5782D" w:rsidP="0090320C">
            <w:r>
              <w:rPr>
                <w:sz w:val="16"/>
                <w:szCs w:val="16"/>
              </w:rPr>
              <w:t>4740</w:t>
            </w:r>
          </w:p>
        </w:tc>
        <w:tc>
          <w:tcPr>
            <w:tcW w:w="517" w:type="dxa"/>
          </w:tcPr>
          <w:p w14:paraId="0DF1E1DF" w14:textId="77777777" w:rsidR="00C5782D" w:rsidRDefault="00C5782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72DC17" w14:textId="77777777" w:rsidR="00C5782D" w:rsidRDefault="00C5782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721B0C" w14:textId="77777777" w:rsidR="00C5782D" w:rsidRDefault="00C5782D" w:rsidP="0090320C">
            <w:r>
              <w:rPr>
                <w:sz w:val="16"/>
                <w:szCs w:val="16"/>
              </w:rPr>
              <w:t>(NR_HST_FR2) CR to 38.133 on HST FR2 RRM Performance Corrections</w:t>
            </w:r>
          </w:p>
        </w:tc>
        <w:tc>
          <w:tcPr>
            <w:tcW w:w="517" w:type="dxa"/>
          </w:tcPr>
          <w:p w14:paraId="0C847A26" w14:textId="77777777" w:rsidR="00C5782D" w:rsidRDefault="00C5782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4EAEAA" w14:textId="77777777" w:rsidR="00C5782D" w:rsidRDefault="00C5782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28F85B3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7090AFA" w14:textId="77777777" w:rsidR="00C5782D" w:rsidRDefault="00C5782D" w:rsidP="0090320C">
            <w:r>
              <w:rPr>
                <w:sz w:val="16"/>
                <w:szCs w:val="16"/>
              </w:rPr>
              <w:t>R4-2413932</w:t>
            </w:r>
          </w:p>
        </w:tc>
        <w:tc>
          <w:tcPr>
            <w:tcW w:w="1597" w:type="dxa"/>
          </w:tcPr>
          <w:p w14:paraId="60F708B0" w14:textId="77777777" w:rsidR="00C5782D" w:rsidRDefault="00C5782D" w:rsidP="0090320C">
            <w:r>
              <w:rPr>
                <w:sz w:val="16"/>
                <w:szCs w:val="16"/>
              </w:rPr>
              <w:t>Nokia, Samsung</w:t>
            </w:r>
          </w:p>
        </w:tc>
        <w:tc>
          <w:tcPr>
            <w:tcW w:w="1122" w:type="dxa"/>
          </w:tcPr>
          <w:p w14:paraId="0015290C" w14:textId="77777777" w:rsidR="00C5782D" w:rsidRDefault="00C5782D" w:rsidP="0090320C">
            <w:r>
              <w:rPr>
                <w:sz w:val="16"/>
                <w:szCs w:val="16"/>
              </w:rPr>
              <w:t>NR_HST_FR2</w:t>
            </w:r>
          </w:p>
        </w:tc>
        <w:tc>
          <w:tcPr>
            <w:tcW w:w="2323" w:type="dxa"/>
          </w:tcPr>
          <w:p w14:paraId="46D4746C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831C84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</w:tr>
      <w:tr w:rsidR="00C5782D" w14:paraId="70BAF393" w14:textId="77777777" w:rsidTr="0090320C">
        <w:tc>
          <w:tcPr>
            <w:tcW w:w="879" w:type="dxa"/>
          </w:tcPr>
          <w:p w14:paraId="7B88B66A" w14:textId="77777777" w:rsidR="00C5782D" w:rsidRDefault="00C5782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6CB0043" w14:textId="77777777" w:rsidR="00C5782D" w:rsidRDefault="00C5782D" w:rsidP="0090320C">
            <w:r>
              <w:rPr>
                <w:sz w:val="16"/>
                <w:szCs w:val="16"/>
              </w:rPr>
              <w:t>4741</w:t>
            </w:r>
          </w:p>
        </w:tc>
        <w:tc>
          <w:tcPr>
            <w:tcW w:w="517" w:type="dxa"/>
          </w:tcPr>
          <w:p w14:paraId="74D5D8A3" w14:textId="77777777" w:rsidR="00C5782D" w:rsidRDefault="00C5782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E4DE4C" w14:textId="77777777" w:rsidR="00C5782D" w:rsidRDefault="00C5782D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30F7D4" w14:textId="77777777" w:rsidR="00C5782D" w:rsidRDefault="00C5782D" w:rsidP="0090320C">
            <w:r>
              <w:rPr>
                <w:sz w:val="16"/>
                <w:szCs w:val="16"/>
              </w:rPr>
              <w:t>(NR_HST_FR2) CR to 38.133 with corrections and missing RRM parameters</w:t>
            </w:r>
          </w:p>
        </w:tc>
        <w:tc>
          <w:tcPr>
            <w:tcW w:w="517" w:type="dxa"/>
          </w:tcPr>
          <w:p w14:paraId="76A06145" w14:textId="77777777" w:rsidR="00C5782D" w:rsidRDefault="00C5782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C08B6E" w14:textId="77777777" w:rsidR="00C5782D" w:rsidRDefault="00C5782D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52B1BC13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788F8D4" w14:textId="77777777" w:rsidR="00C5782D" w:rsidRDefault="00C5782D" w:rsidP="0090320C">
            <w:r>
              <w:rPr>
                <w:sz w:val="16"/>
                <w:szCs w:val="16"/>
              </w:rPr>
              <w:t>R4-2413917</w:t>
            </w:r>
          </w:p>
        </w:tc>
        <w:tc>
          <w:tcPr>
            <w:tcW w:w="1597" w:type="dxa"/>
          </w:tcPr>
          <w:p w14:paraId="2CBE91EB" w14:textId="77777777" w:rsidR="00C5782D" w:rsidRDefault="00C5782D" w:rsidP="0090320C">
            <w:r>
              <w:rPr>
                <w:sz w:val="16"/>
                <w:szCs w:val="16"/>
              </w:rPr>
              <w:t>Nokia, Samsung</w:t>
            </w:r>
          </w:p>
        </w:tc>
        <w:tc>
          <w:tcPr>
            <w:tcW w:w="1122" w:type="dxa"/>
          </w:tcPr>
          <w:p w14:paraId="25F0A0FD" w14:textId="77777777" w:rsidR="00C5782D" w:rsidRDefault="00C5782D" w:rsidP="0090320C">
            <w:r>
              <w:rPr>
                <w:sz w:val="16"/>
                <w:szCs w:val="16"/>
              </w:rPr>
              <w:t>NR_HST_FR2</w:t>
            </w:r>
          </w:p>
        </w:tc>
        <w:tc>
          <w:tcPr>
            <w:tcW w:w="2323" w:type="dxa"/>
          </w:tcPr>
          <w:p w14:paraId="1B5CE1BB" w14:textId="77777777" w:rsidR="00C5782D" w:rsidRDefault="00C5782D" w:rsidP="0090320C">
            <w:r>
              <w:rPr>
                <w:sz w:val="16"/>
                <w:szCs w:val="16"/>
              </w:rPr>
              <w:t>9.2.5, 9.2.6, A.7.5.8.3.1, B.1.2</w:t>
            </w:r>
          </w:p>
        </w:tc>
        <w:tc>
          <w:tcPr>
            <w:tcW w:w="998" w:type="dxa"/>
          </w:tcPr>
          <w:p w14:paraId="554C71EA" w14:textId="77777777" w:rsidR="00C5782D" w:rsidRDefault="00C5782D" w:rsidP="0090320C">
            <w:r>
              <w:rPr>
                <w:sz w:val="16"/>
                <w:szCs w:val="16"/>
              </w:rPr>
              <w:t>TS 38.533</w:t>
            </w:r>
          </w:p>
        </w:tc>
      </w:tr>
      <w:tr w:rsidR="00C5782D" w14:paraId="3DE3BEE5" w14:textId="77777777" w:rsidTr="0090320C">
        <w:tc>
          <w:tcPr>
            <w:tcW w:w="879" w:type="dxa"/>
          </w:tcPr>
          <w:p w14:paraId="4F1F38E0" w14:textId="77777777" w:rsidR="00C5782D" w:rsidRDefault="00C5782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BD5C78E" w14:textId="77777777" w:rsidR="00C5782D" w:rsidRDefault="00C5782D" w:rsidP="0090320C">
            <w:r>
              <w:rPr>
                <w:sz w:val="16"/>
                <w:szCs w:val="16"/>
              </w:rPr>
              <w:t>4742</w:t>
            </w:r>
          </w:p>
        </w:tc>
        <w:tc>
          <w:tcPr>
            <w:tcW w:w="517" w:type="dxa"/>
          </w:tcPr>
          <w:p w14:paraId="53559F27" w14:textId="77777777" w:rsidR="00C5782D" w:rsidRDefault="00C5782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C76BB8" w14:textId="77777777" w:rsidR="00C5782D" w:rsidRDefault="00C5782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7C2F6E" w14:textId="77777777" w:rsidR="00C5782D" w:rsidRDefault="00C5782D" w:rsidP="0090320C">
            <w:r>
              <w:rPr>
                <w:sz w:val="16"/>
                <w:szCs w:val="16"/>
              </w:rPr>
              <w:t>(NR_HST_FR2) CR to 38.133 with corrections and missing RRM parameters</w:t>
            </w:r>
          </w:p>
        </w:tc>
        <w:tc>
          <w:tcPr>
            <w:tcW w:w="517" w:type="dxa"/>
          </w:tcPr>
          <w:p w14:paraId="66349B00" w14:textId="77777777" w:rsidR="00C5782D" w:rsidRDefault="00C5782D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B2B3B93" w14:textId="77777777" w:rsidR="00C5782D" w:rsidRDefault="00C5782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4993173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40AC159" w14:textId="77777777" w:rsidR="00C5782D" w:rsidRDefault="00C5782D" w:rsidP="0090320C">
            <w:r>
              <w:rPr>
                <w:sz w:val="16"/>
                <w:szCs w:val="16"/>
              </w:rPr>
              <w:t>R4-2412020</w:t>
            </w:r>
          </w:p>
        </w:tc>
        <w:tc>
          <w:tcPr>
            <w:tcW w:w="1597" w:type="dxa"/>
          </w:tcPr>
          <w:p w14:paraId="3BA8527E" w14:textId="77777777" w:rsidR="00C5782D" w:rsidRDefault="00C5782D" w:rsidP="0090320C">
            <w:r>
              <w:rPr>
                <w:sz w:val="16"/>
                <w:szCs w:val="16"/>
              </w:rPr>
              <w:t>Nokia, Samsung</w:t>
            </w:r>
          </w:p>
        </w:tc>
        <w:tc>
          <w:tcPr>
            <w:tcW w:w="1122" w:type="dxa"/>
          </w:tcPr>
          <w:p w14:paraId="43717979" w14:textId="77777777" w:rsidR="00C5782D" w:rsidRDefault="00C5782D" w:rsidP="0090320C">
            <w:r>
              <w:rPr>
                <w:sz w:val="16"/>
                <w:szCs w:val="16"/>
              </w:rPr>
              <w:t>NR_HST_FR2</w:t>
            </w:r>
          </w:p>
        </w:tc>
        <w:tc>
          <w:tcPr>
            <w:tcW w:w="2323" w:type="dxa"/>
          </w:tcPr>
          <w:p w14:paraId="734DFEA8" w14:textId="77777777" w:rsidR="00C5782D" w:rsidRDefault="00C5782D" w:rsidP="0090320C">
            <w:r>
              <w:rPr>
                <w:sz w:val="16"/>
                <w:szCs w:val="16"/>
              </w:rPr>
              <w:t>9.2.5, 9.2.6, A.7.5.8.3.1, B.1.2</w:t>
            </w:r>
          </w:p>
        </w:tc>
        <w:tc>
          <w:tcPr>
            <w:tcW w:w="998" w:type="dxa"/>
          </w:tcPr>
          <w:p w14:paraId="122F5BDC" w14:textId="77777777" w:rsidR="00C5782D" w:rsidRDefault="00C5782D" w:rsidP="0090320C">
            <w:r>
              <w:rPr>
                <w:sz w:val="16"/>
                <w:szCs w:val="16"/>
              </w:rPr>
              <w:t>TS 38.533</w:t>
            </w:r>
          </w:p>
        </w:tc>
      </w:tr>
      <w:tr w:rsidR="00C5782D" w14:paraId="655ECFC7" w14:textId="77777777" w:rsidTr="0090320C">
        <w:tc>
          <w:tcPr>
            <w:tcW w:w="879" w:type="dxa"/>
          </w:tcPr>
          <w:p w14:paraId="651F24F7" w14:textId="77777777" w:rsidR="00C5782D" w:rsidRDefault="00C5782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6DA0666" w14:textId="77777777" w:rsidR="00C5782D" w:rsidRDefault="00C5782D" w:rsidP="0090320C">
            <w:r>
              <w:rPr>
                <w:sz w:val="16"/>
                <w:szCs w:val="16"/>
              </w:rPr>
              <w:t>4772</w:t>
            </w:r>
          </w:p>
        </w:tc>
        <w:tc>
          <w:tcPr>
            <w:tcW w:w="517" w:type="dxa"/>
          </w:tcPr>
          <w:p w14:paraId="25345BC3" w14:textId="77777777" w:rsidR="00C5782D" w:rsidRDefault="00C5782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B1001C" w14:textId="77777777" w:rsidR="00C5782D" w:rsidRDefault="00C5782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55E1BD1" w14:textId="77777777" w:rsidR="00C5782D" w:rsidRDefault="00C5782D" w:rsidP="0090320C">
            <w:r>
              <w:rPr>
                <w:sz w:val="16"/>
                <w:szCs w:val="16"/>
              </w:rPr>
              <w:t>(NR_MC_enh-Perf) Correction to Rel-18 UL Tx switching test cases_R18</w:t>
            </w:r>
          </w:p>
        </w:tc>
        <w:tc>
          <w:tcPr>
            <w:tcW w:w="517" w:type="dxa"/>
          </w:tcPr>
          <w:p w14:paraId="365E257A" w14:textId="77777777" w:rsidR="00C5782D" w:rsidRDefault="00C5782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D0793C" w14:textId="77777777" w:rsidR="00C5782D" w:rsidRDefault="00C5782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CC7CA50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7A93EE5" w14:textId="77777777" w:rsidR="00C5782D" w:rsidRDefault="00C5782D" w:rsidP="0090320C">
            <w:r>
              <w:rPr>
                <w:sz w:val="16"/>
                <w:szCs w:val="16"/>
              </w:rPr>
              <w:t>R4-2413940</w:t>
            </w:r>
          </w:p>
        </w:tc>
        <w:tc>
          <w:tcPr>
            <w:tcW w:w="1597" w:type="dxa"/>
          </w:tcPr>
          <w:p w14:paraId="32DEBD3F" w14:textId="77777777" w:rsidR="00C5782D" w:rsidRDefault="00C5782D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60EDCA6" w14:textId="77777777" w:rsidR="00C5782D" w:rsidRDefault="00C5782D" w:rsidP="0090320C">
            <w:r>
              <w:rPr>
                <w:sz w:val="16"/>
                <w:szCs w:val="16"/>
              </w:rPr>
              <w:t>NR_MC_enh-Perf</w:t>
            </w:r>
          </w:p>
        </w:tc>
        <w:tc>
          <w:tcPr>
            <w:tcW w:w="2323" w:type="dxa"/>
          </w:tcPr>
          <w:p w14:paraId="2333A014" w14:textId="77777777" w:rsidR="00C5782D" w:rsidRDefault="00C5782D" w:rsidP="0090320C">
            <w:r>
              <w:rPr>
                <w:sz w:val="16"/>
                <w:szCs w:val="16"/>
              </w:rPr>
              <w:t>A.6.5.7D.1, A.6.5.7D.3</w:t>
            </w:r>
          </w:p>
        </w:tc>
        <w:tc>
          <w:tcPr>
            <w:tcW w:w="998" w:type="dxa"/>
          </w:tcPr>
          <w:p w14:paraId="0E90D598" w14:textId="77777777" w:rsidR="00C5782D" w:rsidRDefault="00C5782D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C5782D" w14:paraId="188C370E" w14:textId="77777777" w:rsidTr="0090320C">
        <w:tc>
          <w:tcPr>
            <w:tcW w:w="879" w:type="dxa"/>
          </w:tcPr>
          <w:p w14:paraId="015601E7" w14:textId="77777777" w:rsidR="00C5782D" w:rsidRDefault="00C5782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B93B104" w14:textId="77777777" w:rsidR="00C5782D" w:rsidRDefault="00C5782D" w:rsidP="0090320C">
            <w:r>
              <w:rPr>
                <w:sz w:val="16"/>
                <w:szCs w:val="16"/>
              </w:rPr>
              <w:t>4794</w:t>
            </w:r>
          </w:p>
        </w:tc>
        <w:tc>
          <w:tcPr>
            <w:tcW w:w="517" w:type="dxa"/>
          </w:tcPr>
          <w:p w14:paraId="4BFAC5D6" w14:textId="77777777" w:rsidR="00C5782D" w:rsidRDefault="00C5782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8490CF" w14:textId="77777777" w:rsidR="00C5782D" w:rsidRDefault="00C5782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EB44EE1" w14:textId="77777777" w:rsidR="00C5782D" w:rsidRDefault="00C5782D" w:rsidP="0090320C">
            <w:r>
              <w:rPr>
                <w:sz w:val="16"/>
                <w:szCs w:val="16"/>
              </w:rPr>
              <w:t>Update DCI based BWP switch delay on multiple CCs in multi-carrier enhancement</w:t>
            </w:r>
          </w:p>
        </w:tc>
        <w:tc>
          <w:tcPr>
            <w:tcW w:w="517" w:type="dxa"/>
          </w:tcPr>
          <w:p w14:paraId="16430D58" w14:textId="77777777" w:rsidR="00C5782D" w:rsidRDefault="00C5782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63A956" w14:textId="77777777" w:rsidR="00C5782D" w:rsidRDefault="00C5782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B63FCD7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5E7B193" w14:textId="77777777" w:rsidR="00C5782D" w:rsidRDefault="00C5782D" w:rsidP="0090320C">
            <w:r>
              <w:rPr>
                <w:sz w:val="16"/>
                <w:szCs w:val="16"/>
              </w:rPr>
              <w:t>R4-2412215</w:t>
            </w:r>
          </w:p>
        </w:tc>
        <w:tc>
          <w:tcPr>
            <w:tcW w:w="1597" w:type="dxa"/>
          </w:tcPr>
          <w:p w14:paraId="64943CC7" w14:textId="77777777" w:rsidR="00C5782D" w:rsidRDefault="00C5782D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5EC791C" w14:textId="77777777" w:rsidR="00C5782D" w:rsidRDefault="00C5782D" w:rsidP="0090320C">
            <w:r>
              <w:rPr>
                <w:sz w:val="16"/>
                <w:szCs w:val="16"/>
              </w:rPr>
              <w:t>NR_MC_enh-Core</w:t>
            </w:r>
          </w:p>
        </w:tc>
        <w:tc>
          <w:tcPr>
            <w:tcW w:w="2323" w:type="dxa"/>
          </w:tcPr>
          <w:p w14:paraId="7BEEE057" w14:textId="77777777" w:rsidR="00C5782D" w:rsidRDefault="00C5782D" w:rsidP="0090320C">
            <w:r>
              <w:rPr>
                <w:sz w:val="16"/>
                <w:szCs w:val="16"/>
              </w:rPr>
              <w:t>8.6.2A</w:t>
            </w:r>
          </w:p>
        </w:tc>
        <w:tc>
          <w:tcPr>
            <w:tcW w:w="998" w:type="dxa"/>
          </w:tcPr>
          <w:p w14:paraId="16215A27" w14:textId="77777777" w:rsidR="00C5782D" w:rsidRDefault="00C5782D" w:rsidP="0090320C">
            <w:r>
              <w:rPr>
                <w:sz w:val="16"/>
                <w:szCs w:val="16"/>
              </w:rPr>
              <w:t xml:space="preserve">TS/TR ... CR ... ; TS38.533;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C5782D" w14:paraId="2C9A7F50" w14:textId="77777777" w:rsidTr="0090320C">
        <w:tc>
          <w:tcPr>
            <w:tcW w:w="879" w:type="dxa"/>
          </w:tcPr>
          <w:p w14:paraId="5628BFFE" w14:textId="77777777" w:rsidR="00C5782D" w:rsidRDefault="00C5782D" w:rsidP="009032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45A5E0B" w14:textId="77777777" w:rsidR="00C5782D" w:rsidRDefault="00C5782D" w:rsidP="0090320C">
            <w:r>
              <w:rPr>
                <w:sz w:val="16"/>
                <w:szCs w:val="16"/>
              </w:rPr>
              <w:t>4795</w:t>
            </w:r>
          </w:p>
        </w:tc>
        <w:tc>
          <w:tcPr>
            <w:tcW w:w="517" w:type="dxa"/>
          </w:tcPr>
          <w:p w14:paraId="49D6C5FB" w14:textId="77777777" w:rsidR="00C5782D" w:rsidRDefault="00C5782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75FCEF" w14:textId="77777777" w:rsidR="00C5782D" w:rsidRDefault="00C5782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7532FD" w14:textId="77777777" w:rsidR="00C5782D" w:rsidRDefault="00C5782D" w:rsidP="0090320C">
            <w:r>
              <w:rPr>
                <w:sz w:val="16"/>
                <w:szCs w:val="16"/>
              </w:rPr>
              <w:t>Correction on test case of Cell reselection to FR2 inter-frequency NR case</w:t>
            </w:r>
          </w:p>
        </w:tc>
        <w:tc>
          <w:tcPr>
            <w:tcW w:w="517" w:type="dxa"/>
          </w:tcPr>
          <w:p w14:paraId="37320FC4" w14:textId="77777777" w:rsidR="00C5782D" w:rsidRDefault="00C5782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93B5C9" w14:textId="77777777" w:rsidR="00C5782D" w:rsidRDefault="00C5782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BB1A2DB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8C1864C" w14:textId="77777777" w:rsidR="00C5782D" w:rsidRDefault="00C5782D" w:rsidP="0090320C">
            <w:r>
              <w:rPr>
                <w:sz w:val="16"/>
                <w:szCs w:val="16"/>
              </w:rPr>
              <w:t>R4-2412216</w:t>
            </w:r>
          </w:p>
        </w:tc>
        <w:tc>
          <w:tcPr>
            <w:tcW w:w="1597" w:type="dxa"/>
          </w:tcPr>
          <w:p w14:paraId="2349EA2D" w14:textId="77777777" w:rsidR="00C5782D" w:rsidRDefault="00C5782D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5A98EA5" w14:textId="77777777" w:rsidR="00C5782D" w:rsidRDefault="00C5782D" w:rsidP="0090320C">
            <w:r>
              <w:rPr>
                <w:sz w:val="16"/>
                <w:szCs w:val="16"/>
              </w:rPr>
              <w:t>NR_HST_FR2_enh-Perf</w:t>
            </w:r>
          </w:p>
        </w:tc>
        <w:tc>
          <w:tcPr>
            <w:tcW w:w="2323" w:type="dxa"/>
          </w:tcPr>
          <w:p w14:paraId="34D24907" w14:textId="77777777" w:rsidR="00C5782D" w:rsidRDefault="00C5782D" w:rsidP="0090320C">
            <w:r>
              <w:rPr>
                <w:sz w:val="16"/>
                <w:szCs w:val="16"/>
              </w:rPr>
              <w:t>A.7.1.1.8</w:t>
            </w:r>
          </w:p>
        </w:tc>
        <w:tc>
          <w:tcPr>
            <w:tcW w:w="998" w:type="dxa"/>
          </w:tcPr>
          <w:p w14:paraId="02485967" w14:textId="77777777" w:rsidR="00C5782D" w:rsidRDefault="00C5782D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C5782D" w14:paraId="250D215C" w14:textId="77777777" w:rsidTr="0090320C">
        <w:tc>
          <w:tcPr>
            <w:tcW w:w="879" w:type="dxa"/>
          </w:tcPr>
          <w:p w14:paraId="3E12F110" w14:textId="77777777" w:rsidR="00C5782D" w:rsidRDefault="00C5782D" w:rsidP="0090320C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77B6CADA" w14:textId="77777777" w:rsidR="00C5782D" w:rsidRDefault="00C5782D" w:rsidP="0090320C"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 w14:paraId="3A90F772" w14:textId="77777777" w:rsidR="00C5782D" w:rsidRDefault="00C5782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7199C4" w14:textId="77777777" w:rsidR="00C5782D" w:rsidRDefault="00C5782D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24EDBD" w14:textId="77777777" w:rsidR="00C5782D" w:rsidRDefault="00C5782D" w:rsidP="0090320C">
            <w:r>
              <w:rPr>
                <w:sz w:val="16"/>
                <w:szCs w:val="16"/>
              </w:rPr>
              <w:t>(NR_IAB-Perf) CR to 38.176-1 Correction on the IAB requirement</w:t>
            </w:r>
          </w:p>
        </w:tc>
        <w:tc>
          <w:tcPr>
            <w:tcW w:w="517" w:type="dxa"/>
          </w:tcPr>
          <w:p w14:paraId="36C136F7" w14:textId="77777777" w:rsidR="00C5782D" w:rsidRDefault="00C5782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666A43" w14:textId="77777777" w:rsidR="00C5782D" w:rsidRDefault="00C5782D" w:rsidP="009032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D075F96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EEACFC4" w14:textId="77777777" w:rsidR="00C5782D" w:rsidRDefault="00C5782D" w:rsidP="0090320C">
            <w:r>
              <w:rPr>
                <w:sz w:val="16"/>
                <w:szCs w:val="16"/>
              </w:rPr>
              <w:t>R4-2413550</w:t>
            </w:r>
          </w:p>
        </w:tc>
        <w:tc>
          <w:tcPr>
            <w:tcW w:w="1597" w:type="dxa"/>
          </w:tcPr>
          <w:p w14:paraId="0131569E" w14:textId="77777777" w:rsidR="00C5782D" w:rsidRDefault="00C5782D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CD498A7" w14:textId="77777777" w:rsidR="00C5782D" w:rsidRDefault="00C5782D" w:rsidP="0090320C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62F133C8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5C6149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</w:tr>
      <w:tr w:rsidR="00C5782D" w14:paraId="630086EF" w14:textId="77777777" w:rsidTr="0090320C">
        <w:tc>
          <w:tcPr>
            <w:tcW w:w="879" w:type="dxa"/>
          </w:tcPr>
          <w:p w14:paraId="03C59939" w14:textId="77777777" w:rsidR="00C5782D" w:rsidRDefault="00C5782D" w:rsidP="0090320C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4E93C82B" w14:textId="77777777" w:rsidR="00C5782D" w:rsidRDefault="00C5782D" w:rsidP="0090320C"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 w14:paraId="1672F6C3" w14:textId="77777777" w:rsidR="00C5782D" w:rsidRDefault="00C5782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7141D9" w14:textId="77777777" w:rsidR="00C5782D" w:rsidRDefault="00C5782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F805B6" w14:textId="77777777" w:rsidR="00C5782D" w:rsidRDefault="00C5782D" w:rsidP="0090320C">
            <w:r>
              <w:rPr>
                <w:sz w:val="16"/>
                <w:szCs w:val="16"/>
              </w:rPr>
              <w:t>CR to 38.176-1: Correction on mIAB-MT requirement</w:t>
            </w:r>
          </w:p>
        </w:tc>
        <w:tc>
          <w:tcPr>
            <w:tcW w:w="517" w:type="dxa"/>
          </w:tcPr>
          <w:p w14:paraId="57FFF5D3" w14:textId="77777777" w:rsidR="00C5782D" w:rsidRDefault="00C5782D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1869046" w14:textId="77777777" w:rsidR="00C5782D" w:rsidRDefault="00C5782D" w:rsidP="0090320C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2598121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EBBB590" w14:textId="77777777" w:rsidR="00C5782D" w:rsidRDefault="00C5782D" w:rsidP="0090320C">
            <w:r>
              <w:rPr>
                <w:sz w:val="16"/>
                <w:szCs w:val="16"/>
              </w:rPr>
              <w:t>R4-2412156</w:t>
            </w:r>
          </w:p>
        </w:tc>
        <w:tc>
          <w:tcPr>
            <w:tcW w:w="1597" w:type="dxa"/>
          </w:tcPr>
          <w:p w14:paraId="323148C7" w14:textId="77777777" w:rsidR="00C5782D" w:rsidRDefault="00C5782D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7C1D0B0" w14:textId="77777777" w:rsidR="00C5782D" w:rsidRDefault="00C5782D" w:rsidP="0090320C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516FB3F9" w14:textId="77777777" w:rsidR="00C5782D" w:rsidRDefault="00C5782D" w:rsidP="0090320C">
            <w:r>
              <w:rPr>
                <w:sz w:val="16"/>
                <w:szCs w:val="16"/>
              </w:rPr>
              <w:t>A.3.5</w:t>
            </w:r>
          </w:p>
        </w:tc>
        <w:tc>
          <w:tcPr>
            <w:tcW w:w="998" w:type="dxa"/>
          </w:tcPr>
          <w:p w14:paraId="45582E99" w14:textId="77777777" w:rsidR="00C5782D" w:rsidRDefault="00C5782D" w:rsidP="0090320C">
            <w:r>
              <w:rPr>
                <w:sz w:val="16"/>
                <w:szCs w:val="16"/>
              </w:rPr>
              <w:t xml:space="preserve">TS/TR ... CR ... ; TS/TR … CR… ; TS/TR ... CR ... </w:t>
            </w:r>
          </w:p>
        </w:tc>
      </w:tr>
      <w:tr w:rsidR="00C5782D" w14:paraId="237471B8" w14:textId="77777777" w:rsidTr="0090320C">
        <w:tc>
          <w:tcPr>
            <w:tcW w:w="879" w:type="dxa"/>
          </w:tcPr>
          <w:p w14:paraId="2645797C" w14:textId="77777777" w:rsidR="00C5782D" w:rsidRDefault="00C5782D" w:rsidP="0090320C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52524AC9" w14:textId="77777777" w:rsidR="00C5782D" w:rsidRDefault="00C5782D" w:rsidP="0090320C"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 w14:paraId="3A0BD876" w14:textId="77777777" w:rsidR="00C5782D" w:rsidRDefault="00C5782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7BFFBB" w14:textId="77777777" w:rsidR="00C5782D" w:rsidRDefault="00C5782D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70E931B" w14:textId="77777777" w:rsidR="00C5782D" w:rsidRDefault="00C5782D" w:rsidP="0090320C">
            <w:r>
              <w:rPr>
                <w:sz w:val="16"/>
                <w:szCs w:val="16"/>
              </w:rPr>
              <w:t>(NR_IAB-Perf) CR to 38.176-2: Correction of ACLR absolute limit and OBUE limit</w:t>
            </w:r>
          </w:p>
        </w:tc>
        <w:tc>
          <w:tcPr>
            <w:tcW w:w="517" w:type="dxa"/>
          </w:tcPr>
          <w:p w14:paraId="052E5B7D" w14:textId="77777777" w:rsidR="00C5782D" w:rsidRDefault="00C5782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787472" w14:textId="77777777" w:rsidR="00C5782D" w:rsidRDefault="00C5782D" w:rsidP="0090320C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 w14:paraId="4E180F6E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C14DCE2" w14:textId="77777777" w:rsidR="00C5782D" w:rsidRDefault="00C5782D" w:rsidP="0090320C">
            <w:r>
              <w:rPr>
                <w:sz w:val="16"/>
                <w:szCs w:val="16"/>
              </w:rPr>
              <w:t>R4-2413571</w:t>
            </w:r>
          </w:p>
        </w:tc>
        <w:tc>
          <w:tcPr>
            <w:tcW w:w="1597" w:type="dxa"/>
          </w:tcPr>
          <w:p w14:paraId="176A8F7D" w14:textId="77777777" w:rsidR="00C5782D" w:rsidRDefault="00C5782D" w:rsidP="0090320C">
            <w:r>
              <w:rPr>
                <w:sz w:val="16"/>
                <w:szCs w:val="16"/>
              </w:rPr>
              <w:t>NEC, Ericsson</w:t>
            </w:r>
          </w:p>
        </w:tc>
        <w:tc>
          <w:tcPr>
            <w:tcW w:w="1122" w:type="dxa"/>
          </w:tcPr>
          <w:p w14:paraId="6E0F6987" w14:textId="77777777" w:rsidR="00C5782D" w:rsidRDefault="00C5782D" w:rsidP="0090320C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605045F2" w14:textId="77777777" w:rsidR="00C5782D" w:rsidRDefault="00C5782D" w:rsidP="0090320C">
            <w:r>
              <w:rPr>
                <w:sz w:val="16"/>
                <w:szCs w:val="16"/>
              </w:rPr>
              <w:t>6.7.3.5.1, 6.7.4.5.1.1, 6.7.4.5.1.2, 6.7.4.5.3</w:t>
            </w:r>
          </w:p>
        </w:tc>
        <w:tc>
          <w:tcPr>
            <w:tcW w:w="998" w:type="dxa"/>
          </w:tcPr>
          <w:p w14:paraId="02982FF5" w14:textId="77777777" w:rsidR="00C5782D" w:rsidRDefault="00C5782D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5782D" w14:paraId="48B85989" w14:textId="77777777" w:rsidTr="0090320C">
        <w:tc>
          <w:tcPr>
            <w:tcW w:w="879" w:type="dxa"/>
          </w:tcPr>
          <w:p w14:paraId="453B5DA9" w14:textId="77777777" w:rsidR="00C5782D" w:rsidRDefault="00C5782D" w:rsidP="0090320C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1185079F" w14:textId="77777777" w:rsidR="00C5782D" w:rsidRDefault="00C5782D" w:rsidP="0090320C"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 w14:paraId="37820F77" w14:textId="77777777" w:rsidR="00C5782D" w:rsidRDefault="00C5782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98249F" w14:textId="77777777" w:rsidR="00C5782D" w:rsidRDefault="00C5782D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C199D0" w14:textId="77777777" w:rsidR="00C5782D" w:rsidRDefault="00C5782D" w:rsidP="0090320C">
            <w:r>
              <w:rPr>
                <w:sz w:val="16"/>
                <w:szCs w:val="16"/>
              </w:rPr>
              <w:t>(NR_IAB-Perf) CR to 38.176-2: Correction of ACLR absolute limit and OBUE limit</w:t>
            </w:r>
          </w:p>
        </w:tc>
        <w:tc>
          <w:tcPr>
            <w:tcW w:w="517" w:type="dxa"/>
          </w:tcPr>
          <w:p w14:paraId="7436A749" w14:textId="77777777" w:rsidR="00C5782D" w:rsidRDefault="00C5782D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FBC9CD8" w14:textId="77777777" w:rsidR="00C5782D" w:rsidRDefault="00C5782D" w:rsidP="009032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1D9F817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20F5A4F" w14:textId="77777777" w:rsidR="00C5782D" w:rsidRDefault="00C5782D" w:rsidP="0090320C">
            <w:r>
              <w:rPr>
                <w:sz w:val="16"/>
                <w:szCs w:val="16"/>
              </w:rPr>
              <w:t>R4-2412345</w:t>
            </w:r>
          </w:p>
        </w:tc>
        <w:tc>
          <w:tcPr>
            <w:tcW w:w="1597" w:type="dxa"/>
          </w:tcPr>
          <w:p w14:paraId="720834E7" w14:textId="77777777" w:rsidR="00C5782D" w:rsidRDefault="00C5782D" w:rsidP="0090320C">
            <w:r>
              <w:rPr>
                <w:sz w:val="16"/>
                <w:szCs w:val="16"/>
              </w:rPr>
              <w:t>NEC, Ericsson</w:t>
            </w:r>
          </w:p>
        </w:tc>
        <w:tc>
          <w:tcPr>
            <w:tcW w:w="1122" w:type="dxa"/>
          </w:tcPr>
          <w:p w14:paraId="3FE28890" w14:textId="77777777" w:rsidR="00C5782D" w:rsidRDefault="00C5782D" w:rsidP="0090320C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709DE5E2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890CAE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</w:tr>
      <w:tr w:rsidR="00C5782D" w14:paraId="5B634B89" w14:textId="77777777" w:rsidTr="0090320C">
        <w:tc>
          <w:tcPr>
            <w:tcW w:w="879" w:type="dxa"/>
          </w:tcPr>
          <w:p w14:paraId="634FAD04" w14:textId="77777777" w:rsidR="00C5782D" w:rsidRDefault="00C5782D" w:rsidP="0090320C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02AD60E7" w14:textId="77777777" w:rsidR="00C5782D" w:rsidRDefault="00C5782D" w:rsidP="0090320C">
            <w:r>
              <w:rPr>
                <w:sz w:val="16"/>
                <w:szCs w:val="16"/>
              </w:rPr>
              <w:t>0062</w:t>
            </w:r>
          </w:p>
        </w:tc>
        <w:tc>
          <w:tcPr>
            <w:tcW w:w="517" w:type="dxa"/>
          </w:tcPr>
          <w:p w14:paraId="506B275A" w14:textId="77777777" w:rsidR="00C5782D" w:rsidRDefault="00C5782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D192B2" w14:textId="77777777" w:rsidR="00C5782D" w:rsidRDefault="00C5782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F58FD4" w14:textId="77777777" w:rsidR="00C5782D" w:rsidRDefault="00C5782D" w:rsidP="0090320C">
            <w:r>
              <w:rPr>
                <w:sz w:val="16"/>
                <w:szCs w:val="16"/>
              </w:rPr>
              <w:t>(NR_IAB-Perf) CR to 38.176-2: Correction of ACLR absolute limit and OBUE limit</w:t>
            </w:r>
          </w:p>
        </w:tc>
        <w:tc>
          <w:tcPr>
            <w:tcW w:w="517" w:type="dxa"/>
          </w:tcPr>
          <w:p w14:paraId="629B97B3" w14:textId="77777777" w:rsidR="00C5782D" w:rsidRDefault="00C5782D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6178626" w14:textId="77777777" w:rsidR="00C5782D" w:rsidRDefault="00C5782D" w:rsidP="0090320C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F82044B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9EB9CB1" w14:textId="77777777" w:rsidR="00C5782D" w:rsidRDefault="00C5782D" w:rsidP="0090320C">
            <w:r>
              <w:rPr>
                <w:sz w:val="16"/>
                <w:szCs w:val="16"/>
              </w:rPr>
              <w:t>R4-2412346</w:t>
            </w:r>
          </w:p>
        </w:tc>
        <w:tc>
          <w:tcPr>
            <w:tcW w:w="1597" w:type="dxa"/>
          </w:tcPr>
          <w:p w14:paraId="6EE71E45" w14:textId="77777777" w:rsidR="00C5782D" w:rsidRDefault="00C5782D" w:rsidP="0090320C">
            <w:r>
              <w:rPr>
                <w:sz w:val="16"/>
                <w:szCs w:val="16"/>
              </w:rPr>
              <w:t>NEC, Ericsson</w:t>
            </w:r>
          </w:p>
        </w:tc>
        <w:tc>
          <w:tcPr>
            <w:tcW w:w="1122" w:type="dxa"/>
          </w:tcPr>
          <w:p w14:paraId="33813374" w14:textId="77777777" w:rsidR="00C5782D" w:rsidRDefault="00C5782D" w:rsidP="0090320C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7E9FC2AD" w14:textId="77777777" w:rsidR="00C5782D" w:rsidRDefault="00C5782D" w:rsidP="0090320C">
            <w:r>
              <w:rPr>
                <w:sz w:val="16"/>
                <w:szCs w:val="16"/>
              </w:rPr>
              <w:t>6.7.3.5.1, 6.7.4.5.1.1, 6.7.4.5.1.2, 6.7.4.5.3</w:t>
            </w:r>
          </w:p>
        </w:tc>
        <w:tc>
          <w:tcPr>
            <w:tcW w:w="998" w:type="dxa"/>
          </w:tcPr>
          <w:p w14:paraId="51FC695F" w14:textId="77777777" w:rsidR="00C5782D" w:rsidRDefault="00C5782D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03E23FA6" w14:textId="77777777" w:rsidR="00480259" w:rsidRDefault="00480259" w:rsidP="00480259"/>
    <w:p w14:paraId="19B07DFA" w14:textId="77777777" w:rsidR="00480259" w:rsidRDefault="00480259" w:rsidP="00480259"/>
    <w:p w14:paraId="36E1E0F9" w14:textId="2166708E" w:rsidR="00480259" w:rsidRDefault="0017494A" w:rsidP="00512C52">
      <w:pPr>
        <w:pStyle w:val="Heading2"/>
        <w:rPr>
          <w:rFonts w:cs="Arial"/>
          <w:noProof/>
        </w:rPr>
      </w:pPr>
      <w:r w:rsidRPr="0017494A">
        <w:rPr>
          <w:noProof/>
        </w:rPr>
        <w:t>RP-242168</w:t>
      </w:r>
    </w:p>
    <w:p w14:paraId="12808368" w14:textId="7B9BF4E5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7494A" w:rsidRPr="0017494A">
        <w:rPr>
          <w:rFonts w:ascii="Arial" w:hAnsi="Arial" w:cs="Arial"/>
          <w:b/>
          <w:bCs/>
        </w:rPr>
        <w:t>RAN4 CRs to Maintenance for Closed WIs/SIs for REL-18 and earlier - Batch 20</w:t>
      </w:r>
    </w:p>
    <w:p w14:paraId="673DE32D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5782D" w:rsidRPr="004E535C" w14:paraId="46696BD2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234C39C" w14:textId="77777777" w:rsidR="00C5782D" w:rsidRPr="00BF1EB6" w:rsidRDefault="00C5782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4115B5" w14:textId="77777777" w:rsidR="00C5782D" w:rsidRPr="00BF1EB6" w:rsidRDefault="00C5782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4EA9905" w14:textId="77777777" w:rsidR="00C5782D" w:rsidRPr="00BF1EB6" w:rsidRDefault="00C5782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FD2D9B" w14:textId="77777777" w:rsidR="00C5782D" w:rsidRPr="00BF1EB6" w:rsidRDefault="00C5782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9CB7683" w14:textId="77777777" w:rsidR="00C5782D" w:rsidRPr="00BF1EB6" w:rsidRDefault="00C5782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D8E6C50" w14:textId="77777777" w:rsidR="00C5782D" w:rsidRPr="00BF1EB6" w:rsidRDefault="00C5782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DE021F" w14:textId="77777777" w:rsidR="00C5782D" w:rsidRPr="00BF1EB6" w:rsidRDefault="00C5782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F04168E" w14:textId="77777777" w:rsidR="00C5782D" w:rsidRPr="00BF1EB6" w:rsidRDefault="00C5782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AE247BC" w14:textId="77777777" w:rsidR="00C5782D" w:rsidRPr="00BF1EB6" w:rsidRDefault="00C5782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5E6E4C5" w14:textId="77777777" w:rsidR="00C5782D" w:rsidRPr="00BF1EB6" w:rsidRDefault="00C5782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5E31B80" w14:textId="77777777" w:rsidR="00C5782D" w:rsidRPr="00BF1EB6" w:rsidRDefault="00C5782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4A2F7B6" w14:textId="77777777" w:rsidR="00C5782D" w:rsidRPr="00BF1EB6" w:rsidRDefault="00C5782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B05BE7C" w14:textId="77777777" w:rsidR="00C5782D" w:rsidRPr="00BF1EB6" w:rsidRDefault="00C5782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5782D" w14:paraId="3AA6A70F" w14:textId="77777777" w:rsidTr="0090320C">
        <w:tc>
          <w:tcPr>
            <w:tcW w:w="879" w:type="dxa"/>
          </w:tcPr>
          <w:p w14:paraId="555A29C9" w14:textId="77777777" w:rsidR="00C5782D" w:rsidRDefault="00C5782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F01DD55" w14:textId="77777777" w:rsidR="00C5782D" w:rsidRDefault="00C5782D" w:rsidP="0090320C">
            <w:r>
              <w:rPr>
                <w:sz w:val="16"/>
                <w:szCs w:val="16"/>
              </w:rPr>
              <w:t>4646</w:t>
            </w:r>
          </w:p>
        </w:tc>
        <w:tc>
          <w:tcPr>
            <w:tcW w:w="517" w:type="dxa"/>
          </w:tcPr>
          <w:p w14:paraId="0594F381" w14:textId="77777777" w:rsidR="00C5782D" w:rsidRDefault="00C5782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4E4573" w14:textId="77777777" w:rsidR="00C5782D" w:rsidRDefault="00C5782D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CB1F59" w14:textId="77777777" w:rsidR="00C5782D" w:rsidRDefault="00C5782D" w:rsidP="0090320C">
            <w:r>
              <w:rPr>
                <w:sz w:val="16"/>
                <w:szCs w:val="16"/>
              </w:rPr>
              <w:t>(NR_MG_enh-Core) CR on Rel-17 gap enhancements</w:t>
            </w:r>
          </w:p>
        </w:tc>
        <w:tc>
          <w:tcPr>
            <w:tcW w:w="517" w:type="dxa"/>
          </w:tcPr>
          <w:p w14:paraId="1A7E799E" w14:textId="77777777" w:rsidR="00C5782D" w:rsidRDefault="00C5782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0C658A" w14:textId="77777777" w:rsidR="00C5782D" w:rsidRDefault="00C5782D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53A00904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D86CCE6" w14:textId="77777777" w:rsidR="00C5782D" w:rsidRDefault="00C5782D" w:rsidP="0090320C">
            <w:r>
              <w:rPr>
                <w:sz w:val="16"/>
                <w:szCs w:val="16"/>
              </w:rPr>
              <w:t>R4-2413919</w:t>
            </w:r>
          </w:p>
        </w:tc>
        <w:tc>
          <w:tcPr>
            <w:tcW w:w="1597" w:type="dxa"/>
          </w:tcPr>
          <w:p w14:paraId="776F6ED0" w14:textId="77777777" w:rsidR="00C5782D" w:rsidRDefault="00C5782D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8FB2AE9" w14:textId="77777777" w:rsidR="00C5782D" w:rsidRDefault="00C5782D" w:rsidP="0090320C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26A9DE2D" w14:textId="77777777" w:rsidR="00C5782D" w:rsidRDefault="00C5782D" w:rsidP="0090320C">
            <w:r>
              <w:rPr>
                <w:sz w:val="16"/>
                <w:szCs w:val="16"/>
              </w:rPr>
              <w:t>9.1.8.1, 9.1.8.2, 9.1.9.2</w:t>
            </w:r>
          </w:p>
        </w:tc>
        <w:tc>
          <w:tcPr>
            <w:tcW w:w="998" w:type="dxa"/>
          </w:tcPr>
          <w:p w14:paraId="5DBD1A4B" w14:textId="77777777" w:rsidR="00C5782D" w:rsidRDefault="00C5782D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5782D" w14:paraId="10662CD0" w14:textId="77777777" w:rsidTr="0090320C">
        <w:tc>
          <w:tcPr>
            <w:tcW w:w="879" w:type="dxa"/>
          </w:tcPr>
          <w:p w14:paraId="2663AEF0" w14:textId="77777777" w:rsidR="00C5782D" w:rsidRDefault="00C5782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93AE169" w14:textId="77777777" w:rsidR="00C5782D" w:rsidRDefault="00C5782D" w:rsidP="0090320C">
            <w:r>
              <w:rPr>
                <w:sz w:val="16"/>
                <w:szCs w:val="16"/>
              </w:rPr>
              <w:t>4647</w:t>
            </w:r>
          </w:p>
        </w:tc>
        <w:tc>
          <w:tcPr>
            <w:tcW w:w="517" w:type="dxa"/>
          </w:tcPr>
          <w:p w14:paraId="42E66A23" w14:textId="77777777" w:rsidR="00C5782D" w:rsidRDefault="00C5782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829742" w14:textId="77777777" w:rsidR="00C5782D" w:rsidRDefault="00C5782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F190F2" w14:textId="77777777" w:rsidR="00C5782D" w:rsidRDefault="00C5782D" w:rsidP="0090320C">
            <w:r>
              <w:rPr>
                <w:sz w:val="16"/>
                <w:szCs w:val="16"/>
              </w:rPr>
              <w:t>(NR_MG_enh-Core) CR on Rel-17 gap enhancements</w:t>
            </w:r>
          </w:p>
        </w:tc>
        <w:tc>
          <w:tcPr>
            <w:tcW w:w="517" w:type="dxa"/>
          </w:tcPr>
          <w:p w14:paraId="4652892D" w14:textId="77777777" w:rsidR="00C5782D" w:rsidRDefault="00C5782D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7656773" w14:textId="77777777" w:rsidR="00C5782D" w:rsidRDefault="00C5782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83E9A64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4B5D295" w14:textId="77777777" w:rsidR="00C5782D" w:rsidRDefault="00C5782D" w:rsidP="0090320C">
            <w:r>
              <w:rPr>
                <w:sz w:val="16"/>
                <w:szCs w:val="16"/>
              </w:rPr>
              <w:t>R4-2411370</w:t>
            </w:r>
          </w:p>
        </w:tc>
        <w:tc>
          <w:tcPr>
            <w:tcW w:w="1597" w:type="dxa"/>
          </w:tcPr>
          <w:p w14:paraId="5E5C7951" w14:textId="77777777" w:rsidR="00C5782D" w:rsidRDefault="00C5782D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CA6F471" w14:textId="77777777" w:rsidR="00C5782D" w:rsidRDefault="00C5782D" w:rsidP="0090320C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4BFC48A0" w14:textId="77777777" w:rsidR="00C5782D" w:rsidRDefault="00C5782D" w:rsidP="0090320C">
            <w:r>
              <w:rPr>
                <w:sz w:val="16"/>
                <w:szCs w:val="16"/>
              </w:rPr>
              <w:t>9.1.8.1, 9.1.8.2, 9.1.9.2</w:t>
            </w:r>
          </w:p>
        </w:tc>
        <w:tc>
          <w:tcPr>
            <w:tcW w:w="998" w:type="dxa"/>
          </w:tcPr>
          <w:p w14:paraId="287AF718" w14:textId="77777777" w:rsidR="00C5782D" w:rsidRDefault="00C5782D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5782D" w14:paraId="400B551A" w14:textId="77777777" w:rsidTr="0090320C">
        <w:tc>
          <w:tcPr>
            <w:tcW w:w="879" w:type="dxa"/>
          </w:tcPr>
          <w:p w14:paraId="3AD1D9EA" w14:textId="77777777" w:rsidR="00C5782D" w:rsidRDefault="00C5782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FA1C23F" w14:textId="77777777" w:rsidR="00C5782D" w:rsidRDefault="00C5782D" w:rsidP="0090320C">
            <w:r>
              <w:rPr>
                <w:sz w:val="16"/>
                <w:szCs w:val="16"/>
              </w:rPr>
              <w:t>4652</w:t>
            </w:r>
          </w:p>
        </w:tc>
        <w:tc>
          <w:tcPr>
            <w:tcW w:w="517" w:type="dxa"/>
          </w:tcPr>
          <w:p w14:paraId="1BA5B55E" w14:textId="77777777" w:rsidR="00C5782D" w:rsidRDefault="00C5782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2B9FC1" w14:textId="77777777" w:rsidR="00C5782D" w:rsidRDefault="00C5782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9C8955" w14:textId="77777777" w:rsidR="00C5782D" w:rsidRDefault="00C5782D" w:rsidP="0090320C">
            <w:r>
              <w:rPr>
                <w:sz w:val="16"/>
                <w:szCs w:val="16"/>
              </w:rPr>
              <w:t>CR on Rel-18 gap enhancements</w:t>
            </w:r>
          </w:p>
        </w:tc>
        <w:tc>
          <w:tcPr>
            <w:tcW w:w="517" w:type="dxa"/>
          </w:tcPr>
          <w:p w14:paraId="1B4D29AB" w14:textId="77777777" w:rsidR="00C5782D" w:rsidRDefault="00C5782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4449E7" w14:textId="77777777" w:rsidR="00C5782D" w:rsidRDefault="00C5782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8D41962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BDE7ED2" w14:textId="77777777" w:rsidR="00C5782D" w:rsidRDefault="00C5782D" w:rsidP="0090320C">
            <w:r>
              <w:rPr>
                <w:sz w:val="16"/>
                <w:szCs w:val="16"/>
              </w:rPr>
              <w:t>R4-2414061</w:t>
            </w:r>
          </w:p>
        </w:tc>
        <w:tc>
          <w:tcPr>
            <w:tcW w:w="1597" w:type="dxa"/>
          </w:tcPr>
          <w:p w14:paraId="51B41D4C" w14:textId="77777777" w:rsidR="00C5782D" w:rsidRDefault="00C5782D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5D4D2BE" w14:textId="77777777" w:rsidR="00C5782D" w:rsidRDefault="00C5782D" w:rsidP="0090320C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50A5663D" w14:textId="77777777" w:rsidR="00C5782D" w:rsidRDefault="00C5782D" w:rsidP="0090320C">
            <w:r>
              <w:rPr>
                <w:sz w:val="16"/>
                <w:szCs w:val="16"/>
              </w:rPr>
              <w:t>9.1.2, 9.1.8.1, 9.1.8.2</w:t>
            </w:r>
          </w:p>
        </w:tc>
        <w:tc>
          <w:tcPr>
            <w:tcW w:w="998" w:type="dxa"/>
          </w:tcPr>
          <w:p w14:paraId="74501A3C" w14:textId="77777777" w:rsidR="00C5782D" w:rsidRDefault="00C5782D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5782D" w14:paraId="22340E6F" w14:textId="77777777" w:rsidTr="0090320C">
        <w:tc>
          <w:tcPr>
            <w:tcW w:w="879" w:type="dxa"/>
          </w:tcPr>
          <w:p w14:paraId="0DCC901A" w14:textId="77777777" w:rsidR="00C5782D" w:rsidRDefault="00C5782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BC0FE1F" w14:textId="77777777" w:rsidR="00C5782D" w:rsidRDefault="00C5782D" w:rsidP="0090320C">
            <w:r>
              <w:rPr>
                <w:sz w:val="16"/>
                <w:szCs w:val="16"/>
              </w:rPr>
              <w:t>4667</w:t>
            </w:r>
          </w:p>
        </w:tc>
        <w:tc>
          <w:tcPr>
            <w:tcW w:w="517" w:type="dxa"/>
          </w:tcPr>
          <w:p w14:paraId="35E1F2CF" w14:textId="77777777" w:rsidR="00C5782D" w:rsidRDefault="00C5782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2CB94E" w14:textId="77777777" w:rsidR="00C5782D" w:rsidRDefault="00C5782D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CDB177" w14:textId="77777777" w:rsidR="00C5782D" w:rsidRDefault="00C5782D" w:rsidP="0090320C">
            <w:r>
              <w:rPr>
                <w:sz w:val="16"/>
                <w:szCs w:val="16"/>
              </w:rPr>
              <w:t>CR for minimum requirement at transitions - R17</w:t>
            </w:r>
          </w:p>
        </w:tc>
        <w:tc>
          <w:tcPr>
            <w:tcW w:w="517" w:type="dxa"/>
          </w:tcPr>
          <w:p w14:paraId="3C1DEAB0" w14:textId="77777777" w:rsidR="00C5782D" w:rsidRDefault="00C5782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C12E36" w14:textId="77777777" w:rsidR="00C5782D" w:rsidRDefault="00C5782D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2816CA60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D5E88EA" w14:textId="77777777" w:rsidR="00C5782D" w:rsidRDefault="00C5782D" w:rsidP="0090320C">
            <w:r>
              <w:rPr>
                <w:sz w:val="16"/>
                <w:szCs w:val="16"/>
              </w:rPr>
              <w:t>R4-2411427</w:t>
            </w:r>
          </w:p>
        </w:tc>
        <w:tc>
          <w:tcPr>
            <w:tcW w:w="1597" w:type="dxa"/>
          </w:tcPr>
          <w:p w14:paraId="7EB729C8" w14:textId="77777777" w:rsidR="00C5782D" w:rsidRDefault="00C5782D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3CAE760" w14:textId="77777777" w:rsidR="00C5782D" w:rsidRDefault="00C5782D" w:rsidP="0090320C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2A1B2252" w14:textId="77777777" w:rsidR="00C5782D" w:rsidRDefault="00C5782D" w:rsidP="0090320C">
            <w:r>
              <w:rPr>
                <w:sz w:val="16"/>
                <w:szCs w:val="16"/>
              </w:rPr>
              <w:t>9.1.6</w:t>
            </w:r>
          </w:p>
        </w:tc>
        <w:tc>
          <w:tcPr>
            <w:tcW w:w="998" w:type="dxa"/>
          </w:tcPr>
          <w:p w14:paraId="6E007276" w14:textId="77777777" w:rsidR="00C5782D" w:rsidRDefault="00C5782D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C5782D" w14:paraId="0243C198" w14:textId="77777777" w:rsidTr="0090320C">
        <w:tc>
          <w:tcPr>
            <w:tcW w:w="879" w:type="dxa"/>
          </w:tcPr>
          <w:p w14:paraId="421A6BA6" w14:textId="77777777" w:rsidR="00C5782D" w:rsidRDefault="00C5782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AA0A968" w14:textId="77777777" w:rsidR="00C5782D" w:rsidRDefault="00C5782D" w:rsidP="0090320C">
            <w:r>
              <w:rPr>
                <w:sz w:val="16"/>
                <w:szCs w:val="16"/>
              </w:rPr>
              <w:t>4668</w:t>
            </w:r>
          </w:p>
        </w:tc>
        <w:tc>
          <w:tcPr>
            <w:tcW w:w="517" w:type="dxa"/>
          </w:tcPr>
          <w:p w14:paraId="508FB60D" w14:textId="77777777" w:rsidR="00C5782D" w:rsidRDefault="00C5782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47DE33" w14:textId="77777777" w:rsidR="00C5782D" w:rsidRDefault="00C5782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241D53" w14:textId="77777777" w:rsidR="00C5782D" w:rsidRDefault="00C5782D" w:rsidP="0090320C">
            <w:r>
              <w:rPr>
                <w:sz w:val="16"/>
                <w:szCs w:val="16"/>
              </w:rPr>
              <w:t>CR for minimum requirement at transitions - R18</w:t>
            </w:r>
          </w:p>
        </w:tc>
        <w:tc>
          <w:tcPr>
            <w:tcW w:w="517" w:type="dxa"/>
          </w:tcPr>
          <w:p w14:paraId="3885C7FA" w14:textId="77777777" w:rsidR="00C5782D" w:rsidRDefault="00C5782D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F559EF4" w14:textId="77777777" w:rsidR="00C5782D" w:rsidRDefault="00C5782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2BFEE61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828BCE7" w14:textId="77777777" w:rsidR="00C5782D" w:rsidRDefault="00C5782D" w:rsidP="0090320C">
            <w:r>
              <w:rPr>
                <w:sz w:val="16"/>
                <w:szCs w:val="16"/>
              </w:rPr>
              <w:t>R4-2411428</w:t>
            </w:r>
          </w:p>
        </w:tc>
        <w:tc>
          <w:tcPr>
            <w:tcW w:w="1597" w:type="dxa"/>
          </w:tcPr>
          <w:p w14:paraId="7DE3D68F" w14:textId="77777777" w:rsidR="00C5782D" w:rsidRDefault="00C5782D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8AB3AB0" w14:textId="77777777" w:rsidR="00C5782D" w:rsidRDefault="00C5782D" w:rsidP="0090320C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4BF74CD3" w14:textId="77777777" w:rsidR="00C5782D" w:rsidRDefault="00C5782D" w:rsidP="0090320C">
            <w:r>
              <w:rPr>
                <w:sz w:val="16"/>
                <w:szCs w:val="16"/>
              </w:rPr>
              <w:t>9.1.6</w:t>
            </w:r>
          </w:p>
        </w:tc>
        <w:tc>
          <w:tcPr>
            <w:tcW w:w="998" w:type="dxa"/>
          </w:tcPr>
          <w:p w14:paraId="694B2127" w14:textId="77777777" w:rsidR="00C5782D" w:rsidRDefault="00C5782D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C5782D" w14:paraId="42D6B472" w14:textId="77777777" w:rsidTr="0090320C">
        <w:tc>
          <w:tcPr>
            <w:tcW w:w="879" w:type="dxa"/>
          </w:tcPr>
          <w:p w14:paraId="7C669152" w14:textId="77777777" w:rsidR="00C5782D" w:rsidRDefault="00C5782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5E20456" w14:textId="77777777" w:rsidR="00C5782D" w:rsidRDefault="00C5782D" w:rsidP="0090320C">
            <w:r>
              <w:rPr>
                <w:sz w:val="16"/>
                <w:szCs w:val="16"/>
              </w:rPr>
              <w:t>4669</w:t>
            </w:r>
          </w:p>
        </w:tc>
        <w:tc>
          <w:tcPr>
            <w:tcW w:w="517" w:type="dxa"/>
          </w:tcPr>
          <w:p w14:paraId="4ACCFFEE" w14:textId="77777777" w:rsidR="00C5782D" w:rsidRDefault="00C5782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831924" w14:textId="77777777" w:rsidR="00C5782D" w:rsidRDefault="00C5782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683F17" w14:textId="77777777" w:rsidR="00C5782D" w:rsidRDefault="00C5782D" w:rsidP="0090320C">
            <w:r>
              <w:rPr>
                <w:sz w:val="16"/>
                <w:szCs w:val="16"/>
              </w:rPr>
              <w:t>CR for R18 gap core requirements maintenance</w:t>
            </w:r>
          </w:p>
        </w:tc>
        <w:tc>
          <w:tcPr>
            <w:tcW w:w="517" w:type="dxa"/>
          </w:tcPr>
          <w:p w14:paraId="17491400" w14:textId="77777777" w:rsidR="00C5782D" w:rsidRDefault="00C5782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90F1C8" w14:textId="77777777" w:rsidR="00C5782D" w:rsidRDefault="00C5782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8986A52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A33BA16" w14:textId="77777777" w:rsidR="00C5782D" w:rsidRDefault="00C5782D" w:rsidP="0090320C">
            <w:r>
              <w:rPr>
                <w:sz w:val="16"/>
                <w:szCs w:val="16"/>
              </w:rPr>
              <w:t>R4-2411430</w:t>
            </w:r>
          </w:p>
        </w:tc>
        <w:tc>
          <w:tcPr>
            <w:tcW w:w="1597" w:type="dxa"/>
          </w:tcPr>
          <w:p w14:paraId="7D769FDA" w14:textId="77777777" w:rsidR="00C5782D" w:rsidRDefault="00C5782D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ADF616F" w14:textId="77777777" w:rsidR="00C5782D" w:rsidRDefault="00C5782D" w:rsidP="0090320C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76A9C73F" w14:textId="77777777" w:rsidR="00C5782D" w:rsidRDefault="00C5782D" w:rsidP="0090320C">
            <w:r>
              <w:rPr>
                <w:sz w:val="16"/>
                <w:szCs w:val="16"/>
              </w:rPr>
              <w:t>9.1.6</w:t>
            </w:r>
          </w:p>
        </w:tc>
        <w:tc>
          <w:tcPr>
            <w:tcW w:w="998" w:type="dxa"/>
          </w:tcPr>
          <w:p w14:paraId="6A4DB99D" w14:textId="77777777" w:rsidR="00C5782D" w:rsidRDefault="00C5782D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C5782D" w14:paraId="201EDF87" w14:textId="77777777" w:rsidTr="0090320C">
        <w:tc>
          <w:tcPr>
            <w:tcW w:w="879" w:type="dxa"/>
          </w:tcPr>
          <w:p w14:paraId="41D54F48" w14:textId="77777777" w:rsidR="00C5782D" w:rsidRDefault="00C5782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F4F5D24" w14:textId="77777777" w:rsidR="00C5782D" w:rsidRDefault="00C5782D" w:rsidP="0090320C">
            <w:r>
              <w:rPr>
                <w:sz w:val="16"/>
                <w:szCs w:val="16"/>
              </w:rPr>
              <w:t>4685</w:t>
            </w:r>
          </w:p>
        </w:tc>
        <w:tc>
          <w:tcPr>
            <w:tcW w:w="517" w:type="dxa"/>
          </w:tcPr>
          <w:p w14:paraId="12B4FBB5" w14:textId="77777777" w:rsidR="00C5782D" w:rsidRDefault="00C5782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290920" w14:textId="77777777" w:rsidR="00C5782D" w:rsidRDefault="00C5782D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4FD734" w14:textId="77777777" w:rsidR="00C5782D" w:rsidRDefault="00C5782D" w:rsidP="0090320C">
            <w:r>
              <w:rPr>
                <w:sz w:val="16"/>
                <w:szCs w:val="16"/>
              </w:rPr>
              <w:t>(NR_MG_enh-Core) CR on Rel-17 NCSG pattern (Rel-17 spec)</w:t>
            </w:r>
          </w:p>
        </w:tc>
        <w:tc>
          <w:tcPr>
            <w:tcW w:w="517" w:type="dxa"/>
          </w:tcPr>
          <w:p w14:paraId="12FFEA24" w14:textId="77777777" w:rsidR="00C5782D" w:rsidRDefault="00C5782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C6317A" w14:textId="77777777" w:rsidR="00C5782D" w:rsidRDefault="00C5782D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146523B0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716CEEA" w14:textId="77777777" w:rsidR="00C5782D" w:rsidRDefault="00C5782D" w:rsidP="0090320C">
            <w:r>
              <w:rPr>
                <w:sz w:val="16"/>
                <w:szCs w:val="16"/>
              </w:rPr>
              <w:t>R4-2413888</w:t>
            </w:r>
          </w:p>
        </w:tc>
        <w:tc>
          <w:tcPr>
            <w:tcW w:w="1597" w:type="dxa"/>
          </w:tcPr>
          <w:p w14:paraId="110C8E6C" w14:textId="77777777" w:rsidR="00C5782D" w:rsidRDefault="00C5782D" w:rsidP="0090320C">
            <w:r>
              <w:rPr>
                <w:sz w:val="16"/>
                <w:szCs w:val="16"/>
              </w:rPr>
              <w:t>OPPO, CATT</w:t>
            </w:r>
          </w:p>
        </w:tc>
        <w:tc>
          <w:tcPr>
            <w:tcW w:w="1122" w:type="dxa"/>
          </w:tcPr>
          <w:p w14:paraId="29C08D8B" w14:textId="77777777" w:rsidR="00C5782D" w:rsidRDefault="00C5782D" w:rsidP="0090320C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5B02CBD6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52AF61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</w:tr>
      <w:tr w:rsidR="00C5782D" w14:paraId="3DF6F743" w14:textId="77777777" w:rsidTr="0090320C">
        <w:tc>
          <w:tcPr>
            <w:tcW w:w="879" w:type="dxa"/>
          </w:tcPr>
          <w:p w14:paraId="5B71F5DD" w14:textId="77777777" w:rsidR="00C5782D" w:rsidRDefault="00C5782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DF2057D" w14:textId="77777777" w:rsidR="00C5782D" w:rsidRDefault="00C5782D" w:rsidP="0090320C">
            <w:r>
              <w:rPr>
                <w:sz w:val="16"/>
                <w:szCs w:val="16"/>
              </w:rPr>
              <w:t>4686</w:t>
            </w:r>
          </w:p>
        </w:tc>
        <w:tc>
          <w:tcPr>
            <w:tcW w:w="517" w:type="dxa"/>
          </w:tcPr>
          <w:p w14:paraId="08C95CF6" w14:textId="77777777" w:rsidR="00C5782D" w:rsidRDefault="00C5782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0006F6" w14:textId="77777777" w:rsidR="00C5782D" w:rsidRDefault="00C5782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17CAAF" w14:textId="77777777" w:rsidR="00C5782D" w:rsidRDefault="00C5782D" w:rsidP="0090320C">
            <w:r>
              <w:rPr>
                <w:sz w:val="16"/>
                <w:szCs w:val="16"/>
              </w:rPr>
              <w:t>(NR_MG_enh-Core) CR on Rel-17 NCSG pattern (Rel-18 spec)</w:t>
            </w:r>
          </w:p>
        </w:tc>
        <w:tc>
          <w:tcPr>
            <w:tcW w:w="517" w:type="dxa"/>
          </w:tcPr>
          <w:p w14:paraId="07C761B6" w14:textId="77777777" w:rsidR="00C5782D" w:rsidRDefault="00C5782D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6FC3732" w14:textId="77777777" w:rsidR="00C5782D" w:rsidRDefault="00C5782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4DE35DC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BC4F158" w14:textId="77777777" w:rsidR="00C5782D" w:rsidRDefault="00C5782D" w:rsidP="0090320C">
            <w:r>
              <w:rPr>
                <w:sz w:val="16"/>
                <w:szCs w:val="16"/>
              </w:rPr>
              <w:t>R4-2411524</w:t>
            </w:r>
          </w:p>
        </w:tc>
        <w:tc>
          <w:tcPr>
            <w:tcW w:w="1597" w:type="dxa"/>
          </w:tcPr>
          <w:p w14:paraId="3D6B8E31" w14:textId="77777777" w:rsidR="00C5782D" w:rsidRDefault="00C5782D" w:rsidP="0090320C">
            <w:r>
              <w:rPr>
                <w:sz w:val="16"/>
                <w:szCs w:val="16"/>
              </w:rPr>
              <w:t>OPPO, CATT</w:t>
            </w:r>
          </w:p>
        </w:tc>
        <w:tc>
          <w:tcPr>
            <w:tcW w:w="1122" w:type="dxa"/>
          </w:tcPr>
          <w:p w14:paraId="623AC3BE" w14:textId="77777777" w:rsidR="00C5782D" w:rsidRDefault="00C5782D" w:rsidP="0090320C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037436FB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6DDE54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</w:tr>
      <w:tr w:rsidR="00C5782D" w14:paraId="251837F3" w14:textId="77777777" w:rsidTr="0090320C">
        <w:tc>
          <w:tcPr>
            <w:tcW w:w="879" w:type="dxa"/>
          </w:tcPr>
          <w:p w14:paraId="46788867" w14:textId="77777777" w:rsidR="00C5782D" w:rsidRDefault="00C5782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915A0B3" w14:textId="77777777" w:rsidR="00C5782D" w:rsidRDefault="00C5782D" w:rsidP="0090320C">
            <w:r>
              <w:rPr>
                <w:sz w:val="16"/>
                <w:szCs w:val="16"/>
              </w:rPr>
              <w:t>4717</w:t>
            </w:r>
          </w:p>
        </w:tc>
        <w:tc>
          <w:tcPr>
            <w:tcW w:w="517" w:type="dxa"/>
          </w:tcPr>
          <w:p w14:paraId="6DC2BF3A" w14:textId="77777777" w:rsidR="00C5782D" w:rsidRDefault="00C5782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2F09DB" w14:textId="77777777" w:rsidR="00C5782D" w:rsidRDefault="00C5782D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9A0515" w14:textId="77777777" w:rsidR="00C5782D" w:rsidRDefault="00C5782D" w:rsidP="0090320C">
            <w:r>
              <w:rPr>
                <w:sz w:val="16"/>
                <w:szCs w:val="16"/>
              </w:rPr>
              <w:t>(NR_MG_enh-Perf) Maintenance CR for MGE perf part</w:t>
            </w:r>
          </w:p>
        </w:tc>
        <w:tc>
          <w:tcPr>
            <w:tcW w:w="517" w:type="dxa"/>
          </w:tcPr>
          <w:p w14:paraId="15C1A709" w14:textId="77777777" w:rsidR="00C5782D" w:rsidRDefault="00C5782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31C4C8" w14:textId="77777777" w:rsidR="00C5782D" w:rsidRDefault="00C5782D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2D57158F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0E2CDD1" w14:textId="77777777" w:rsidR="00C5782D" w:rsidRDefault="00C5782D" w:rsidP="0090320C">
            <w:r>
              <w:rPr>
                <w:sz w:val="16"/>
                <w:szCs w:val="16"/>
              </w:rPr>
              <w:t>R4-2414059</w:t>
            </w:r>
          </w:p>
        </w:tc>
        <w:tc>
          <w:tcPr>
            <w:tcW w:w="1597" w:type="dxa"/>
          </w:tcPr>
          <w:p w14:paraId="17FE8D9D" w14:textId="77777777" w:rsidR="00C5782D" w:rsidRDefault="00C5782D" w:rsidP="0090320C">
            <w:r>
              <w:rPr>
                <w:sz w:val="16"/>
                <w:szCs w:val="16"/>
              </w:rPr>
              <w:t>MediaTek inc</w:t>
            </w:r>
          </w:p>
        </w:tc>
        <w:tc>
          <w:tcPr>
            <w:tcW w:w="1122" w:type="dxa"/>
          </w:tcPr>
          <w:p w14:paraId="1B8B8CD7" w14:textId="77777777" w:rsidR="00C5782D" w:rsidRDefault="00C5782D" w:rsidP="0090320C">
            <w:r>
              <w:rPr>
                <w:sz w:val="16"/>
                <w:szCs w:val="16"/>
              </w:rPr>
              <w:t>NR_MG_enh-Perf</w:t>
            </w:r>
          </w:p>
        </w:tc>
        <w:tc>
          <w:tcPr>
            <w:tcW w:w="2323" w:type="dxa"/>
          </w:tcPr>
          <w:p w14:paraId="53A6DA0D" w14:textId="77777777" w:rsidR="00C5782D" w:rsidRDefault="00C5782D" w:rsidP="0090320C">
            <w:r>
              <w:rPr>
                <w:sz w:val="16"/>
                <w:szCs w:val="16"/>
              </w:rPr>
              <w:t>A.6.6.18.4</w:t>
            </w:r>
          </w:p>
        </w:tc>
        <w:tc>
          <w:tcPr>
            <w:tcW w:w="998" w:type="dxa"/>
          </w:tcPr>
          <w:p w14:paraId="430800EC" w14:textId="77777777" w:rsidR="00C5782D" w:rsidRDefault="00C5782D" w:rsidP="0090320C">
            <w:r>
              <w:rPr>
                <w:sz w:val="16"/>
                <w:szCs w:val="16"/>
              </w:rPr>
              <w:t xml:space="preserve">TS/TR ... CR ... ; TS38.533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C5782D" w14:paraId="058DEA20" w14:textId="77777777" w:rsidTr="0090320C">
        <w:tc>
          <w:tcPr>
            <w:tcW w:w="879" w:type="dxa"/>
          </w:tcPr>
          <w:p w14:paraId="2D27336E" w14:textId="77777777" w:rsidR="00C5782D" w:rsidRDefault="00C5782D" w:rsidP="009032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53ECC7BF" w14:textId="77777777" w:rsidR="00C5782D" w:rsidRDefault="00C5782D" w:rsidP="0090320C">
            <w:r>
              <w:rPr>
                <w:sz w:val="16"/>
                <w:szCs w:val="16"/>
              </w:rPr>
              <w:t>4718</w:t>
            </w:r>
          </w:p>
        </w:tc>
        <w:tc>
          <w:tcPr>
            <w:tcW w:w="517" w:type="dxa"/>
          </w:tcPr>
          <w:p w14:paraId="3DB7BA7C" w14:textId="77777777" w:rsidR="00C5782D" w:rsidRDefault="00C5782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7A078E" w14:textId="77777777" w:rsidR="00C5782D" w:rsidRDefault="00C5782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80AAA2" w14:textId="77777777" w:rsidR="00C5782D" w:rsidRDefault="00C5782D" w:rsidP="0090320C">
            <w:r>
              <w:rPr>
                <w:sz w:val="16"/>
                <w:szCs w:val="16"/>
              </w:rPr>
              <w:t>(NR_MG_enh-Perf) Maintenance CR for MGE perf part</w:t>
            </w:r>
          </w:p>
        </w:tc>
        <w:tc>
          <w:tcPr>
            <w:tcW w:w="517" w:type="dxa"/>
          </w:tcPr>
          <w:p w14:paraId="631EA65F" w14:textId="77777777" w:rsidR="00C5782D" w:rsidRDefault="00C5782D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9E17A15" w14:textId="77777777" w:rsidR="00C5782D" w:rsidRDefault="00C5782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A154854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D848A0B" w14:textId="77777777" w:rsidR="00C5782D" w:rsidRDefault="00C5782D" w:rsidP="0090320C">
            <w:r>
              <w:rPr>
                <w:sz w:val="16"/>
                <w:szCs w:val="16"/>
              </w:rPr>
              <w:t>R4-2411779</w:t>
            </w:r>
          </w:p>
        </w:tc>
        <w:tc>
          <w:tcPr>
            <w:tcW w:w="1597" w:type="dxa"/>
          </w:tcPr>
          <w:p w14:paraId="50B0A56E" w14:textId="77777777" w:rsidR="00C5782D" w:rsidRDefault="00C5782D" w:rsidP="0090320C">
            <w:r>
              <w:rPr>
                <w:sz w:val="16"/>
                <w:szCs w:val="16"/>
              </w:rPr>
              <w:t>MediaTek inc</w:t>
            </w:r>
          </w:p>
        </w:tc>
        <w:tc>
          <w:tcPr>
            <w:tcW w:w="1122" w:type="dxa"/>
          </w:tcPr>
          <w:p w14:paraId="23C75A35" w14:textId="77777777" w:rsidR="00C5782D" w:rsidRDefault="00C5782D" w:rsidP="0090320C">
            <w:r>
              <w:rPr>
                <w:sz w:val="16"/>
                <w:szCs w:val="16"/>
              </w:rPr>
              <w:t>NR_MG_enh-Perf</w:t>
            </w:r>
          </w:p>
        </w:tc>
        <w:tc>
          <w:tcPr>
            <w:tcW w:w="2323" w:type="dxa"/>
          </w:tcPr>
          <w:p w14:paraId="31DC76A6" w14:textId="77777777" w:rsidR="00C5782D" w:rsidRDefault="00C5782D" w:rsidP="0090320C">
            <w:r>
              <w:rPr>
                <w:sz w:val="16"/>
                <w:szCs w:val="16"/>
              </w:rPr>
              <w:t>A.6.6.18.4</w:t>
            </w:r>
          </w:p>
        </w:tc>
        <w:tc>
          <w:tcPr>
            <w:tcW w:w="998" w:type="dxa"/>
          </w:tcPr>
          <w:p w14:paraId="71C09E83" w14:textId="77777777" w:rsidR="00C5782D" w:rsidRDefault="00C5782D" w:rsidP="0090320C"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 w:rsidR="00C5782D" w14:paraId="5F2E38B9" w14:textId="77777777" w:rsidTr="0090320C">
        <w:tc>
          <w:tcPr>
            <w:tcW w:w="879" w:type="dxa"/>
          </w:tcPr>
          <w:p w14:paraId="305B7BB5" w14:textId="77777777" w:rsidR="00C5782D" w:rsidRDefault="00C5782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0A59D6E" w14:textId="77777777" w:rsidR="00C5782D" w:rsidRDefault="00C5782D" w:rsidP="0090320C">
            <w:r>
              <w:rPr>
                <w:sz w:val="16"/>
                <w:szCs w:val="16"/>
              </w:rPr>
              <w:t>4735</w:t>
            </w:r>
          </w:p>
        </w:tc>
        <w:tc>
          <w:tcPr>
            <w:tcW w:w="517" w:type="dxa"/>
          </w:tcPr>
          <w:p w14:paraId="2C955429" w14:textId="77777777" w:rsidR="00C5782D" w:rsidRDefault="00C5782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CA8281" w14:textId="77777777" w:rsidR="00C5782D" w:rsidRDefault="00C5782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FD985C" w14:textId="77777777" w:rsidR="00C5782D" w:rsidRDefault="00C5782D" w:rsidP="0090320C">
            <w:r>
              <w:rPr>
                <w:sz w:val="16"/>
                <w:szCs w:val="16"/>
              </w:rPr>
              <w:t>CR on concurrent gap with Pre-MG and network-controlled activation/deactivation  (A.6.6.22.2)</w:t>
            </w:r>
          </w:p>
        </w:tc>
        <w:tc>
          <w:tcPr>
            <w:tcW w:w="517" w:type="dxa"/>
          </w:tcPr>
          <w:p w14:paraId="51CAC0E3" w14:textId="77777777" w:rsidR="00C5782D" w:rsidRDefault="00C5782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569888" w14:textId="77777777" w:rsidR="00C5782D" w:rsidRDefault="00C5782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72691F8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DBA9489" w14:textId="77777777" w:rsidR="00C5782D" w:rsidRDefault="00C5782D" w:rsidP="0090320C">
            <w:r>
              <w:rPr>
                <w:sz w:val="16"/>
                <w:szCs w:val="16"/>
              </w:rPr>
              <w:t>R4-2414082</w:t>
            </w:r>
          </w:p>
        </w:tc>
        <w:tc>
          <w:tcPr>
            <w:tcW w:w="1597" w:type="dxa"/>
          </w:tcPr>
          <w:p w14:paraId="39E12383" w14:textId="77777777" w:rsidR="00C5782D" w:rsidRDefault="00C5782D" w:rsidP="0090320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0D1C26F8" w14:textId="77777777" w:rsidR="00C5782D" w:rsidRDefault="00C5782D" w:rsidP="0090320C">
            <w:r>
              <w:rPr>
                <w:sz w:val="16"/>
                <w:szCs w:val="16"/>
              </w:rPr>
              <w:t>NR_MG_enh2-Perf</w:t>
            </w:r>
          </w:p>
        </w:tc>
        <w:tc>
          <w:tcPr>
            <w:tcW w:w="2323" w:type="dxa"/>
          </w:tcPr>
          <w:p w14:paraId="0C0FAB6C" w14:textId="77777777" w:rsidR="00C5782D" w:rsidRDefault="00C5782D" w:rsidP="0090320C">
            <w:r>
              <w:rPr>
                <w:sz w:val="16"/>
                <w:szCs w:val="16"/>
              </w:rPr>
              <w:t>A.6.6.22.2</w:t>
            </w:r>
          </w:p>
        </w:tc>
        <w:tc>
          <w:tcPr>
            <w:tcW w:w="998" w:type="dxa"/>
          </w:tcPr>
          <w:p w14:paraId="503011F8" w14:textId="77777777" w:rsidR="00C5782D" w:rsidRDefault="00C5782D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C5782D" w14:paraId="10F73499" w14:textId="77777777" w:rsidTr="0090320C">
        <w:tc>
          <w:tcPr>
            <w:tcW w:w="879" w:type="dxa"/>
          </w:tcPr>
          <w:p w14:paraId="0B43050D" w14:textId="77777777" w:rsidR="00C5782D" w:rsidRDefault="00C5782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5257028" w14:textId="77777777" w:rsidR="00C5782D" w:rsidRDefault="00C5782D" w:rsidP="0090320C">
            <w:r>
              <w:rPr>
                <w:sz w:val="16"/>
                <w:szCs w:val="16"/>
              </w:rPr>
              <w:t>4743</w:t>
            </w:r>
          </w:p>
        </w:tc>
        <w:tc>
          <w:tcPr>
            <w:tcW w:w="517" w:type="dxa"/>
          </w:tcPr>
          <w:p w14:paraId="284C7D5C" w14:textId="77777777" w:rsidR="00C5782D" w:rsidRDefault="00C5782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71E932" w14:textId="77777777" w:rsidR="00C5782D" w:rsidRDefault="00C5782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0BF489" w14:textId="77777777" w:rsidR="00C5782D" w:rsidRDefault="00C5782D" w:rsidP="0090320C">
            <w:r>
              <w:rPr>
                <w:sz w:val="16"/>
                <w:szCs w:val="16"/>
              </w:rPr>
              <w:t>CR correction of interruption requirements for needForInterruptions-R18</w:t>
            </w:r>
          </w:p>
        </w:tc>
        <w:tc>
          <w:tcPr>
            <w:tcW w:w="517" w:type="dxa"/>
          </w:tcPr>
          <w:p w14:paraId="5FB10FA6" w14:textId="77777777" w:rsidR="00C5782D" w:rsidRDefault="00C5782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B23204" w14:textId="77777777" w:rsidR="00C5782D" w:rsidRDefault="00C5782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D358DB6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A8A32D2" w14:textId="77777777" w:rsidR="00C5782D" w:rsidRDefault="00C5782D" w:rsidP="0090320C">
            <w:r>
              <w:rPr>
                <w:sz w:val="16"/>
                <w:szCs w:val="16"/>
              </w:rPr>
              <w:t>R4-2414069</w:t>
            </w:r>
          </w:p>
        </w:tc>
        <w:tc>
          <w:tcPr>
            <w:tcW w:w="1597" w:type="dxa"/>
          </w:tcPr>
          <w:p w14:paraId="12CC6281" w14:textId="77777777" w:rsidR="00C5782D" w:rsidRDefault="00C5782D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5EBBBE4" w14:textId="77777777" w:rsidR="00C5782D" w:rsidRDefault="00C5782D" w:rsidP="0090320C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7F93E92C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654AE5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</w:tr>
      <w:tr w:rsidR="00C5782D" w14:paraId="5D613C76" w14:textId="77777777" w:rsidTr="0090320C">
        <w:tc>
          <w:tcPr>
            <w:tcW w:w="879" w:type="dxa"/>
          </w:tcPr>
          <w:p w14:paraId="76A9794B" w14:textId="77777777" w:rsidR="00C5782D" w:rsidRDefault="00C5782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E9F166C" w14:textId="77777777" w:rsidR="00C5782D" w:rsidRDefault="00C5782D" w:rsidP="0090320C">
            <w:r>
              <w:rPr>
                <w:sz w:val="16"/>
                <w:szCs w:val="16"/>
              </w:rPr>
              <w:t>4744</w:t>
            </w:r>
          </w:p>
        </w:tc>
        <w:tc>
          <w:tcPr>
            <w:tcW w:w="517" w:type="dxa"/>
          </w:tcPr>
          <w:p w14:paraId="182C27E5" w14:textId="77777777" w:rsidR="00C5782D" w:rsidRDefault="00C5782D" w:rsidP="0090320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1033CED" w14:textId="77777777" w:rsidR="00C5782D" w:rsidRDefault="00C5782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454DE7" w14:textId="77777777" w:rsidR="00C5782D" w:rsidRDefault="00C5782D" w:rsidP="0090320C">
            <w:r>
              <w:rPr>
                <w:sz w:val="16"/>
                <w:szCs w:val="16"/>
              </w:rPr>
              <w:t>CR correction of requirements for measurements without gaps with interruptions</w:t>
            </w:r>
          </w:p>
        </w:tc>
        <w:tc>
          <w:tcPr>
            <w:tcW w:w="517" w:type="dxa"/>
          </w:tcPr>
          <w:p w14:paraId="11CA6FDC" w14:textId="77777777" w:rsidR="00C5782D" w:rsidRDefault="00C5782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3215B4" w14:textId="77777777" w:rsidR="00C5782D" w:rsidRDefault="00C5782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2775883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78B3CF5" w14:textId="77777777" w:rsidR="00C5782D" w:rsidRDefault="00C5782D" w:rsidP="0090320C">
            <w:r>
              <w:rPr>
                <w:sz w:val="16"/>
                <w:szCs w:val="16"/>
              </w:rPr>
              <w:t>R4-2414119</w:t>
            </w:r>
          </w:p>
        </w:tc>
        <w:tc>
          <w:tcPr>
            <w:tcW w:w="1597" w:type="dxa"/>
          </w:tcPr>
          <w:p w14:paraId="73AE52A7" w14:textId="77777777" w:rsidR="00C5782D" w:rsidRDefault="00C5782D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1A5C4BC" w14:textId="77777777" w:rsidR="00C5782D" w:rsidRDefault="00C5782D" w:rsidP="0090320C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4F7921B5" w14:textId="77777777" w:rsidR="00C5782D" w:rsidRDefault="00C5782D" w:rsidP="0090320C">
            <w:r>
              <w:rPr>
                <w:sz w:val="16"/>
                <w:szCs w:val="16"/>
              </w:rPr>
              <w:t>8.2.2.2, 9.2.1, 9.2.5, 9.3.1, 9.3.9</w:t>
            </w:r>
          </w:p>
        </w:tc>
        <w:tc>
          <w:tcPr>
            <w:tcW w:w="998" w:type="dxa"/>
          </w:tcPr>
          <w:p w14:paraId="750F0C8C" w14:textId="77777777" w:rsidR="00C5782D" w:rsidRDefault="00C5782D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5782D" w14:paraId="628F7BDB" w14:textId="77777777" w:rsidTr="0090320C">
        <w:tc>
          <w:tcPr>
            <w:tcW w:w="879" w:type="dxa"/>
          </w:tcPr>
          <w:p w14:paraId="76596064" w14:textId="77777777" w:rsidR="00C5782D" w:rsidRDefault="00C5782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DD3E140" w14:textId="77777777" w:rsidR="00C5782D" w:rsidRDefault="00C5782D" w:rsidP="0090320C">
            <w:r>
              <w:rPr>
                <w:sz w:val="16"/>
                <w:szCs w:val="16"/>
              </w:rPr>
              <w:t>4835</w:t>
            </w:r>
          </w:p>
        </w:tc>
        <w:tc>
          <w:tcPr>
            <w:tcW w:w="517" w:type="dxa"/>
          </w:tcPr>
          <w:p w14:paraId="24753715" w14:textId="77777777" w:rsidR="00C5782D" w:rsidRDefault="00C5782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CEEA82" w14:textId="77777777" w:rsidR="00C5782D" w:rsidRDefault="00C5782D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075AD1" w14:textId="77777777" w:rsidR="00C5782D" w:rsidRDefault="00C5782D" w:rsidP="0090320C">
            <w:r>
              <w:rPr>
                <w:sz w:val="16"/>
                <w:szCs w:val="16"/>
              </w:rPr>
              <w:t>(NR_MG_enh-Core) CR on 38.133 MG enh on NCSG</w:t>
            </w:r>
          </w:p>
        </w:tc>
        <w:tc>
          <w:tcPr>
            <w:tcW w:w="517" w:type="dxa"/>
          </w:tcPr>
          <w:p w14:paraId="3533B262" w14:textId="77777777" w:rsidR="00C5782D" w:rsidRDefault="00C5782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4F24C2" w14:textId="77777777" w:rsidR="00C5782D" w:rsidRDefault="00C5782D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4641EEB5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A6F737D" w14:textId="77777777" w:rsidR="00C5782D" w:rsidRDefault="00C5782D" w:rsidP="0090320C">
            <w:r>
              <w:rPr>
                <w:sz w:val="16"/>
                <w:szCs w:val="16"/>
              </w:rPr>
              <w:t>R4-2413920</w:t>
            </w:r>
          </w:p>
        </w:tc>
        <w:tc>
          <w:tcPr>
            <w:tcW w:w="1597" w:type="dxa"/>
          </w:tcPr>
          <w:p w14:paraId="50AE652A" w14:textId="77777777" w:rsidR="00C5782D" w:rsidRDefault="00C5782D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D6BE588" w14:textId="77777777" w:rsidR="00C5782D" w:rsidRDefault="00C5782D" w:rsidP="0090320C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3F51741D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E050FB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</w:tr>
      <w:tr w:rsidR="00C5782D" w14:paraId="2E48D9F6" w14:textId="77777777" w:rsidTr="0090320C">
        <w:tc>
          <w:tcPr>
            <w:tcW w:w="879" w:type="dxa"/>
          </w:tcPr>
          <w:p w14:paraId="358F761F" w14:textId="77777777" w:rsidR="00C5782D" w:rsidRDefault="00C5782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BB35CE0" w14:textId="77777777" w:rsidR="00C5782D" w:rsidRDefault="00C5782D" w:rsidP="0090320C">
            <w:r>
              <w:rPr>
                <w:sz w:val="16"/>
                <w:szCs w:val="16"/>
              </w:rPr>
              <w:t>4842</w:t>
            </w:r>
          </w:p>
        </w:tc>
        <w:tc>
          <w:tcPr>
            <w:tcW w:w="517" w:type="dxa"/>
          </w:tcPr>
          <w:p w14:paraId="0AFEE082" w14:textId="77777777" w:rsidR="00C5782D" w:rsidRDefault="00C5782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F79A9D" w14:textId="77777777" w:rsidR="00C5782D" w:rsidRDefault="00C5782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F36C80" w14:textId="77777777" w:rsidR="00C5782D" w:rsidRDefault="00C5782D" w:rsidP="0090320C">
            <w:r>
              <w:rPr>
                <w:sz w:val="16"/>
                <w:szCs w:val="16"/>
              </w:rPr>
              <w:t>(NR_MG_enh-Core) CR on 38.133 MG enh on NCSG-r18</w:t>
            </w:r>
          </w:p>
        </w:tc>
        <w:tc>
          <w:tcPr>
            <w:tcW w:w="517" w:type="dxa"/>
          </w:tcPr>
          <w:p w14:paraId="349640E5" w14:textId="77777777" w:rsidR="00C5782D" w:rsidRDefault="00C5782D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44553B" w14:textId="77777777" w:rsidR="00C5782D" w:rsidRDefault="00C5782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F866936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27F1FFA" w14:textId="77777777" w:rsidR="00C5782D" w:rsidRDefault="00C5782D" w:rsidP="0090320C">
            <w:r>
              <w:rPr>
                <w:sz w:val="16"/>
                <w:szCs w:val="16"/>
              </w:rPr>
              <w:t>R4-2412597</w:t>
            </w:r>
          </w:p>
        </w:tc>
        <w:tc>
          <w:tcPr>
            <w:tcW w:w="1597" w:type="dxa"/>
          </w:tcPr>
          <w:p w14:paraId="31FA7ED5" w14:textId="77777777" w:rsidR="00C5782D" w:rsidRDefault="00C5782D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1E07004" w14:textId="77777777" w:rsidR="00C5782D" w:rsidRDefault="00C5782D" w:rsidP="0090320C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4A3643F6" w14:textId="77777777" w:rsidR="00C5782D" w:rsidRDefault="00C5782D" w:rsidP="0090320C">
            <w:r>
              <w:rPr>
                <w:sz w:val="16"/>
                <w:szCs w:val="16"/>
              </w:rPr>
              <w:t>9.1.5.3, 9.1.5.3.1, 9.2.1</w:t>
            </w:r>
          </w:p>
        </w:tc>
        <w:tc>
          <w:tcPr>
            <w:tcW w:w="998" w:type="dxa"/>
          </w:tcPr>
          <w:p w14:paraId="1EDA0D9C" w14:textId="77777777" w:rsidR="00C5782D" w:rsidRDefault="00C5782D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5782D" w14:paraId="2E3A8C8D" w14:textId="77777777" w:rsidTr="0090320C">
        <w:tc>
          <w:tcPr>
            <w:tcW w:w="879" w:type="dxa"/>
          </w:tcPr>
          <w:p w14:paraId="3BDE865D" w14:textId="77777777" w:rsidR="00C5782D" w:rsidRDefault="00C5782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2D56903" w14:textId="77777777" w:rsidR="00C5782D" w:rsidRDefault="00C5782D" w:rsidP="0090320C">
            <w:r>
              <w:rPr>
                <w:sz w:val="16"/>
                <w:szCs w:val="16"/>
              </w:rPr>
              <w:t>4852</w:t>
            </w:r>
          </w:p>
        </w:tc>
        <w:tc>
          <w:tcPr>
            <w:tcW w:w="517" w:type="dxa"/>
          </w:tcPr>
          <w:p w14:paraId="302A8004" w14:textId="77777777" w:rsidR="00C5782D" w:rsidRDefault="00C5782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7DF0D1" w14:textId="77777777" w:rsidR="00C5782D" w:rsidRDefault="00C5782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8C7A30" w14:textId="77777777" w:rsidR="00C5782D" w:rsidRDefault="00C5782D" w:rsidP="0090320C">
            <w:r>
              <w:rPr>
                <w:sz w:val="16"/>
                <w:szCs w:val="16"/>
              </w:rPr>
              <w:t>CR on requirements for inter-RAT LTE measurement without gap</w:t>
            </w:r>
          </w:p>
        </w:tc>
        <w:tc>
          <w:tcPr>
            <w:tcW w:w="517" w:type="dxa"/>
          </w:tcPr>
          <w:p w14:paraId="6B384B5E" w14:textId="77777777" w:rsidR="00C5782D" w:rsidRDefault="00C5782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B03D5F" w14:textId="77777777" w:rsidR="00C5782D" w:rsidRDefault="00C5782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92F58D4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86F8566" w14:textId="77777777" w:rsidR="00C5782D" w:rsidRDefault="00C5782D" w:rsidP="0090320C">
            <w:r>
              <w:rPr>
                <w:sz w:val="16"/>
                <w:szCs w:val="16"/>
              </w:rPr>
              <w:t>R4-2412636</w:t>
            </w:r>
          </w:p>
        </w:tc>
        <w:tc>
          <w:tcPr>
            <w:tcW w:w="1597" w:type="dxa"/>
          </w:tcPr>
          <w:p w14:paraId="095D5F5E" w14:textId="77777777" w:rsidR="00C5782D" w:rsidRDefault="00C5782D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E204D4C" w14:textId="77777777" w:rsidR="00C5782D" w:rsidRDefault="00C5782D" w:rsidP="0090320C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184246A3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9C8F84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</w:tr>
      <w:tr w:rsidR="00C5782D" w14:paraId="788B0814" w14:textId="77777777" w:rsidTr="0090320C">
        <w:tc>
          <w:tcPr>
            <w:tcW w:w="879" w:type="dxa"/>
          </w:tcPr>
          <w:p w14:paraId="172ECFA6" w14:textId="77777777" w:rsidR="00C5782D" w:rsidRDefault="00C5782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9E0BF49" w14:textId="77777777" w:rsidR="00C5782D" w:rsidRDefault="00C5782D" w:rsidP="0090320C">
            <w:r>
              <w:rPr>
                <w:sz w:val="16"/>
                <w:szCs w:val="16"/>
              </w:rPr>
              <w:t>4853</w:t>
            </w:r>
          </w:p>
        </w:tc>
        <w:tc>
          <w:tcPr>
            <w:tcW w:w="517" w:type="dxa"/>
          </w:tcPr>
          <w:p w14:paraId="3E174543" w14:textId="77777777" w:rsidR="00C5782D" w:rsidRDefault="00C5782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C8EAFE" w14:textId="77777777" w:rsidR="00C5782D" w:rsidRDefault="00C5782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FEBC8F9" w14:textId="77777777" w:rsidR="00C5782D" w:rsidRDefault="00C5782D" w:rsidP="0090320C">
            <w:r>
              <w:rPr>
                <w:sz w:val="16"/>
                <w:szCs w:val="16"/>
              </w:rPr>
              <w:t>CR on TCs for Case 1</w:t>
            </w:r>
          </w:p>
        </w:tc>
        <w:tc>
          <w:tcPr>
            <w:tcW w:w="517" w:type="dxa"/>
          </w:tcPr>
          <w:p w14:paraId="5389C2DC" w14:textId="77777777" w:rsidR="00C5782D" w:rsidRDefault="00C5782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0559EC" w14:textId="77777777" w:rsidR="00C5782D" w:rsidRDefault="00C5782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3579111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1652D50" w14:textId="77777777" w:rsidR="00C5782D" w:rsidRDefault="00C5782D" w:rsidP="0090320C">
            <w:r>
              <w:rPr>
                <w:sz w:val="16"/>
                <w:szCs w:val="16"/>
              </w:rPr>
              <w:t>R4-2414084</w:t>
            </w:r>
          </w:p>
        </w:tc>
        <w:tc>
          <w:tcPr>
            <w:tcW w:w="1597" w:type="dxa"/>
          </w:tcPr>
          <w:p w14:paraId="018844BC" w14:textId="77777777" w:rsidR="00C5782D" w:rsidRDefault="00C5782D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3C19EA3" w14:textId="77777777" w:rsidR="00C5782D" w:rsidRDefault="00C5782D" w:rsidP="0090320C">
            <w:r>
              <w:rPr>
                <w:sz w:val="16"/>
                <w:szCs w:val="16"/>
              </w:rPr>
              <w:t>NR_MG_enh2-Perf</w:t>
            </w:r>
          </w:p>
        </w:tc>
        <w:tc>
          <w:tcPr>
            <w:tcW w:w="2323" w:type="dxa"/>
          </w:tcPr>
          <w:p w14:paraId="15EFB1DA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86C6F2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</w:tr>
      <w:tr w:rsidR="00C5782D" w14:paraId="16A1FAD8" w14:textId="77777777" w:rsidTr="0090320C">
        <w:tc>
          <w:tcPr>
            <w:tcW w:w="879" w:type="dxa"/>
          </w:tcPr>
          <w:p w14:paraId="08C1E320" w14:textId="77777777" w:rsidR="00C5782D" w:rsidRDefault="00C5782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132FFD8" w14:textId="77777777" w:rsidR="00C5782D" w:rsidRDefault="00C5782D" w:rsidP="0090320C">
            <w:r>
              <w:rPr>
                <w:sz w:val="16"/>
                <w:szCs w:val="16"/>
              </w:rPr>
              <w:t>4854</w:t>
            </w:r>
          </w:p>
        </w:tc>
        <w:tc>
          <w:tcPr>
            <w:tcW w:w="517" w:type="dxa"/>
          </w:tcPr>
          <w:p w14:paraId="6C8DC44D" w14:textId="77777777" w:rsidR="00C5782D" w:rsidRDefault="00C5782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B0BF14" w14:textId="77777777" w:rsidR="00C5782D" w:rsidRDefault="00C5782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9F148B" w14:textId="77777777" w:rsidR="00C5782D" w:rsidRDefault="00C5782D" w:rsidP="0090320C">
            <w:r>
              <w:rPr>
                <w:sz w:val="16"/>
                <w:szCs w:val="16"/>
              </w:rPr>
              <w:t>CR on TCs for NFG</w:t>
            </w:r>
          </w:p>
        </w:tc>
        <w:tc>
          <w:tcPr>
            <w:tcW w:w="517" w:type="dxa"/>
          </w:tcPr>
          <w:p w14:paraId="49E3EDC4" w14:textId="77777777" w:rsidR="00C5782D" w:rsidRDefault="00C5782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2546CD" w14:textId="77777777" w:rsidR="00C5782D" w:rsidRDefault="00C5782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91A1511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8A70AE9" w14:textId="77777777" w:rsidR="00C5782D" w:rsidRDefault="00C5782D" w:rsidP="0090320C">
            <w:r>
              <w:rPr>
                <w:sz w:val="16"/>
                <w:szCs w:val="16"/>
              </w:rPr>
              <w:t>R4-2412638</w:t>
            </w:r>
          </w:p>
        </w:tc>
        <w:tc>
          <w:tcPr>
            <w:tcW w:w="1597" w:type="dxa"/>
          </w:tcPr>
          <w:p w14:paraId="1B5A6F67" w14:textId="77777777" w:rsidR="00C5782D" w:rsidRDefault="00C5782D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7708553" w14:textId="77777777" w:rsidR="00C5782D" w:rsidRDefault="00C5782D" w:rsidP="0090320C">
            <w:r>
              <w:rPr>
                <w:sz w:val="16"/>
                <w:szCs w:val="16"/>
              </w:rPr>
              <w:t>NR_MG_enh2-Perf</w:t>
            </w:r>
          </w:p>
        </w:tc>
        <w:tc>
          <w:tcPr>
            <w:tcW w:w="2323" w:type="dxa"/>
          </w:tcPr>
          <w:p w14:paraId="32B7C939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AF6427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</w:tr>
      <w:tr w:rsidR="00C5782D" w14:paraId="534C77B3" w14:textId="77777777" w:rsidTr="0090320C">
        <w:tc>
          <w:tcPr>
            <w:tcW w:w="879" w:type="dxa"/>
          </w:tcPr>
          <w:p w14:paraId="5F20FFAB" w14:textId="77777777" w:rsidR="00C5782D" w:rsidRDefault="00C5782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FFD1CBD" w14:textId="77777777" w:rsidR="00C5782D" w:rsidRDefault="00C5782D" w:rsidP="0090320C">
            <w:r>
              <w:rPr>
                <w:sz w:val="16"/>
                <w:szCs w:val="16"/>
              </w:rPr>
              <w:t>4926</w:t>
            </w:r>
          </w:p>
        </w:tc>
        <w:tc>
          <w:tcPr>
            <w:tcW w:w="517" w:type="dxa"/>
          </w:tcPr>
          <w:p w14:paraId="7C443B6C" w14:textId="77777777" w:rsidR="00C5782D" w:rsidRDefault="00C5782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A8AA59" w14:textId="77777777" w:rsidR="00C5782D" w:rsidRDefault="00C5782D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9C0BF2" w14:textId="77777777" w:rsidR="00C5782D" w:rsidRDefault="00C5782D" w:rsidP="0090320C">
            <w:r>
              <w:rPr>
                <w:sz w:val="16"/>
                <w:szCs w:val="16"/>
              </w:rPr>
              <w:t>(NR_MG_enh-Core) CR 38.133 Corrections to Pre-MG activation/deactivation R17</w:t>
            </w:r>
          </w:p>
        </w:tc>
        <w:tc>
          <w:tcPr>
            <w:tcW w:w="517" w:type="dxa"/>
          </w:tcPr>
          <w:p w14:paraId="1A83272C" w14:textId="77777777" w:rsidR="00C5782D" w:rsidRDefault="00C5782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8277CF" w14:textId="77777777" w:rsidR="00C5782D" w:rsidRDefault="00C5782D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0C3B1C37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2B61F8E" w14:textId="77777777" w:rsidR="00C5782D" w:rsidRDefault="00C5782D" w:rsidP="0090320C">
            <w:r>
              <w:rPr>
                <w:sz w:val="16"/>
                <w:szCs w:val="16"/>
              </w:rPr>
              <w:t>R4-2413307</w:t>
            </w:r>
          </w:p>
        </w:tc>
        <w:tc>
          <w:tcPr>
            <w:tcW w:w="1597" w:type="dxa"/>
          </w:tcPr>
          <w:p w14:paraId="2FE55F8E" w14:textId="77777777" w:rsidR="00C5782D" w:rsidRDefault="00C5782D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D8FA3AE" w14:textId="77777777" w:rsidR="00C5782D" w:rsidRDefault="00C5782D" w:rsidP="0090320C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5A86FC90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93FC8E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</w:tr>
      <w:tr w:rsidR="00C5782D" w14:paraId="13BF8CFB" w14:textId="77777777" w:rsidTr="0090320C">
        <w:tc>
          <w:tcPr>
            <w:tcW w:w="879" w:type="dxa"/>
          </w:tcPr>
          <w:p w14:paraId="3798FCFF" w14:textId="77777777" w:rsidR="00C5782D" w:rsidRDefault="00C5782D" w:rsidP="009032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32E9CDB" w14:textId="77777777" w:rsidR="00C5782D" w:rsidRDefault="00C5782D" w:rsidP="0090320C">
            <w:r>
              <w:rPr>
                <w:sz w:val="16"/>
                <w:szCs w:val="16"/>
              </w:rPr>
              <w:t>4927</w:t>
            </w:r>
          </w:p>
        </w:tc>
        <w:tc>
          <w:tcPr>
            <w:tcW w:w="517" w:type="dxa"/>
          </w:tcPr>
          <w:p w14:paraId="2E442559" w14:textId="77777777" w:rsidR="00C5782D" w:rsidRDefault="00C5782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598C1F" w14:textId="77777777" w:rsidR="00C5782D" w:rsidRDefault="00C5782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614201" w14:textId="77777777" w:rsidR="00C5782D" w:rsidRDefault="00C5782D" w:rsidP="0090320C">
            <w:r>
              <w:rPr>
                <w:sz w:val="16"/>
                <w:szCs w:val="16"/>
              </w:rPr>
              <w:t>(NR_MG_enh-Core) CR 38.133 Corrections to Pre-MG activation/deactivation</w:t>
            </w:r>
          </w:p>
        </w:tc>
        <w:tc>
          <w:tcPr>
            <w:tcW w:w="517" w:type="dxa"/>
          </w:tcPr>
          <w:p w14:paraId="5B2DD171" w14:textId="77777777" w:rsidR="00C5782D" w:rsidRDefault="00C5782D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7C8B4EB" w14:textId="77777777" w:rsidR="00C5782D" w:rsidRDefault="00C5782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9D15F2F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03D5050" w14:textId="77777777" w:rsidR="00C5782D" w:rsidRDefault="00C5782D" w:rsidP="0090320C">
            <w:r>
              <w:rPr>
                <w:sz w:val="16"/>
                <w:szCs w:val="16"/>
              </w:rPr>
              <w:t>R4-2413308</w:t>
            </w:r>
          </w:p>
        </w:tc>
        <w:tc>
          <w:tcPr>
            <w:tcW w:w="1597" w:type="dxa"/>
          </w:tcPr>
          <w:p w14:paraId="3B3ED66B" w14:textId="77777777" w:rsidR="00C5782D" w:rsidRDefault="00C5782D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4B49A0A" w14:textId="77777777" w:rsidR="00C5782D" w:rsidRDefault="00C5782D" w:rsidP="0090320C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4F86634C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9C4993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</w:tr>
      <w:tr w:rsidR="00C5782D" w14:paraId="4C863D45" w14:textId="77777777" w:rsidTr="0090320C">
        <w:tc>
          <w:tcPr>
            <w:tcW w:w="879" w:type="dxa"/>
          </w:tcPr>
          <w:p w14:paraId="36904756" w14:textId="77777777" w:rsidR="00C5782D" w:rsidRDefault="00C5782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80D7306" w14:textId="77777777" w:rsidR="00C5782D" w:rsidRDefault="00C5782D" w:rsidP="0090320C">
            <w:r>
              <w:rPr>
                <w:sz w:val="16"/>
                <w:szCs w:val="16"/>
              </w:rPr>
              <w:t>4928</w:t>
            </w:r>
          </w:p>
        </w:tc>
        <w:tc>
          <w:tcPr>
            <w:tcW w:w="517" w:type="dxa"/>
          </w:tcPr>
          <w:p w14:paraId="1702A3A5" w14:textId="77777777" w:rsidR="00C5782D" w:rsidRDefault="00C5782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4CAB16" w14:textId="77777777" w:rsidR="00C5782D" w:rsidRDefault="00C5782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4C4309" w14:textId="77777777" w:rsidR="00C5782D" w:rsidRDefault="00C5782D" w:rsidP="0090320C">
            <w:r>
              <w:rPr>
                <w:sz w:val="16"/>
                <w:szCs w:val="16"/>
              </w:rPr>
              <w:t>CR 38.133 Corrections to Case 1 requirements for NR_MG_enh2</w:t>
            </w:r>
          </w:p>
        </w:tc>
        <w:tc>
          <w:tcPr>
            <w:tcW w:w="517" w:type="dxa"/>
          </w:tcPr>
          <w:p w14:paraId="33B47428" w14:textId="77777777" w:rsidR="00C5782D" w:rsidRDefault="00C5782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D8EBBD" w14:textId="77777777" w:rsidR="00C5782D" w:rsidRDefault="00C5782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8D876E6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35602BD" w14:textId="77777777" w:rsidR="00C5782D" w:rsidRDefault="00C5782D" w:rsidP="0090320C">
            <w:r>
              <w:rPr>
                <w:sz w:val="16"/>
                <w:szCs w:val="16"/>
              </w:rPr>
              <w:t>R4-2414066</w:t>
            </w:r>
          </w:p>
        </w:tc>
        <w:tc>
          <w:tcPr>
            <w:tcW w:w="1597" w:type="dxa"/>
          </w:tcPr>
          <w:p w14:paraId="55B3D471" w14:textId="77777777" w:rsidR="00C5782D" w:rsidRDefault="00C5782D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EE9CD56" w14:textId="77777777" w:rsidR="00C5782D" w:rsidRDefault="00C5782D" w:rsidP="0090320C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1A7757BA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6D3B3B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</w:tr>
      <w:tr w:rsidR="00C5782D" w14:paraId="541BFD83" w14:textId="77777777" w:rsidTr="0090320C">
        <w:tc>
          <w:tcPr>
            <w:tcW w:w="879" w:type="dxa"/>
          </w:tcPr>
          <w:p w14:paraId="54E95D34" w14:textId="77777777" w:rsidR="00C5782D" w:rsidRDefault="00C5782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7A96544" w14:textId="77777777" w:rsidR="00C5782D" w:rsidRDefault="00C5782D" w:rsidP="0090320C">
            <w:r>
              <w:rPr>
                <w:sz w:val="16"/>
                <w:szCs w:val="16"/>
              </w:rPr>
              <w:t>4951</w:t>
            </w:r>
          </w:p>
        </w:tc>
        <w:tc>
          <w:tcPr>
            <w:tcW w:w="517" w:type="dxa"/>
          </w:tcPr>
          <w:p w14:paraId="589E9F38" w14:textId="77777777" w:rsidR="00C5782D" w:rsidRDefault="00C5782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4F060D" w14:textId="77777777" w:rsidR="00C5782D" w:rsidRDefault="00C5782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A81156" w14:textId="77777777" w:rsidR="00C5782D" w:rsidRDefault="00C5782D" w:rsidP="0090320C">
            <w:r>
              <w:rPr>
                <w:sz w:val="16"/>
                <w:szCs w:val="16"/>
              </w:rPr>
              <w:t>CR on concurrent Pre-MG dynamic collision</w:t>
            </w:r>
          </w:p>
        </w:tc>
        <w:tc>
          <w:tcPr>
            <w:tcW w:w="517" w:type="dxa"/>
          </w:tcPr>
          <w:p w14:paraId="4CAE10AB" w14:textId="77777777" w:rsidR="00C5782D" w:rsidRDefault="00C5782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C256B3" w14:textId="77777777" w:rsidR="00C5782D" w:rsidRDefault="00C5782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684DE0D" w14:textId="77777777" w:rsidR="00C5782D" w:rsidRDefault="00C5782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2478E6F" w14:textId="77777777" w:rsidR="00C5782D" w:rsidRDefault="00C5782D" w:rsidP="0090320C">
            <w:r>
              <w:rPr>
                <w:sz w:val="16"/>
                <w:szCs w:val="16"/>
              </w:rPr>
              <w:t>R4-2414068</w:t>
            </w:r>
          </w:p>
        </w:tc>
        <w:tc>
          <w:tcPr>
            <w:tcW w:w="1597" w:type="dxa"/>
          </w:tcPr>
          <w:p w14:paraId="4E301FE0" w14:textId="77777777" w:rsidR="00C5782D" w:rsidRDefault="00C5782D" w:rsidP="0090320C">
            <w:r>
              <w:rPr>
                <w:sz w:val="16"/>
                <w:szCs w:val="16"/>
              </w:rPr>
              <w:t>MediaTek, CATT, CMCC, Ericsson, Huawei, HiSilicon, Nokia</w:t>
            </w:r>
          </w:p>
        </w:tc>
        <w:tc>
          <w:tcPr>
            <w:tcW w:w="1122" w:type="dxa"/>
          </w:tcPr>
          <w:p w14:paraId="2743AF44" w14:textId="77777777" w:rsidR="00C5782D" w:rsidRDefault="00C5782D" w:rsidP="0090320C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6AA783D7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79BB87" w14:textId="77777777" w:rsidR="00C5782D" w:rsidRDefault="00C5782D" w:rsidP="0090320C">
            <w:pPr>
              <w:rPr>
                <w:sz w:val="16"/>
                <w:szCs w:val="16"/>
              </w:rPr>
            </w:pPr>
          </w:p>
        </w:tc>
      </w:tr>
    </w:tbl>
    <w:p w14:paraId="4C41309B" w14:textId="77777777" w:rsidR="00480259" w:rsidRDefault="00480259" w:rsidP="00480259"/>
    <w:p w14:paraId="7BF27C6D" w14:textId="77777777" w:rsidR="00480259" w:rsidRDefault="00480259" w:rsidP="00480259"/>
    <w:p w14:paraId="0FE79907" w14:textId="4A6FE455" w:rsidR="00480259" w:rsidRDefault="0017494A" w:rsidP="00512C52">
      <w:pPr>
        <w:pStyle w:val="Heading2"/>
        <w:rPr>
          <w:rFonts w:cs="Arial"/>
          <w:noProof/>
        </w:rPr>
      </w:pPr>
      <w:r w:rsidRPr="0017494A">
        <w:rPr>
          <w:noProof/>
        </w:rPr>
        <w:t>RP-242169</w:t>
      </w:r>
    </w:p>
    <w:p w14:paraId="42E6576B" w14:textId="2DAACF33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7494A" w:rsidRPr="0017494A">
        <w:rPr>
          <w:rFonts w:ascii="Arial" w:hAnsi="Arial" w:cs="Arial"/>
          <w:b/>
          <w:bCs/>
        </w:rPr>
        <w:t>RAN4 CRs to Maintenance for Closed WIs/SIs for REL-18 and earlier - Batch 21</w:t>
      </w:r>
    </w:p>
    <w:p w14:paraId="19B46E5A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A49CC" w:rsidRPr="004E535C" w14:paraId="10F49545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C6D6513" w14:textId="77777777" w:rsidR="009A49CC" w:rsidRPr="00BF1EB6" w:rsidRDefault="009A49C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CB81B7" w14:textId="77777777" w:rsidR="009A49CC" w:rsidRPr="00BF1EB6" w:rsidRDefault="009A49C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3C0E0B" w14:textId="77777777" w:rsidR="009A49CC" w:rsidRPr="00BF1EB6" w:rsidRDefault="009A49C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F37731" w14:textId="77777777" w:rsidR="009A49CC" w:rsidRPr="00BF1EB6" w:rsidRDefault="009A49C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A30594F" w14:textId="77777777" w:rsidR="009A49CC" w:rsidRPr="00BF1EB6" w:rsidRDefault="009A49C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DF029E" w14:textId="77777777" w:rsidR="009A49CC" w:rsidRPr="00BF1EB6" w:rsidRDefault="009A49C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7435D9" w14:textId="77777777" w:rsidR="009A49CC" w:rsidRPr="00BF1EB6" w:rsidRDefault="009A49C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642A67D" w14:textId="77777777" w:rsidR="009A49CC" w:rsidRPr="00BF1EB6" w:rsidRDefault="009A49C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5F9EF64" w14:textId="77777777" w:rsidR="009A49CC" w:rsidRPr="00BF1EB6" w:rsidRDefault="009A49C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0618AFA" w14:textId="77777777" w:rsidR="009A49CC" w:rsidRPr="00BF1EB6" w:rsidRDefault="009A49C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91D3C69" w14:textId="77777777" w:rsidR="009A49CC" w:rsidRPr="00BF1EB6" w:rsidRDefault="009A49C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1A36CB3" w14:textId="77777777" w:rsidR="009A49CC" w:rsidRPr="00BF1EB6" w:rsidRDefault="009A49C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58DEE1C" w14:textId="77777777" w:rsidR="009A49CC" w:rsidRPr="00BF1EB6" w:rsidRDefault="009A49C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A49CC" w14:paraId="40880B50" w14:textId="77777777" w:rsidTr="0090320C">
        <w:tc>
          <w:tcPr>
            <w:tcW w:w="879" w:type="dxa"/>
          </w:tcPr>
          <w:p w14:paraId="120F3D87" w14:textId="77777777" w:rsidR="009A49CC" w:rsidRDefault="009A49CC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DB82621" w14:textId="77777777" w:rsidR="009A49CC" w:rsidRDefault="009A49CC" w:rsidP="0090320C">
            <w:r>
              <w:rPr>
                <w:sz w:val="16"/>
                <w:szCs w:val="16"/>
              </w:rPr>
              <w:t>0630</w:t>
            </w:r>
          </w:p>
        </w:tc>
        <w:tc>
          <w:tcPr>
            <w:tcW w:w="517" w:type="dxa"/>
          </w:tcPr>
          <w:p w14:paraId="4C9BA1C5" w14:textId="77777777" w:rsidR="009A49CC" w:rsidRDefault="009A49CC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99DE0F" w14:textId="77777777" w:rsidR="009A49CC" w:rsidRDefault="009A49C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EE8909B" w14:textId="77777777" w:rsidR="009A49CC" w:rsidRDefault="009A49CC" w:rsidP="0090320C">
            <w:r>
              <w:rPr>
                <w:sz w:val="16"/>
                <w:szCs w:val="16"/>
              </w:rPr>
              <w:t>(NR_MIMO_evo_DL_UL-Perf) CR on applicability rules and demodulation requirements for Rel-18 MIMO</w:t>
            </w:r>
          </w:p>
        </w:tc>
        <w:tc>
          <w:tcPr>
            <w:tcW w:w="517" w:type="dxa"/>
          </w:tcPr>
          <w:p w14:paraId="6B007C1F" w14:textId="77777777" w:rsidR="009A49CC" w:rsidRDefault="009A49C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A6AE2C" w14:textId="77777777" w:rsidR="009A49CC" w:rsidRDefault="009A49CC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17479AA" w14:textId="77777777" w:rsidR="009A49CC" w:rsidRDefault="009A49C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C6C6AFE" w14:textId="77777777" w:rsidR="009A49CC" w:rsidRDefault="009A49CC" w:rsidP="0090320C">
            <w:r>
              <w:rPr>
                <w:sz w:val="16"/>
                <w:szCs w:val="16"/>
              </w:rPr>
              <w:t>R4-2413484</w:t>
            </w:r>
          </w:p>
        </w:tc>
        <w:tc>
          <w:tcPr>
            <w:tcW w:w="1597" w:type="dxa"/>
          </w:tcPr>
          <w:p w14:paraId="06514C0C" w14:textId="77777777" w:rsidR="009A49CC" w:rsidRDefault="009A49CC" w:rsidP="0090320C">
            <w:r>
              <w:rPr>
                <w:sz w:val="16"/>
                <w:szCs w:val="16"/>
              </w:rPr>
              <w:t>Samsung, Apple</w:t>
            </w:r>
          </w:p>
        </w:tc>
        <w:tc>
          <w:tcPr>
            <w:tcW w:w="1122" w:type="dxa"/>
          </w:tcPr>
          <w:p w14:paraId="77DF1D8E" w14:textId="77777777" w:rsidR="009A49CC" w:rsidRDefault="009A49CC" w:rsidP="0090320C">
            <w:r>
              <w:rPr>
                <w:sz w:val="16"/>
                <w:szCs w:val="16"/>
              </w:rPr>
              <w:t>NR_MIMO_evo_DL_UL-Perf</w:t>
            </w:r>
          </w:p>
        </w:tc>
        <w:tc>
          <w:tcPr>
            <w:tcW w:w="2323" w:type="dxa"/>
          </w:tcPr>
          <w:p w14:paraId="457DCF71" w14:textId="77777777" w:rsidR="009A49CC" w:rsidRDefault="009A49CC" w:rsidP="0090320C">
            <w:r>
              <w:rPr>
                <w:sz w:val="16"/>
                <w:szCs w:val="16"/>
              </w:rPr>
              <w:t>5.1.1.35.1.1.45.2.3.1.15.2.3.2.1</w:t>
            </w:r>
          </w:p>
        </w:tc>
        <w:tc>
          <w:tcPr>
            <w:tcW w:w="998" w:type="dxa"/>
          </w:tcPr>
          <w:p w14:paraId="068BE976" w14:textId="77777777" w:rsidR="009A49CC" w:rsidRDefault="009A49CC" w:rsidP="0090320C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9A49CC" w14:paraId="766F31A8" w14:textId="77777777" w:rsidTr="0090320C">
        <w:tc>
          <w:tcPr>
            <w:tcW w:w="879" w:type="dxa"/>
          </w:tcPr>
          <w:p w14:paraId="3E26E5C9" w14:textId="77777777" w:rsidR="009A49CC" w:rsidRDefault="009A49CC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54A352B" w14:textId="77777777" w:rsidR="009A49CC" w:rsidRDefault="009A49CC" w:rsidP="0090320C">
            <w:r>
              <w:rPr>
                <w:sz w:val="16"/>
                <w:szCs w:val="16"/>
              </w:rPr>
              <w:t>0631</w:t>
            </w:r>
          </w:p>
        </w:tc>
        <w:tc>
          <w:tcPr>
            <w:tcW w:w="517" w:type="dxa"/>
          </w:tcPr>
          <w:p w14:paraId="3AE6BB11" w14:textId="77777777" w:rsidR="009A49CC" w:rsidRDefault="009A49CC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A34C2C" w14:textId="77777777" w:rsidR="009A49CC" w:rsidRDefault="009A49C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AE1B62" w14:textId="77777777" w:rsidR="009A49CC" w:rsidRDefault="009A49CC" w:rsidP="0090320C">
            <w:r>
              <w:rPr>
                <w:sz w:val="16"/>
                <w:szCs w:val="16"/>
              </w:rPr>
              <w:t>(NR_MIMO_evo_DL_UL-Perf) CR on applicability rules and CSI reporting requirements for Rel-18 MIMO</w:t>
            </w:r>
          </w:p>
        </w:tc>
        <w:tc>
          <w:tcPr>
            <w:tcW w:w="517" w:type="dxa"/>
          </w:tcPr>
          <w:p w14:paraId="595D71EA" w14:textId="77777777" w:rsidR="009A49CC" w:rsidRDefault="009A49C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E80CC0" w14:textId="77777777" w:rsidR="009A49CC" w:rsidRDefault="009A49CC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13E0D6D" w14:textId="77777777" w:rsidR="009A49CC" w:rsidRDefault="009A49C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495C2D3" w14:textId="77777777" w:rsidR="009A49CC" w:rsidRDefault="009A49CC" w:rsidP="0090320C">
            <w:r>
              <w:rPr>
                <w:sz w:val="16"/>
                <w:szCs w:val="16"/>
              </w:rPr>
              <w:t>R4-2413485</w:t>
            </w:r>
          </w:p>
        </w:tc>
        <w:tc>
          <w:tcPr>
            <w:tcW w:w="1597" w:type="dxa"/>
          </w:tcPr>
          <w:p w14:paraId="505FE348" w14:textId="77777777" w:rsidR="009A49CC" w:rsidRDefault="009A49CC" w:rsidP="0090320C">
            <w:r>
              <w:rPr>
                <w:sz w:val="16"/>
                <w:szCs w:val="16"/>
              </w:rPr>
              <w:t>Samsung, Nokia, Huawei, HiSilicon</w:t>
            </w:r>
          </w:p>
        </w:tc>
        <w:tc>
          <w:tcPr>
            <w:tcW w:w="1122" w:type="dxa"/>
          </w:tcPr>
          <w:p w14:paraId="099F17B4" w14:textId="77777777" w:rsidR="009A49CC" w:rsidRDefault="009A49CC" w:rsidP="0090320C">
            <w:r>
              <w:rPr>
                <w:sz w:val="16"/>
                <w:szCs w:val="16"/>
              </w:rPr>
              <w:t>NR_MIMO_evo_DL_UL-Perf</w:t>
            </w:r>
          </w:p>
        </w:tc>
        <w:tc>
          <w:tcPr>
            <w:tcW w:w="2323" w:type="dxa"/>
          </w:tcPr>
          <w:p w14:paraId="375D0000" w14:textId="77777777" w:rsidR="009A49CC" w:rsidRDefault="009A49CC" w:rsidP="0090320C">
            <w:r>
              <w:rPr>
                <w:sz w:val="16"/>
                <w:szCs w:val="16"/>
              </w:rPr>
              <w:t>6.1.1.3, 6.1.1.46.3.2.1, 6.3.2.26.3.3.1, 6.3.3.2A.3.2.1, A.3.2.2</w:t>
            </w:r>
          </w:p>
        </w:tc>
        <w:tc>
          <w:tcPr>
            <w:tcW w:w="998" w:type="dxa"/>
          </w:tcPr>
          <w:p w14:paraId="05D5CEE7" w14:textId="77777777" w:rsidR="009A49CC" w:rsidRDefault="009A49CC" w:rsidP="0090320C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9A49CC" w14:paraId="79ED3292" w14:textId="77777777" w:rsidTr="0090320C">
        <w:tc>
          <w:tcPr>
            <w:tcW w:w="879" w:type="dxa"/>
          </w:tcPr>
          <w:p w14:paraId="22D0EDA6" w14:textId="77777777" w:rsidR="009A49CC" w:rsidRDefault="009A49CC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439B745" w14:textId="77777777" w:rsidR="009A49CC" w:rsidRDefault="009A49CC" w:rsidP="0090320C">
            <w:r>
              <w:rPr>
                <w:sz w:val="16"/>
                <w:szCs w:val="16"/>
              </w:rPr>
              <w:t>4656</w:t>
            </w:r>
          </w:p>
        </w:tc>
        <w:tc>
          <w:tcPr>
            <w:tcW w:w="517" w:type="dxa"/>
          </w:tcPr>
          <w:p w14:paraId="7538B438" w14:textId="77777777" w:rsidR="009A49CC" w:rsidRDefault="009A49CC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66C69A" w14:textId="77777777" w:rsidR="009A49CC" w:rsidRDefault="009A49C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DDB7F8" w14:textId="77777777" w:rsidR="009A49CC" w:rsidRDefault="009A49CC" w:rsidP="0090320C">
            <w:r>
              <w:rPr>
                <w:sz w:val="16"/>
                <w:szCs w:val="16"/>
              </w:rPr>
              <w:t>CR for eUTCI state switching requirements</w:t>
            </w:r>
          </w:p>
        </w:tc>
        <w:tc>
          <w:tcPr>
            <w:tcW w:w="517" w:type="dxa"/>
          </w:tcPr>
          <w:p w14:paraId="64E77D82" w14:textId="77777777" w:rsidR="009A49CC" w:rsidRDefault="009A49C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C6CAF5" w14:textId="77777777" w:rsidR="009A49CC" w:rsidRDefault="009A49C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864CD9B" w14:textId="77777777" w:rsidR="009A49CC" w:rsidRDefault="009A49C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E307A6A" w14:textId="77777777" w:rsidR="009A49CC" w:rsidRDefault="009A49CC" w:rsidP="0090320C">
            <w:r>
              <w:rPr>
                <w:sz w:val="16"/>
                <w:szCs w:val="16"/>
              </w:rPr>
              <w:t>R4-2414054</w:t>
            </w:r>
          </w:p>
        </w:tc>
        <w:tc>
          <w:tcPr>
            <w:tcW w:w="1597" w:type="dxa"/>
          </w:tcPr>
          <w:p w14:paraId="64D51CCE" w14:textId="77777777" w:rsidR="009A49CC" w:rsidRDefault="009A49CC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EBF050B" w14:textId="77777777" w:rsidR="009A49CC" w:rsidRDefault="009A49CC" w:rsidP="0090320C"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 w14:paraId="61315AA6" w14:textId="77777777" w:rsidR="009A49CC" w:rsidRDefault="009A49CC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6F8279" w14:textId="77777777" w:rsidR="009A49CC" w:rsidRDefault="009A49CC" w:rsidP="0090320C">
            <w:pPr>
              <w:rPr>
                <w:sz w:val="16"/>
                <w:szCs w:val="16"/>
              </w:rPr>
            </w:pPr>
          </w:p>
        </w:tc>
      </w:tr>
      <w:tr w:rsidR="009A49CC" w14:paraId="712756AD" w14:textId="77777777" w:rsidTr="0090320C">
        <w:tc>
          <w:tcPr>
            <w:tcW w:w="879" w:type="dxa"/>
          </w:tcPr>
          <w:p w14:paraId="1BBA0A58" w14:textId="77777777" w:rsidR="009A49CC" w:rsidRDefault="009A49CC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B2B9CD2" w14:textId="77777777" w:rsidR="009A49CC" w:rsidRDefault="009A49CC" w:rsidP="0090320C">
            <w:r>
              <w:rPr>
                <w:sz w:val="16"/>
                <w:szCs w:val="16"/>
              </w:rPr>
              <w:t>4657</w:t>
            </w:r>
          </w:p>
        </w:tc>
        <w:tc>
          <w:tcPr>
            <w:tcW w:w="517" w:type="dxa"/>
          </w:tcPr>
          <w:p w14:paraId="632C0FBC" w14:textId="77777777" w:rsidR="009A49CC" w:rsidRDefault="009A49CC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648B45" w14:textId="77777777" w:rsidR="009A49CC" w:rsidRDefault="009A49C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3FA617" w14:textId="77777777" w:rsidR="009A49CC" w:rsidRDefault="009A49CC" w:rsidP="0090320C">
            <w:r>
              <w:rPr>
                <w:sz w:val="16"/>
                <w:szCs w:val="16"/>
              </w:rPr>
              <w:t>CR for correcting sDCI mTRP based test cases</w:t>
            </w:r>
          </w:p>
        </w:tc>
        <w:tc>
          <w:tcPr>
            <w:tcW w:w="517" w:type="dxa"/>
          </w:tcPr>
          <w:p w14:paraId="2CD399E5" w14:textId="77777777" w:rsidR="009A49CC" w:rsidRDefault="009A49C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C3C25A" w14:textId="77777777" w:rsidR="009A49CC" w:rsidRDefault="009A49C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D03E093" w14:textId="77777777" w:rsidR="009A49CC" w:rsidRDefault="009A49C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8CB0DC3" w14:textId="77777777" w:rsidR="009A49CC" w:rsidRDefault="009A49CC" w:rsidP="0090320C">
            <w:r>
              <w:rPr>
                <w:sz w:val="16"/>
                <w:szCs w:val="16"/>
              </w:rPr>
              <w:t>R4-2411387</w:t>
            </w:r>
          </w:p>
        </w:tc>
        <w:tc>
          <w:tcPr>
            <w:tcW w:w="1597" w:type="dxa"/>
          </w:tcPr>
          <w:p w14:paraId="50DBF20B" w14:textId="77777777" w:rsidR="009A49CC" w:rsidRDefault="009A49CC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0E161AC" w14:textId="77777777" w:rsidR="009A49CC" w:rsidRDefault="009A49CC" w:rsidP="0090320C">
            <w:r>
              <w:rPr>
                <w:sz w:val="16"/>
                <w:szCs w:val="16"/>
              </w:rPr>
              <w:t>NR_MIMO_evo_DL_UL-Perf</w:t>
            </w:r>
          </w:p>
        </w:tc>
        <w:tc>
          <w:tcPr>
            <w:tcW w:w="2323" w:type="dxa"/>
          </w:tcPr>
          <w:p w14:paraId="016CB684" w14:textId="77777777" w:rsidR="009A49CC" w:rsidRDefault="009A49CC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A28DD1" w14:textId="77777777" w:rsidR="009A49CC" w:rsidRDefault="009A49CC" w:rsidP="0090320C">
            <w:pPr>
              <w:rPr>
                <w:sz w:val="16"/>
                <w:szCs w:val="16"/>
              </w:rPr>
            </w:pPr>
          </w:p>
        </w:tc>
      </w:tr>
      <w:tr w:rsidR="009A49CC" w14:paraId="70762F83" w14:textId="77777777" w:rsidTr="0090320C">
        <w:tc>
          <w:tcPr>
            <w:tcW w:w="879" w:type="dxa"/>
          </w:tcPr>
          <w:p w14:paraId="0D3528A8" w14:textId="77777777" w:rsidR="009A49CC" w:rsidRDefault="009A49CC" w:rsidP="009032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B65679C" w14:textId="77777777" w:rsidR="009A49CC" w:rsidRDefault="009A49CC" w:rsidP="0090320C">
            <w:r>
              <w:rPr>
                <w:sz w:val="16"/>
                <w:szCs w:val="16"/>
              </w:rPr>
              <w:t>4746</w:t>
            </w:r>
          </w:p>
        </w:tc>
        <w:tc>
          <w:tcPr>
            <w:tcW w:w="517" w:type="dxa"/>
          </w:tcPr>
          <w:p w14:paraId="0C449674" w14:textId="77777777" w:rsidR="009A49CC" w:rsidRDefault="009A49CC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4C9E42" w14:textId="77777777" w:rsidR="009A49CC" w:rsidRDefault="009A49C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6013B5" w14:textId="77777777" w:rsidR="009A49CC" w:rsidRDefault="009A49CC" w:rsidP="0090320C">
            <w:r>
              <w:rPr>
                <w:sz w:val="16"/>
                <w:szCs w:val="16"/>
              </w:rPr>
              <w:t>CR corrections of RRM performance requirements for NR MIMO Evo FR2 UE transmit timing</w:t>
            </w:r>
          </w:p>
        </w:tc>
        <w:tc>
          <w:tcPr>
            <w:tcW w:w="517" w:type="dxa"/>
          </w:tcPr>
          <w:p w14:paraId="2CE0D667" w14:textId="77777777" w:rsidR="009A49CC" w:rsidRDefault="009A49C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8E0A7B" w14:textId="77777777" w:rsidR="009A49CC" w:rsidRDefault="009A49C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C34DB17" w14:textId="77777777" w:rsidR="009A49CC" w:rsidRDefault="009A49C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2C5C2FE" w14:textId="77777777" w:rsidR="009A49CC" w:rsidRDefault="009A49CC" w:rsidP="0090320C">
            <w:r>
              <w:rPr>
                <w:sz w:val="16"/>
                <w:szCs w:val="16"/>
              </w:rPr>
              <w:t>R4-2412036</w:t>
            </w:r>
          </w:p>
        </w:tc>
        <w:tc>
          <w:tcPr>
            <w:tcW w:w="1597" w:type="dxa"/>
          </w:tcPr>
          <w:p w14:paraId="57D6689B" w14:textId="77777777" w:rsidR="009A49CC" w:rsidRDefault="009A49CC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777F672" w14:textId="77777777" w:rsidR="009A49CC" w:rsidRDefault="009A49CC" w:rsidP="0090320C">
            <w:r>
              <w:rPr>
                <w:sz w:val="16"/>
                <w:szCs w:val="16"/>
              </w:rPr>
              <w:t>NR_MIMO_evo_DL_UL-Perf</w:t>
            </w:r>
          </w:p>
        </w:tc>
        <w:tc>
          <w:tcPr>
            <w:tcW w:w="2323" w:type="dxa"/>
          </w:tcPr>
          <w:p w14:paraId="30366216" w14:textId="77777777" w:rsidR="009A49CC" w:rsidRDefault="009A49CC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5DA455" w14:textId="77777777" w:rsidR="009A49CC" w:rsidRDefault="009A49CC" w:rsidP="0090320C">
            <w:pPr>
              <w:rPr>
                <w:sz w:val="16"/>
                <w:szCs w:val="16"/>
              </w:rPr>
            </w:pPr>
          </w:p>
        </w:tc>
      </w:tr>
      <w:tr w:rsidR="009A49CC" w14:paraId="42D5B447" w14:textId="77777777" w:rsidTr="0090320C">
        <w:tc>
          <w:tcPr>
            <w:tcW w:w="879" w:type="dxa"/>
          </w:tcPr>
          <w:p w14:paraId="01099E3E" w14:textId="77777777" w:rsidR="009A49CC" w:rsidRDefault="009A49CC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908687E" w14:textId="77777777" w:rsidR="009A49CC" w:rsidRDefault="009A49CC" w:rsidP="0090320C">
            <w:r>
              <w:rPr>
                <w:sz w:val="16"/>
                <w:szCs w:val="16"/>
              </w:rPr>
              <w:t>4747</w:t>
            </w:r>
          </w:p>
        </w:tc>
        <w:tc>
          <w:tcPr>
            <w:tcW w:w="517" w:type="dxa"/>
          </w:tcPr>
          <w:p w14:paraId="029D9DEB" w14:textId="77777777" w:rsidR="009A49CC" w:rsidRDefault="009A49CC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BFEDC6" w14:textId="77777777" w:rsidR="009A49CC" w:rsidRDefault="009A49C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11C7FC" w14:textId="77777777" w:rsidR="009A49CC" w:rsidRDefault="009A49CC" w:rsidP="0090320C">
            <w:r>
              <w:rPr>
                <w:sz w:val="16"/>
                <w:szCs w:val="16"/>
              </w:rPr>
              <w:t>CR corrections of RRM performance requirements for NR MIMO Evo sDCI mTRP FR2 separate UL TCI state switching</w:t>
            </w:r>
          </w:p>
        </w:tc>
        <w:tc>
          <w:tcPr>
            <w:tcW w:w="517" w:type="dxa"/>
          </w:tcPr>
          <w:p w14:paraId="3631CD1D" w14:textId="77777777" w:rsidR="009A49CC" w:rsidRDefault="009A49C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969EB6" w14:textId="77777777" w:rsidR="009A49CC" w:rsidRDefault="009A49C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0538967" w14:textId="77777777" w:rsidR="009A49CC" w:rsidRDefault="009A49C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FCB13BA" w14:textId="77777777" w:rsidR="009A49CC" w:rsidRDefault="009A49CC" w:rsidP="0090320C">
            <w:r>
              <w:rPr>
                <w:sz w:val="16"/>
                <w:szCs w:val="16"/>
              </w:rPr>
              <w:t>R4-2412037</w:t>
            </w:r>
          </w:p>
        </w:tc>
        <w:tc>
          <w:tcPr>
            <w:tcW w:w="1597" w:type="dxa"/>
          </w:tcPr>
          <w:p w14:paraId="0CC0A236" w14:textId="77777777" w:rsidR="009A49CC" w:rsidRDefault="009A49CC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51BAAB6" w14:textId="77777777" w:rsidR="009A49CC" w:rsidRDefault="009A49CC" w:rsidP="0090320C">
            <w:r>
              <w:rPr>
                <w:sz w:val="16"/>
                <w:szCs w:val="16"/>
              </w:rPr>
              <w:t>NR_MIMO_evo_DL_UL-Perf</w:t>
            </w:r>
          </w:p>
        </w:tc>
        <w:tc>
          <w:tcPr>
            <w:tcW w:w="2323" w:type="dxa"/>
          </w:tcPr>
          <w:p w14:paraId="2170F1B1" w14:textId="77777777" w:rsidR="009A49CC" w:rsidRDefault="009A49CC" w:rsidP="0090320C">
            <w:r>
              <w:rPr>
                <w:sz w:val="16"/>
                <w:szCs w:val="16"/>
              </w:rPr>
              <w:t>A.3.16A.3</w:t>
            </w:r>
          </w:p>
        </w:tc>
        <w:tc>
          <w:tcPr>
            <w:tcW w:w="998" w:type="dxa"/>
          </w:tcPr>
          <w:p w14:paraId="04F4EA85" w14:textId="77777777" w:rsidR="009A49CC" w:rsidRDefault="009A49CC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9A49CC" w14:paraId="018343E9" w14:textId="77777777" w:rsidTr="0090320C">
        <w:tc>
          <w:tcPr>
            <w:tcW w:w="879" w:type="dxa"/>
          </w:tcPr>
          <w:p w14:paraId="1B71D7F8" w14:textId="77777777" w:rsidR="009A49CC" w:rsidRDefault="009A49CC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9770634" w14:textId="77777777" w:rsidR="009A49CC" w:rsidRDefault="009A49CC" w:rsidP="0090320C">
            <w:r>
              <w:rPr>
                <w:sz w:val="16"/>
                <w:szCs w:val="16"/>
              </w:rPr>
              <w:t>4821</w:t>
            </w:r>
          </w:p>
        </w:tc>
        <w:tc>
          <w:tcPr>
            <w:tcW w:w="517" w:type="dxa"/>
          </w:tcPr>
          <w:p w14:paraId="6635F32C" w14:textId="77777777" w:rsidR="009A49CC" w:rsidRDefault="009A49CC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BEC99C" w14:textId="77777777" w:rsidR="009A49CC" w:rsidRDefault="009A49C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492B5B" w14:textId="77777777" w:rsidR="009A49CC" w:rsidRDefault="009A49CC" w:rsidP="0090320C">
            <w:r>
              <w:rPr>
                <w:sz w:val="16"/>
                <w:szCs w:val="16"/>
              </w:rPr>
              <w:t>CR on test cases of UE transmit timing from two TRPs in FR1</w:t>
            </w:r>
          </w:p>
        </w:tc>
        <w:tc>
          <w:tcPr>
            <w:tcW w:w="517" w:type="dxa"/>
          </w:tcPr>
          <w:p w14:paraId="6A11190C" w14:textId="77777777" w:rsidR="009A49CC" w:rsidRDefault="009A49C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FADD24" w14:textId="77777777" w:rsidR="009A49CC" w:rsidRDefault="009A49C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F028A9E" w14:textId="77777777" w:rsidR="009A49CC" w:rsidRDefault="009A49C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F8C8F64" w14:textId="77777777" w:rsidR="009A49CC" w:rsidRDefault="009A49CC" w:rsidP="0090320C">
            <w:r>
              <w:rPr>
                <w:sz w:val="16"/>
                <w:szCs w:val="16"/>
              </w:rPr>
              <w:t>R4-2412409</w:t>
            </w:r>
          </w:p>
        </w:tc>
        <w:tc>
          <w:tcPr>
            <w:tcW w:w="1597" w:type="dxa"/>
          </w:tcPr>
          <w:p w14:paraId="1E65A774" w14:textId="77777777" w:rsidR="009A49CC" w:rsidRDefault="009A49CC" w:rsidP="0090320C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3CD5C27D" w14:textId="77777777" w:rsidR="009A49CC" w:rsidRDefault="009A49CC" w:rsidP="0090320C">
            <w:r>
              <w:rPr>
                <w:sz w:val="16"/>
                <w:szCs w:val="16"/>
              </w:rPr>
              <w:t>NR_MIMO_evo_DL_UL-Perf</w:t>
            </w:r>
          </w:p>
        </w:tc>
        <w:tc>
          <w:tcPr>
            <w:tcW w:w="2323" w:type="dxa"/>
          </w:tcPr>
          <w:p w14:paraId="6F931BD6" w14:textId="77777777" w:rsidR="009A49CC" w:rsidRDefault="009A49CC" w:rsidP="0090320C">
            <w:r>
              <w:rPr>
                <w:sz w:val="16"/>
                <w:szCs w:val="16"/>
              </w:rPr>
              <w:t>A.4.4.1.2 A.6.4.1.2</w:t>
            </w:r>
          </w:p>
        </w:tc>
        <w:tc>
          <w:tcPr>
            <w:tcW w:w="998" w:type="dxa"/>
          </w:tcPr>
          <w:p w14:paraId="799FC631" w14:textId="77777777" w:rsidR="009A49CC" w:rsidRDefault="009A49CC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9A49CC" w14:paraId="4F18B170" w14:textId="77777777" w:rsidTr="0090320C">
        <w:tc>
          <w:tcPr>
            <w:tcW w:w="879" w:type="dxa"/>
          </w:tcPr>
          <w:p w14:paraId="23D0E9BC" w14:textId="77777777" w:rsidR="009A49CC" w:rsidRDefault="009A49CC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0A38B98" w14:textId="77777777" w:rsidR="009A49CC" w:rsidRDefault="009A49CC" w:rsidP="0090320C">
            <w:r>
              <w:rPr>
                <w:sz w:val="16"/>
                <w:szCs w:val="16"/>
              </w:rPr>
              <w:t>4883</w:t>
            </w:r>
          </w:p>
        </w:tc>
        <w:tc>
          <w:tcPr>
            <w:tcW w:w="517" w:type="dxa"/>
          </w:tcPr>
          <w:p w14:paraId="3D2F1156" w14:textId="77777777" w:rsidR="009A49CC" w:rsidRDefault="009A49CC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B8DA88" w14:textId="77777777" w:rsidR="009A49CC" w:rsidRDefault="009A49C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A48419" w14:textId="77777777" w:rsidR="009A49CC" w:rsidRDefault="009A49CC" w:rsidP="0090320C">
            <w:r>
              <w:rPr>
                <w:sz w:val="16"/>
                <w:szCs w:val="16"/>
              </w:rPr>
              <w:t>CR to TS 38.133 on UL Transmit timing for MIMO Evolution.</w:t>
            </w:r>
          </w:p>
        </w:tc>
        <w:tc>
          <w:tcPr>
            <w:tcW w:w="517" w:type="dxa"/>
          </w:tcPr>
          <w:p w14:paraId="316C941E" w14:textId="77777777" w:rsidR="009A49CC" w:rsidRDefault="009A49C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7AFEFE" w14:textId="77777777" w:rsidR="009A49CC" w:rsidRDefault="009A49C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29523AC" w14:textId="77777777" w:rsidR="009A49CC" w:rsidRDefault="009A49C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E866FAE" w14:textId="77777777" w:rsidR="009A49CC" w:rsidRDefault="009A49CC" w:rsidP="0090320C">
            <w:r>
              <w:rPr>
                <w:sz w:val="16"/>
                <w:szCs w:val="16"/>
              </w:rPr>
              <w:t>R4-2414056</w:t>
            </w:r>
          </w:p>
        </w:tc>
        <w:tc>
          <w:tcPr>
            <w:tcW w:w="1597" w:type="dxa"/>
          </w:tcPr>
          <w:p w14:paraId="567712CB" w14:textId="77777777" w:rsidR="009A49CC" w:rsidRDefault="009A49CC" w:rsidP="0090320C">
            <w:r>
              <w:rPr>
                <w:sz w:val="16"/>
                <w:szCs w:val="16"/>
              </w:rPr>
              <w:t>Ericsson, Qualcomm Incorporated, Apple, Nokia, Vivo</w:t>
            </w:r>
          </w:p>
        </w:tc>
        <w:tc>
          <w:tcPr>
            <w:tcW w:w="1122" w:type="dxa"/>
          </w:tcPr>
          <w:p w14:paraId="3118D282" w14:textId="77777777" w:rsidR="009A49CC" w:rsidRDefault="009A49CC" w:rsidP="0090320C"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 w14:paraId="20509A1F" w14:textId="77777777" w:rsidR="009A49CC" w:rsidRDefault="009A49CC" w:rsidP="0090320C">
            <w:r>
              <w:rPr>
                <w:sz w:val="16"/>
                <w:szCs w:val="16"/>
              </w:rPr>
              <w:t>7.1.1, 7.1.2</w:t>
            </w:r>
          </w:p>
        </w:tc>
        <w:tc>
          <w:tcPr>
            <w:tcW w:w="998" w:type="dxa"/>
          </w:tcPr>
          <w:p w14:paraId="4F356962" w14:textId="77777777" w:rsidR="009A49CC" w:rsidRDefault="009A49CC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9A49CC" w14:paraId="2FD778E1" w14:textId="77777777" w:rsidTr="0090320C">
        <w:tc>
          <w:tcPr>
            <w:tcW w:w="879" w:type="dxa"/>
          </w:tcPr>
          <w:p w14:paraId="015BF18E" w14:textId="77777777" w:rsidR="009A49CC" w:rsidRDefault="009A49CC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F4E7C39" w14:textId="77777777" w:rsidR="009A49CC" w:rsidRDefault="009A49CC" w:rsidP="0090320C">
            <w:r>
              <w:rPr>
                <w:sz w:val="16"/>
                <w:szCs w:val="16"/>
              </w:rPr>
              <w:t>4884</w:t>
            </w:r>
          </w:p>
        </w:tc>
        <w:tc>
          <w:tcPr>
            <w:tcW w:w="517" w:type="dxa"/>
          </w:tcPr>
          <w:p w14:paraId="410073EB" w14:textId="77777777" w:rsidR="009A49CC" w:rsidRDefault="009A49CC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6BE22D" w14:textId="77777777" w:rsidR="009A49CC" w:rsidRDefault="009A49C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D0B017" w14:textId="77777777" w:rsidR="009A49CC" w:rsidRDefault="009A49CC" w:rsidP="0090320C">
            <w:r>
              <w:rPr>
                <w:sz w:val="16"/>
                <w:szCs w:val="16"/>
              </w:rPr>
              <w:t>CR to TS 38.133: TC for TDCP measurements</w:t>
            </w:r>
          </w:p>
        </w:tc>
        <w:tc>
          <w:tcPr>
            <w:tcW w:w="517" w:type="dxa"/>
          </w:tcPr>
          <w:p w14:paraId="430030BB" w14:textId="77777777" w:rsidR="009A49CC" w:rsidRDefault="009A49C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5A4F9F" w14:textId="77777777" w:rsidR="009A49CC" w:rsidRDefault="009A49C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8AD70DD" w14:textId="77777777" w:rsidR="009A49CC" w:rsidRDefault="009A49C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0CF898E" w14:textId="77777777" w:rsidR="009A49CC" w:rsidRDefault="009A49CC" w:rsidP="0090320C">
            <w:r>
              <w:rPr>
                <w:sz w:val="16"/>
                <w:szCs w:val="16"/>
              </w:rPr>
              <w:t>R4-2413012</w:t>
            </w:r>
          </w:p>
        </w:tc>
        <w:tc>
          <w:tcPr>
            <w:tcW w:w="1597" w:type="dxa"/>
          </w:tcPr>
          <w:p w14:paraId="44DCDA10" w14:textId="77777777" w:rsidR="009A49CC" w:rsidRDefault="009A49CC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7A66A9B" w14:textId="77777777" w:rsidR="009A49CC" w:rsidRDefault="009A49CC" w:rsidP="0090320C">
            <w:r>
              <w:rPr>
                <w:sz w:val="16"/>
                <w:szCs w:val="16"/>
              </w:rPr>
              <w:t>NR_MIMO_evo_DL_UL-Perf</w:t>
            </w:r>
          </w:p>
        </w:tc>
        <w:tc>
          <w:tcPr>
            <w:tcW w:w="2323" w:type="dxa"/>
          </w:tcPr>
          <w:p w14:paraId="7654B17E" w14:textId="77777777" w:rsidR="009A49CC" w:rsidRDefault="009A49CC" w:rsidP="0090320C">
            <w:r>
              <w:rPr>
                <w:sz w:val="16"/>
                <w:szCs w:val="16"/>
              </w:rPr>
              <w:t>A.4.7.11, A.6.7.18</w:t>
            </w:r>
          </w:p>
        </w:tc>
        <w:tc>
          <w:tcPr>
            <w:tcW w:w="998" w:type="dxa"/>
          </w:tcPr>
          <w:p w14:paraId="2A2A3246" w14:textId="77777777" w:rsidR="009A49CC" w:rsidRDefault="009A49CC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9A49CC" w14:paraId="0C66FCE3" w14:textId="77777777" w:rsidTr="0090320C">
        <w:tc>
          <w:tcPr>
            <w:tcW w:w="879" w:type="dxa"/>
          </w:tcPr>
          <w:p w14:paraId="78451438" w14:textId="77777777" w:rsidR="009A49CC" w:rsidRDefault="009A49CC" w:rsidP="0090320C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0D25A94C" w14:textId="77777777" w:rsidR="009A49CC" w:rsidRDefault="009A49CC" w:rsidP="0090320C">
            <w:r>
              <w:rPr>
                <w:sz w:val="16"/>
                <w:szCs w:val="16"/>
              </w:rPr>
              <w:t>0461</w:t>
            </w:r>
          </w:p>
        </w:tc>
        <w:tc>
          <w:tcPr>
            <w:tcW w:w="517" w:type="dxa"/>
          </w:tcPr>
          <w:p w14:paraId="78DC934F" w14:textId="77777777" w:rsidR="009A49CC" w:rsidRDefault="009A49CC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0C4193" w14:textId="77777777" w:rsidR="009A49CC" w:rsidRDefault="009A49C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3C7242" w14:textId="77777777" w:rsidR="009A49CC" w:rsidRDefault="009A49CC" w:rsidP="0090320C">
            <w:r>
              <w:rPr>
                <w:sz w:val="16"/>
                <w:szCs w:val="16"/>
              </w:rPr>
              <w:t>(NR_MIMO_evo_DL_UL-Perf) CR for 38.141-1 correction on declaration, applicability rule and test torlerance for PUSCH with enhanced DM-RS</w:t>
            </w:r>
          </w:p>
        </w:tc>
        <w:tc>
          <w:tcPr>
            <w:tcW w:w="517" w:type="dxa"/>
          </w:tcPr>
          <w:p w14:paraId="3FF7F6E3" w14:textId="77777777" w:rsidR="009A49CC" w:rsidRDefault="009A49C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C7430D" w14:textId="77777777" w:rsidR="009A49CC" w:rsidRDefault="009A49C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564025E" w14:textId="77777777" w:rsidR="009A49CC" w:rsidRDefault="009A49C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8BBB647" w14:textId="77777777" w:rsidR="009A49CC" w:rsidRDefault="009A49CC" w:rsidP="0090320C">
            <w:r>
              <w:rPr>
                <w:sz w:val="16"/>
                <w:szCs w:val="16"/>
              </w:rPr>
              <w:t>R4-2412312</w:t>
            </w:r>
          </w:p>
        </w:tc>
        <w:tc>
          <w:tcPr>
            <w:tcW w:w="1597" w:type="dxa"/>
          </w:tcPr>
          <w:p w14:paraId="444C8B5F" w14:textId="77777777" w:rsidR="009A49CC" w:rsidRDefault="009A49CC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78BA396" w14:textId="77777777" w:rsidR="009A49CC" w:rsidRDefault="009A49CC" w:rsidP="0090320C">
            <w:r>
              <w:rPr>
                <w:sz w:val="16"/>
                <w:szCs w:val="16"/>
              </w:rPr>
              <w:t>NR_MIMO_evo_DL_UL-Perf</w:t>
            </w:r>
          </w:p>
        </w:tc>
        <w:tc>
          <w:tcPr>
            <w:tcW w:w="2323" w:type="dxa"/>
          </w:tcPr>
          <w:p w14:paraId="530F96CB" w14:textId="77777777" w:rsidR="009A49CC" w:rsidRDefault="009A49CC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18D9C4" w14:textId="77777777" w:rsidR="009A49CC" w:rsidRDefault="009A49CC" w:rsidP="0090320C">
            <w:pPr>
              <w:rPr>
                <w:sz w:val="16"/>
                <w:szCs w:val="16"/>
              </w:rPr>
            </w:pPr>
          </w:p>
        </w:tc>
      </w:tr>
      <w:tr w:rsidR="009A49CC" w14:paraId="14A88A1A" w14:textId="77777777" w:rsidTr="0090320C">
        <w:tc>
          <w:tcPr>
            <w:tcW w:w="879" w:type="dxa"/>
          </w:tcPr>
          <w:p w14:paraId="66004B48" w14:textId="77777777" w:rsidR="009A49CC" w:rsidRDefault="009A49CC" w:rsidP="0090320C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3454F98D" w14:textId="77777777" w:rsidR="009A49CC" w:rsidRDefault="009A49CC" w:rsidP="0090320C">
            <w:r>
              <w:rPr>
                <w:sz w:val="16"/>
                <w:szCs w:val="16"/>
              </w:rPr>
              <w:t>0595</w:t>
            </w:r>
          </w:p>
        </w:tc>
        <w:tc>
          <w:tcPr>
            <w:tcW w:w="517" w:type="dxa"/>
          </w:tcPr>
          <w:p w14:paraId="3AF65B62" w14:textId="77777777" w:rsidR="009A49CC" w:rsidRDefault="009A49CC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1C8B2E" w14:textId="77777777" w:rsidR="009A49CC" w:rsidRDefault="009A49C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142F9E" w14:textId="77777777" w:rsidR="009A49CC" w:rsidRDefault="009A49CC" w:rsidP="0090320C">
            <w:r>
              <w:rPr>
                <w:sz w:val="16"/>
                <w:szCs w:val="16"/>
              </w:rPr>
              <w:t>(NR_MIMO_evo_DL_UL-Perf) CR for 38.141-2 correction on test torlerance for PUSCH with enhanced DM-RS</w:t>
            </w:r>
          </w:p>
        </w:tc>
        <w:tc>
          <w:tcPr>
            <w:tcW w:w="517" w:type="dxa"/>
          </w:tcPr>
          <w:p w14:paraId="137373F4" w14:textId="77777777" w:rsidR="009A49CC" w:rsidRDefault="009A49C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3409EB" w14:textId="77777777" w:rsidR="009A49CC" w:rsidRDefault="009A49C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A6D51A4" w14:textId="77777777" w:rsidR="009A49CC" w:rsidRDefault="009A49C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EE1CF2D" w14:textId="77777777" w:rsidR="009A49CC" w:rsidRDefault="009A49CC" w:rsidP="0090320C">
            <w:r>
              <w:rPr>
                <w:sz w:val="16"/>
                <w:szCs w:val="16"/>
              </w:rPr>
              <w:t>R4-2413592</w:t>
            </w:r>
          </w:p>
        </w:tc>
        <w:tc>
          <w:tcPr>
            <w:tcW w:w="1597" w:type="dxa"/>
          </w:tcPr>
          <w:p w14:paraId="67D5DFF1" w14:textId="77777777" w:rsidR="009A49CC" w:rsidRDefault="009A49CC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2FCFE4A" w14:textId="77777777" w:rsidR="009A49CC" w:rsidRDefault="009A49CC" w:rsidP="0090320C">
            <w:r>
              <w:rPr>
                <w:sz w:val="16"/>
                <w:szCs w:val="16"/>
              </w:rPr>
              <w:t>NR_MIMO_evo_DL_UL-Perf</w:t>
            </w:r>
          </w:p>
        </w:tc>
        <w:tc>
          <w:tcPr>
            <w:tcW w:w="2323" w:type="dxa"/>
          </w:tcPr>
          <w:p w14:paraId="0EB41947" w14:textId="77777777" w:rsidR="009A49CC" w:rsidRDefault="009A49CC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3A7BB5" w14:textId="77777777" w:rsidR="009A49CC" w:rsidRDefault="009A49CC" w:rsidP="0090320C">
            <w:pPr>
              <w:rPr>
                <w:sz w:val="16"/>
                <w:szCs w:val="16"/>
              </w:rPr>
            </w:pPr>
          </w:p>
        </w:tc>
      </w:tr>
      <w:tr w:rsidR="009A49CC" w14:paraId="113AD311" w14:textId="77777777" w:rsidTr="0090320C">
        <w:tc>
          <w:tcPr>
            <w:tcW w:w="879" w:type="dxa"/>
          </w:tcPr>
          <w:p w14:paraId="20C6B587" w14:textId="77777777" w:rsidR="009A49CC" w:rsidRDefault="009A49CC" w:rsidP="0090320C"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 w14:paraId="022ECAB9" w14:textId="77777777" w:rsidR="009A49CC" w:rsidRDefault="009A49CC" w:rsidP="0090320C">
            <w:r>
              <w:rPr>
                <w:sz w:val="16"/>
                <w:szCs w:val="16"/>
              </w:rPr>
              <w:t>0041</w:t>
            </w:r>
          </w:p>
        </w:tc>
        <w:tc>
          <w:tcPr>
            <w:tcW w:w="517" w:type="dxa"/>
          </w:tcPr>
          <w:p w14:paraId="5823C40B" w14:textId="77777777" w:rsidR="009A49CC" w:rsidRDefault="009A49CC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24B39C" w14:textId="77777777" w:rsidR="009A49CC" w:rsidRDefault="009A49CC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0B61CD" w14:textId="77777777" w:rsidR="009A49CC" w:rsidRDefault="009A49CC" w:rsidP="0090320C">
            <w:r>
              <w:rPr>
                <w:sz w:val="16"/>
                <w:szCs w:val="16"/>
              </w:rPr>
              <w:t>Autocorrelation Channel Model Speed Correction</w:t>
            </w:r>
          </w:p>
        </w:tc>
        <w:tc>
          <w:tcPr>
            <w:tcW w:w="517" w:type="dxa"/>
          </w:tcPr>
          <w:p w14:paraId="45B3F8AC" w14:textId="77777777" w:rsidR="009A49CC" w:rsidRDefault="009A49C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57BA6C" w14:textId="77777777" w:rsidR="009A49CC" w:rsidRDefault="009A49CC" w:rsidP="0090320C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4979634" w14:textId="77777777" w:rsidR="009A49CC" w:rsidRDefault="009A49C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66A21FB" w14:textId="77777777" w:rsidR="009A49CC" w:rsidRDefault="009A49CC" w:rsidP="0090320C">
            <w:r>
              <w:rPr>
                <w:sz w:val="16"/>
                <w:szCs w:val="16"/>
              </w:rPr>
              <w:t>R4-2411136</w:t>
            </w:r>
          </w:p>
        </w:tc>
        <w:tc>
          <w:tcPr>
            <w:tcW w:w="1597" w:type="dxa"/>
          </w:tcPr>
          <w:p w14:paraId="40A672E6" w14:textId="77777777" w:rsidR="009A49CC" w:rsidRDefault="009A49CC" w:rsidP="0090320C">
            <w:r>
              <w:rPr>
                <w:sz w:val="16"/>
                <w:szCs w:val="16"/>
              </w:rPr>
              <w:t>Spirent Communications, CAICT, Keysight Technologies</w:t>
            </w:r>
          </w:p>
        </w:tc>
        <w:tc>
          <w:tcPr>
            <w:tcW w:w="1122" w:type="dxa"/>
          </w:tcPr>
          <w:p w14:paraId="4C92BDCA" w14:textId="77777777" w:rsidR="009A49CC" w:rsidRDefault="009A49CC" w:rsidP="0090320C">
            <w:r>
              <w:rPr>
                <w:sz w:val="16"/>
                <w:szCs w:val="16"/>
              </w:rPr>
              <w:t>NR_MIMO_OTA_enh-Core</w:t>
            </w:r>
          </w:p>
        </w:tc>
        <w:tc>
          <w:tcPr>
            <w:tcW w:w="2323" w:type="dxa"/>
          </w:tcPr>
          <w:p w14:paraId="3487DF3A" w14:textId="77777777" w:rsidR="009A49CC" w:rsidRDefault="009A49CC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8B7CAD" w14:textId="77777777" w:rsidR="009A49CC" w:rsidRDefault="009A49CC" w:rsidP="0090320C">
            <w:pPr>
              <w:rPr>
                <w:sz w:val="16"/>
                <w:szCs w:val="16"/>
              </w:rPr>
            </w:pPr>
          </w:p>
        </w:tc>
      </w:tr>
      <w:tr w:rsidR="009A49CC" w14:paraId="2D5EB6E9" w14:textId="77777777" w:rsidTr="0090320C">
        <w:tc>
          <w:tcPr>
            <w:tcW w:w="879" w:type="dxa"/>
          </w:tcPr>
          <w:p w14:paraId="18BFDAF7" w14:textId="77777777" w:rsidR="009A49CC" w:rsidRDefault="009A49CC" w:rsidP="0090320C"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 w14:paraId="133FFA85" w14:textId="77777777" w:rsidR="009A49CC" w:rsidRDefault="009A49CC" w:rsidP="0090320C">
            <w:r>
              <w:rPr>
                <w:sz w:val="16"/>
                <w:szCs w:val="16"/>
              </w:rPr>
              <w:t>0042</w:t>
            </w:r>
          </w:p>
        </w:tc>
        <w:tc>
          <w:tcPr>
            <w:tcW w:w="517" w:type="dxa"/>
          </w:tcPr>
          <w:p w14:paraId="187A6A0E" w14:textId="77777777" w:rsidR="009A49CC" w:rsidRDefault="009A49CC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43553B" w14:textId="77777777" w:rsidR="009A49CC" w:rsidRDefault="009A49C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299079" w14:textId="77777777" w:rsidR="009A49CC" w:rsidRDefault="009A49CC" w:rsidP="0090320C">
            <w:r>
              <w:rPr>
                <w:sz w:val="16"/>
                <w:szCs w:val="16"/>
              </w:rPr>
              <w:t>Autocorrelation Channel Model Speed Correction</w:t>
            </w:r>
          </w:p>
        </w:tc>
        <w:tc>
          <w:tcPr>
            <w:tcW w:w="517" w:type="dxa"/>
          </w:tcPr>
          <w:p w14:paraId="42985C35" w14:textId="77777777" w:rsidR="009A49CC" w:rsidRDefault="009A49CC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A162675" w14:textId="77777777" w:rsidR="009A49CC" w:rsidRDefault="009A49CC" w:rsidP="009032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ECE4219" w14:textId="77777777" w:rsidR="009A49CC" w:rsidRDefault="009A49C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9CAB2FD" w14:textId="77777777" w:rsidR="009A49CC" w:rsidRDefault="009A49CC" w:rsidP="0090320C">
            <w:r>
              <w:rPr>
                <w:sz w:val="16"/>
                <w:szCs w:val="16"/>
              </w:rPr>
              <w:t>R4-2411137</w:t>
            </w:r>
          </w:p>
        </w:tc>
        <w:tc>
          <w:tcPr>
            <w:tcW w:w="1597" w:type="dxa"/>
          </w:tcPr>
          <w:p w14:paraId="70418221" w14:textId="77777777" w:rsidR="009A49CC" w:rsidRDefault="009A49CC" w:rsidP="0090320C">
            <w:r>
              <w:rPr>
                <w:sz w:val="16"/>
                <w:szCs w:val="16"/>
              </w:rPr>
              <w:t>Spirent Communications, CAICT, Keysight Technologies</w:t>
            </w:r>
          </w:p>
        </w:tc>
        <w:tc>
          <w:tcPr>
            <w:tcW w:w="1122" w:type="dxa"/>
          </w:tcPr>
          <w:p w14:paraId="1C2A0D53" w14:textId="77777777" w:rsidR="009A49CC" w:rsidRDefault="009A49CC" w:rsidP="0090320C">
            <w:r>
              <w:rPr>
                <w:sz w:val="16"/>
                <w:szCs w:val="16"/>
              </w:rPr>
              <w:t>NR_MIMO_OTA_enh-Core</w:t>
            </w:r>
          </w:p>
        </w:tc>
        <w:tc>
          <w:tcPr>
            <w:tcW w:w="2323" w:type="dxa"/>
          </w:tcPr>
          <w:p w14:paraId="144DDAD5" w14:textId="77777777" w:rsidR="009A49CC" w:rsidRDefault="009A49CC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D0E144" w14:textId="77777777" w:rsidR="009A49CC" w:rsidRDefault="009A49CC" w:rsidP="0090320C">
            <w:pPr>
              <w:rPr>
                <w:sz w:val="16"/>
                <w:szCs w:val="16"/>
              </w:rPr>
            </w:pPr>
          </w:p>
        </w:tc>
      </w:tr>
      <w:tr w:rsidR="009A49CC" w14:paraId="78904B6F" w14:textId="77777777" w:rsidTr="0090320C">
        <w:tc>
          <w:tcPr>
            <w:tcW w:w="879" w:type="dxa"/>
          </w:tcPr>
          <w:p w14:paraId="259BCDE1" w14:textId="77777777" w:rsidR="009A49CC" w:rsidRDefault="009A49CC" w:rsidP="0090320C">
            <w:r>
              <w:rPr>
                <w:sz w:val="16"/>
                <w:szCs w:val="16"/>
              </w:rPr>
              <w:lastRenderedPageBreak/>
              <w:t>38.151</w:t>
            </w:r>
          </w:p>
        </w:tc>
        <w:tc>
          <w:tcPr>
            <w:tcW w:w="637" w:type="dxa"/>
          </w:tcPr>
          <w:p w14:paraId="65360448" w14:textId="77777777" w:rsidR="009A49CC" w:rsidRDefault="009A49CC" w:rsidP="0090320C">
            <w:r>
              <w:rPr>
                <w:sz w:val="16"/>
                <w:szCs w:val="16"/>
              </w:rPr>
              <w:t>0043</w:t>
            </w:r>
          </w:p>
        </w:tc>
        <w:tc>
          <w:tcPr>
            <w:tcW w:w="517" w:type="dxa"/>
          </w:tcPr>
          <w:p w14:paraId="644F2C4D" w14:textId="77777777" w:rsidR="009A49CC" w:rsidRDefault="009A49CC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636043" w14:textId="77777777" w:rsidR="009A49CC" w:rsidRDefault="009A49CC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70BF76" w14:textId="77777777" w:rsidR="009A49CC" w:rsidRDefault="009A49CC" w:rsidP="0090320C">
            <w:r>
              <w:rPr>
                <w:sz w:val="16"/>
                <w:szCs w:val="16"/>
              </w:rPr>
              <w:t>Clarification of voltage environmental requirement</w:t>
            </w:r>
          </w:p>
        </w:tc>
        <w:tc>
          <w:tcPr>
            <w:tcW w:w="517" w:type="dxa"/>
          </w:tcPr>
          <w:p w14:paraId="4F6DD288" w14:textId="77777777" w:rsidR="009A49CC" w:rsidRDefault="009A49C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327BE1" w14:textId="77777777" w:rsidR="009A49CC" w:rsidRDefault="009A49CC" w:rsidP="0090320C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2C743BA" w14:textId="77777777" w:rsidR="009A49CC" w:rsidRDefault="009A49C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17DFA02" w14:textId="77777777" w:rsidR="009A49CC" w:rsidRDefault="009A49CC" w:rsidP="0090320C">
            <w:r>
              <w:rPr>
                <w:sz w:val="16"/>
                <w:szCs w:val="16"/>
              </w:rPr>
              <w:t>R4-2411245</w:t>
            </w:r>
          </w:p>
        </w:tc>
        <w:tc>
          <w:tcPr>
            <w:tcW w:w="1597" w:type="dxa"/>
          </w:tcPr>
          <w:p w14:paraId="48ECE47D" w14:textId="77777777" w:rsidR="009A49CC" w:rsidRDefault="009A49CC" w:rsidP="0090320C">
            <w:r>
              <w:rPr>
                <w:sz w:val="16"/>
                <w:szCs w:val="16"/>
              </w:rPr>
              <w:t>Keysight Technologies UK Ltd, MVG, Rohde &amp; Schwarz, ETS-Lindgren</w:t>
            </w:r>
          </w:p>
        </w:tc>
        <w:tc>
          <w:tcPr>
            <w:tcW w:w="1122" w:type="dxa"/>
          </w:tcPr>
          <w:p w14:paraId="43065E03" w14:textId="77777777" w:rsidR="009A49CC" w:rsidRDefault="009A49CC" w:rsidP="0090320C">
            <w:r>
              <w:rPr>
                <w:sz w:val="16"/>
                <w:szCs w:val="16"/>
              </w:rPr>
              <w:t>NR_MIMO_OTA</w:t>
            </w:r>
          </w:p>
        </w:tc>
        <w:tc>
          <w:tcPr>
            <w:tcW w:w="2323" w:type="dxa"/>
          </w:tcPr>
          <w:p w14:paraId="66516152" w14:textId="77777777" w:rsidR="009A49CC" w:rsidRDefault="009A49CC" w:rsidP="0090320C">
            <w:r>
              <w:rPr>
                <w:sz w:val="16"/>
                <w:szCs w:val="16"/>
              </w:rPr>
              <w:t>F.3</w:t>
            </w:r>
          </w:p>
        </w:tc>
        <w:tc>
          <w:tcPr>
            <w:tcW w:w="998" w:type="dxa"/>
          </w:tcPr>
          <w:p w14:paraId="5B0F6486" w14:textId="77777777" w:rsidR="009A49CC" w:rsidRDefault="009A49CC" w:rsidP="0090320C">
            <w:r>
              <w:rPr>
                <w:sz w:val="16"/>
                <w:szCs w:val="16"/>
              </w:rPr>
              <w:t xml:space="preserve">TS/TR ... CR ... ; TS/TR 38.551 CR 18 ; TS/TR ... CR ... </w:t>
            </w:r>
          </w:p>
        </w:tc>
      </w:tr>
      <w:tr w:rsidR="009A49CC" w14:paraId="488D33AD" w14:textId="77777777" w:rsidTr="0090320C">
        <w:tc>
          <w:tcPr>
            <w:tcW w:w="879" w:type="dxa"/>
          </w:tcPr>
          <w:p w14:paraId="52AACA99" w14:textId="77777777" w:rsidR="009A49CC" w:rsidRDefault="009A49CC" w:rsidP="0090320C"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 w14:paraId="7D2B315C" w14:textId="77777777" w:rsidR="009A49CC" w:rsidRDefault="009A49CC" w:rsidP="0090320C">
            <w:r>
              <w:rPr>
                <w:sz w:val="16"/>
                <w:szCs w:val="16"/>
              </w:rPr>
              <w:t>0044</w:t>
            </w:r>
          </w:p>
        </w:tc>
        <w:tc>
          <w:tcPr>
            <w:tcW w:w="517" w:type="dxa"/>
          </w:tcPr>
          <w:p w14:paraId="7D119832" w14:textId="77777777" w:rsidR="009A49CC" w:rsidRDefault="009A49CC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08A715" w14:textId="77777777" w:rsidR="009A49CC" w:rsidRDefault="009A49C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FEA048" w14:textId="77777777" w:rsidR="009A49CC" w:rsidRDefault="009A49CC" w:rsidP="0090320C">
            <w:r>
              <w:rPr>
                <w:sz w:val="16"/>
                <w:szCs w:val="16"/>
              </w:rPr>
              <w:t>Clarification of voltage environmental requirement</w:t>
            </w:r>
          </w:p>
        </w:tc>
        <w:tc>
          <w:tcPr>
            <w:tcW w:w="517" w:type="dxa"/>
          </w:tcPr>
          <w:p w14:paraId="7057A0DA" w14:textId="77777777" w:rsidR="009A49CC" w:rsidRDefault="009A49CC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CC2BBF6" w14:textId="77777777" w:rsidR="009A49CC" w:rsidRDefault="009A49CC" w:rsidP="009032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5B1B472" w14:textId="77777777" w:rsidR="009A49CC" w:rsidRDefault="009A49C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D64386F" w14:textId="77777777" w:rsidR="009A49CC" w:rsidRDefault="009A49CC" w:rsidP="0090320C">
            <w:r>
              <w:rPr>
                <w:sz w:val="16"/>
                <w:szCs w:val="16"/>
              </w:rPr>
              <w:t>R4-2411246</w:t>
            </w:r>
          </w:p>
        </w:tc>
        <w:tc>
          <w:tcPr>
            <w:tcW w:w="1597" w:type="dxa"/>
          </w:tcPr>
          <w:p w14:paraId="58D5A495" w14:textId="77777777" w:rsidR="009A49CC" w:rsidRDefault="009A49CC" w:rsidP="0090320C">
            <w:r>
              <w:rPr>
                <w:sz w:val="16"/>
                <w:szCs w:val="16"/>
              </w:rPr>
              <w:t>Keysight Technologies UK Ltd, MVG, Rohde &amp; Schwarz, ETS-Lindgren</w:t>
            </w:r>
          </w:p>
        </w:tc>
        <w:tc>
          <w:tcPr>
            <w:tcW w:w="1122" w:type="dxa"/>
          </w:tcPr>
          <w:p w14:paraId="1717D30E" w14:textId="77777777" w:rsidR="009A49CC" w:rsidRDefault="009A49CC" w:rsidP="0090320C">
            <w:r>
              <w:rPr>
                <w:sz w:val="16"/>
                <w:szCs w:val="16"/>
              </w:rPr>
              <w:t>NR_MIMO_OTA</w:t>
            </w:r>
          </w:p>
        </w:tc>
        <w:tc>
          <w:tcPr>
            <w:tcW w:w="2323" w:type="dxa"/>
          </w:tcPr>
          <w:p w14:paraId="08087B48" w14:textId="77777777" w:rsidR="009A49CC" w:rsidRDefault="009A49CC" w:rsidP="0090320C">
            <w:r>
              <w:rPr>
                <w:sz w:val="16"/>
                <w:szCs w:val="16"/>
              </w:rPr>
              <w:t>F.3</w:t>
            </w:r>
          </w:p>
        </w:tc>
        <w:tc>
          <w:tcPr>
            <w:tcW w:w="998" w:type="dxa"/>
          </w:tcPr>
          <w:p w14:paraId="486E3FAA" w14:textId="77777777" w:rsidR="009A49CC" w:rsidRDefault="009A49CC" w:rsidP="0090320C">
            <w:r>
              <w:rPr>
                <w:sz w:val="16"/>
                <w:szCs w:val="16"/>
              </w:rPr>
              <w:t xml:space="preserve">TS/TR ... CR ... ; TS/TR 38.551 CR ... ; TS/TR ... CR ... </w:t>
            </w:r>
          </w:p>
        </w:tc>
      </w:tr>
      <w:tr w:rsidR="009A49CC" w14:paraId="5980C97A" w14:textId="77777777" w:rsidTr="0090320C">
        <w:tc>
          <w:tcPr>
            <w:tcW w:w="879" w:type="dxa"/>
          </w:tcPr>
          <w:p w14:paraId="6C04424C" w14:textId="77777777" w:rsidR="009A49CC" w:rsidRDefault="009A49CC" w:rsidP="0090320C">
            <w:r>
              <w:rPr>
                <w:sz w:val="16"/>
                <w:szCs w:val="16"/>
              </w:rPr>
              <w:t>38.761</w:t>
            </w:r>
          </w:p>
        </w:tc>
        <w:tc>
          <w:tcPr>
            <w:tcW w:w="637" w:type="dxa"/>
          </w:tcPr>
          <w:p w14:paraId="7A703E43" w14:textId="77777777" w:rsidR="009A49CC" w:rsidRDefault="009A49CC" w:rsidP="0090320C"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 w14:paraId="3F119CD5" w14:textId="77777777" w:rsidR="009A49CC" w:rsidRDefault="009A49CC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BA6109" w14:textId="77777777" w:rsidR="009A49CC" w:rsidRDefault="009A49C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295EF4" w14:textId="77777777" w:rsidR="009A49CC" w:rsidRDefault="009A49CC" w:rsidP="0090320C">
            <w:r>
              <w:rPr>
                <w:sz w:val="16"/>
                <w:szCs w:val="16"/>
              </w:rPr>
              <w:t>CR to TR38.761 R18 adding the lab 5 channel mode validation for Band n1</w:t>
            </w:r>
          </w:p>
        </w:tc>
        <w:tc>
          <w:tcPr>
            <w:tcW w:w="517" w:type="dxa"/>
          </w:tcPr>
          <w:p w14:paraId="7C2C7175" w14:textId="77777777" w:rsidR="009A49CC" w:rsidRDefault="009A49C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0985E5" w14:textId="77777777" w:rsidR="009A49CC" w:rsidRDefault="009A49CC" w:rsidP="0090320C">
            <w:r>
              <w:rPr>
                <w:sz w:val="16"/>
                <w:szCs w:val="16"/>
              </w:rPr>
              <w:t>18.2.1</w:t>
            </w:r>
          </w:p>
        </w:tc>
        <w:tc>
          <w:tcPr>
            <w:tcW w:w="758" w:type="dxa"/>
          </w:tcPr>
          <w:p w14:paraId="18628DB7" w14:textId="77777777" w:rsidR="009A49CC" w:rsidRDefault="009A49C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7E3720F" w14:textId="77777777" w:rsidR="009A49CC" w:rsidRDefault="009A49CC" w:rsidP="0090320C">
            <w:r>
              <w:rPr>
                <w:sz w:val="16"/>
                <w:szCs w:val="16"/>
              </w:rPr>
              <w:t>R4-2411599</w:t>
            </w:r>
          </w:p>
        </w:tc>
        <w:tc>
          <w:tcPr>
            <w:tcW w:w="1597" w:type="dxa"/>
          </w:tcPr>
          <w:p w14:paraId="0B9B755B" w14:textId="77777777" w:rsidR="009A49CC" w:rsidRDefault="009A49CC" w:rsidP="0090320C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65F1D79B" w14:textId="77777777" w:rsidR="009A49CC" w:rsidRDefault="009A49CC" w:rsidP="0090320C">
            <w:r>
              <w:rPr>
                <w:sz w:val="16"/>
                <w:szCs w:val="16"/>
              </w:rPr>
              <w:t>NR_MIMO_OTA_enh-Core</w:t>
            </w:r>
          </w:p>
        </w:tc>
        <w:tc>
          <w:tcPr>
            <w:tcW w:w="2323" w:type="dxa"/>
          </w:tcPr>
          <w:p w14:paraId="09E95451" w14:textId="77777777" w:rsidR="009A49CC" w:rsidRDefault="009A49CC" w:rsidP="0090320C">
            <w:r>
              <w:rPr>
                <w:sz w:val="16"/>
                <w:szCs w:val="16"/>
              </w:rPr>
              <w:t>6.2.2.1, 6.2.2.2, 6.2.2.3, 6.2.2.4, 6.2.2.5</w:t>
            </w:r>
          </w:p>
        </w:tc>
        <w:tc>
          <w:tcPr>
            <w:tcW w:w="998" w:type="dxa"/>
          </w:tcPr>
          <w:p w14:paraId="57545654" w14:textId="77777777" w:rsidR="009A49CC" w:rsidRDefault="009A49CC" w:rsidP="0090320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39FA3B4D" w14:textId="77777777" w:rsidR="00480259" w:rsidRDefault="00480259" w:rsidP="00480259"/>
    <w:p w14:paraId="4FC1D330" w14:textId="77777777" w:rsidR="00480259" w:rsidRDefault="00480259" w:rsidP="00480259"/>
    <w:p w14:paraId="0DFC2E1A" w14:textId="45802FC5" w:rsidR="00480259" w:rsidRDefault="0017494A" w:rsidP="00512C52">
      <w:pPr>
        <w:pStyle w:val="Heading2"/>
        <w:rPr>
          <w:rFonts w:cs="Arial"/>
          <w:noProof/>
        </w:rPr>
      </w:pPr>
      <w:r w:rsidRPr="0017494A">
        <w:rPr>
          <w:noProof/>
        </w:rPr>
        <w:t>RP-242170</w:t>
      </w:r>
    </w:p>
    <w:p w14:paraId="1E815F55" w14:textId="03B5727A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7494A" w:rsidRPr="0017494A">
        <w:rPr>
          <w:rFonts w:ascii="Arial" w:hAnsi="Arial" w:cs="Arial"/>
          <w:b/>
          <w:bCs/>
        </w:rPr>
        <w:t>RAN4 CRs to Maintenance for Closed WIs/SIs for REL-18 and earlier - Batch 22</w:t>
      </w:r>
    </w:p>
    <w:p w14:paraId="64330915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936FC" w:rsidRPr="004E535C" w14:paraId="6AC811C0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AD53623" w14:textId="77777777" w:rsidR="00D936FC" w:rsidRPr="00BF1EB6" w:rsidRDefault="00D936F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08AA09A" w14:textId="77777777" w:rsidR="00D936FC" w:rsidRPr="00BF1EB6" w:rsidRDefault="00D936F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3FFD28" w14:textId="77777777" w:rsidR="00D936FC" w:rsidRPr="00BF1EB6" w:rsidRDefault="00D936F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DF8668" w14:textId="77777777" w:rsidR="00D936FC" w:rsidRPr="00BF1EB6" w:rsidRDefault="00D936F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033F0F7" w14:textId="77777777" w:rsidR="00D936FC" w:rsidRPr="00BF1EB6" w:rsidRDefault="00D936F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3B00703" w14:textId="77777777" w:rsidR="00D936FC" w:rsidRPr="00BF1EB6" w:rsidRDefault="00D936F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09E707" w14:textId="77777777" w:rsidR="00D936FC" w:rsidRPr="00BF1EB6" w:rsidRDefault="00D936F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DF0CD1C" w14:textId="77777777" w:rsidR="00D936FC" w:rsidRPr="00BF1EB6" w:rsidRDefault="00D936F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9F995A6" w14:textId="77777777" w:rsidR="00D936FC" w:rsidRPr="00BF1EB6" w:rsidRDefault="00D936F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6EEB90D" w14:textId="77777777" w:rsidR="00D936FC" w:rsidRPr="00BF1EB6" w:rsidRDefault="00D936F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F3E06F4" w14:textId="77777777" w:rsidR="00D936FC" w:rsidRPr="00BF1EB6" w:rsidRDefault="00D936F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99DB9AC" w14:textId="77777777" w:rsidR="00D936FC" w:rsidRPr="00BF1EB6" w:rsidRDefault="00D936F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2E8DF36" w14:textId="77777777" w:rsidR="00D936FC" w:rsidRPr="00BF1EB6" w:rsidRDefault="00D936F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936FC" w14:paraId="176F602C" w14:textId="77777777" w:rsidTr="0090320C">
        <w:tc>
          <w:tcPr>
            <w:tcW w:w="879" w:type="dxa"/>
          </w:tcPr>
          <w:p w14:paraId="185DEBC3" w14:textId="77777777" w:rsidR="00D936FC" w:rsidRDefault="00D936FC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62A58CD" w14:textId="77777777" w:rsidR="00D936FC" w:rsidRDefault="00D936FC" w:rsidP="0090320C">
            <w:r>
              <w:rPr>
                <w:sz w:val="16"/>
                <w:szCs w:val="16"/>
              </w:rPr>
              <w:t>4638</w:t>
            </w:r>
          </w:p>
        </w:tc>
        <w:tc>
          <w:tcPr>
            <w:tcW w:w="517" w:type="dxa"/>
          </w:tcPr>
          <w:p w14:paraId="019D9CD3" w14:textId="77777777" w:rsidR="00D936FC" w:rsidRDefault="00D936FC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95F0CB" w14:textId="77777777" w:rsidR="00D936FC" w:rsidRDefault="00D936F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4360AF" w14:textId="77777777" w:rsidR="00D936FC" w:rsidRDefault="00D936FC" w:rsidP="0090320C">
            <w:r>
              <w:rPr>
                <w:sz w:val="16"/>
                <w:szCs w:val="16"/>
              </w:rPr>
              <w:t>CR to TS 38.133 on performance requirements for further NR mobility enhancements</w:t>
            </w:r>
          </w:p>
        </w:tc>
        <w:tc>
          <w:tcPr>
            <w:tcW w:w="517" w:type="dxa"/>
          </w:tcPr>
          <w:p w14:paraId="60E0DCBF" w14:textId="77777777" w:rsidR="00D936FC" w:rsidRDefault="00D936F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81724D" w14:textId="77777777" w:rsidR="00D936FC" w:rsidRDefault="00D936F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A0ACD23" w14:textId="77777777" w:rsidR="00D936FC" w:rsidRDefault="00D936F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B6C9765" w14:textId="77777777" w:rsidR="00D936FC" w:rsidRDefault="00D936FC" w:rsidP="0090320C">
            <w:r>
              <w:rPr>
                <w:sz w:val="16"/>
                <w:szCs w:val="16"/>
              </w:rPr>
              <w:t>R4-2413965</w:t>
            </w:r>
          </w:p>
        </w:tc>
        <w:tc>
          <w:tcPr>
            <w:tcW w:w="1597" w:type="dxa"/>
          </w:tcPr>
          <w:p w14:paraId="3FF8FC2C" w14:textId="77777777" w:rsidR="00D936FC" w:rsidRDefault="00D936FC" w:rsidP="0090320C">
            <w:r>
              <w:rPr>
                <w:sz w:val="16"/>
                <w:szCs w:val="16"/>
              </w:rPr>
              <w:t>CATT, MTK</w:t>
            </w:r>
          </w:p>
        </w:tc>
        <w:tc>
          <w:tcPr>
            <w:tcW w:w="1122" w:type="dxa"/>
          </w:tcPr>
          <w:p w14:paraId="4DEEEED6" w14:textId="77777777" w:rsidR="00D936FC" w:rsidRDefault="00D936FC" w:rsidP="0090320C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624D7330" w14:textId="77777777" w:rsidR="00D936FC" w:rsidRDefault="00D936FC" w:rsidP="0090320C">
            <w:r>
              <w:rPr>
                <w:sz w:val="16"/>
                <w:szCs w:val="16"/>
              </w:rPr>
              <w:t>A.7.6.21, A.7.6.22, A.7.6.23</w:t>
            </w:r>
          </w:p>
        </w:tc>
        <w:tc>
          <w:tcPr>
            <w:tcW w:w="998" w:type="dxa"/>
          </w:tcPr>
          <w:p w14:paraId="5048E469" w14:textId="77777777" w:rsidR="00D936FC" w:rsidRDefault="00D936FC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936FC" w14:paraId="4F7DD080" w14:textId="77777777" w:rsidTr="0090320C">
        <w:tc>
          <w:tcPr>
            <w:tcW w:w="879" w:type="dxa"/>
          </w:tcPr>
          <w:p w14:paraId="26C92B2A" w14:textId="77777777" w:rsidR="00D936FC" w:rsidRDefault="00D936FC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E89A00F" w14:textId="77777777" w:rsidR="00D936FC" w:rsidRDefault="00D936FC" w:rsidP="0090320C">
            <w:r>
              <w:rPr>
                <w:sz w:val="16"/>
                <w:szCs w:val="16"/>
              </w:rPr>
              <w:t>4643</w:t>
            </w:r>
          </w:p>
        </w:tc>
        <w:tc>
          <w:tcPr>
            <w:tcW w:w="517" w:type="dxa"/>
          </w:tcPr>
          <w:p w14:paraId="50CE22F5" w14:textId="77777777" w:rsidR="00D936FC" w:rsidRDefault="00D936FC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200419" w14:textId="77777777" w:rsidR="00D936FC" w:rsidRDefault="00D936FC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A49E68E" w14:textId="77777777" w:rsidR="00D936FC" w:rsidRDefault="00D936FC" w:rsidP="0090320C">
            <w:r>
              <w:rPr>
                <w:sz w:val="16"/>
                <w:szCs w:val="16"/>
              </w:rPr>
              <w:t>(NR_Mob_enh-Core) CR on abbreviation of DAPS</w:t>
            </w:r>
          </w:p>
        </w:tc>
        <w:tc>
          <w:tcPr>
            <w:tcW w:w="517" w:type="dxa"/>
          </w:tcPr>
          <w:p w14:paraId="601ECD9F" w14:textId="77777777" w:rsidR="00D936FC" w:rsidRDefault="00D936F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C32627" w14:textId="77777777" w:rsidR="00D936FC" w:rsidRDefault="00D936FC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119B7465" w14:textId="77777777" w:rsidR="00D936FC" w:rsidRDefault="00D936F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3CD1272" w14:textId="77777777" w:rsidR="00D936FC" w:rsidRDefault="00D936FC" w:rsidP="0090320C">
            <w:r>
              <w:rPr>
                <w:sz w:val="16"/>
                <w:szCs w:val="16"/>
              </w:rPr>
              <w:t>R4-2413908</w:t>
            </w:r>
          </w:p>
        </w:tc>
        <w:tc>
          <w:tcPr>
            <w:tcW w:w="1597" w:type="dxa"/>
          </w:tcPr>
          <w:p w14:paraId="3D496B64" w14:textId="77777777" w:rsidR="00D936FC" w:rsidRDefault="00D936FC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4A9BC36" w14:textId="77777777" w:rsidR="00D936FC" w:rsidRDefault="00D936FC" w:rsidP="0090320C">
            <w:r>
              <w:rPr>
                <w:sz w:val="16"/>
                <w:szCs w:val="16"/>
              </w:rPr>
              <w:t>NR_Mob_enh-Core</w:t>
            </w:r>
          </w:p>
        </w:tc>
        <w:tc>
          <w:tcPr>
            <w:tcW w:w="2323" w:type="dxa"/>
          </w:tcPr>
          <w:p w14:paraId="3EA63823" w14:textId="77777777" w:rsidR="00D936FC" w:rsidRDefault="00D936FC" w:rsidP="0090320C">
            <w:r>
              <w:rPr>
                <w:sz w:val="16"/>
                <w:szCs w:val="16"/>
              </w:rPr>
              <w:t>3.3</w:t>
            </w:r>
          </w:p>
        </w:tc>
        <w:tc>
          <w:tcPr>
            <w:tcW w:w="998" w:type="dxa"/>
          </w:tcPr>
          <w:p w14:paraId="09C46C5D" w14:textId="77777777" w:rsidR="00D936FC" w:rsidRDefault="00D936FC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936FC" w14:paraId="473C0A92" w14:textId="77777777" w:rsidTr="0090320C">
        <w:tc>
          <w:tcPr>
            <w:tcW w:w="879" w:type="dxa"/>
          </w:tcPr>
          <w:p w14:paraId="28B4987E" w14:textId="77777777" w:rsidR="00D936FC" w:rsidRDefault="00D936FC" w:rsidP="009032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34AD305" w14:textId="77777777" w:rsidR="00D936FC" w:rsidRDefault="00D936FC" w:rsidP="0090320C">
            <w:r>
              <w:rPr>
                <w:sz w:val="16"/>
                <w:szCs w:val="16"/>
              </w:rPr>
              <w:t>4644</w:t>
            </w:r>
          </w:p>
        </w:tc>
        <w:tc>
          <w:tcPr>
            <w:tcW w:w="517" w:type="dxa"/>
          </w:tcPr>
          <w:p w14:paraId="588E37F6" w14:textId="77777777" w:rsidR="00D936FC" w:rsidRDefault="00D936FC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05CDB4" w14:textId="77777777" w:rsidR="00D936FC" w:rsidRDefault="00D936FC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B15D76" w14:textId="77777777" w:rsidR="00D936FC" w:rsidRDefault="00D936FC" w:rsidP="0090320C">
            <w:r>
              <w:rPr>
                <w:sz w:val="16"/>
                <w:szCs w:val="16"/>
              </w:rPr>
              <w:t>(NR_Mob_enh-Core) CR on abbreviation of DAPS</w:t>
            </w:r>
          </w:p>
        </w:tc>
        <w:tc>
          <w:tcPr>
            <w:tcW w:w="517" w:type="dxa"/>
          </w:tcPr>
          <w:p w14:paraId="5F5B675C" w14:textId="77777777" w:rsidR="00D936FC" w:rsidRDefault="00D936FC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099190D" w14:textId="77777777" w:rsidR="00D936FC" w:rsidRDefault="00D936FC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1C62DF64" w14:textId="77777777" w:rsidR="00D936FC" w:rsidRDefault="00D936F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820C6BD" w14:textId="77777777" w:rsidR="00D936FC" w:rsidRDefault="00D936FC" w:rsidP="0090320C">
            <w:r>
              <w:rPr>
                <w:sz w:val="16"/>
                <w:szCs w:val="16"/>
              </w:rPr>
              <w:t>R4-2411367</w:t>
            </w:r>
          </w:p>
        </w:tc>
        <w:tc>
          <w:tcPr>
            <w:tcW w:w="1597" w:type="dxa"/>
          </w:tcPr>
          <w:p w14:paraId="3C74F81C" w14:textId="77777777" w:rsidR="00D936FC" w:rsidRDefault="00D936FC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E5F0D88" w14:textId="77777777" w:rsidR="00D936FC" w:rsidRDefault="00D936FC" w:rsidP="0090320C">
            <w:r>
              <w:rPr>
                <w:sz w:val="16"/>
                <w:szCs w:val="16"/>
              </w:rPr>
              <w:t>NR_Mob_enh-Core</w:t>
            </w:r>
          </w:p>
        </w:tc>
        <w:tc>
          <w:tcPr>
            <w:tcW w:w="2323" w:type="dxa"/>
          </w:tcPr>
          <w:p w14:paraId="4F96FF8F" w14:textId="77777777" w:rsidR="00D936FC" w:rsidRDefault="00D936FC" w:rsidP="0090320C">
            <w:r>
              <w:rPr>
                <w:sz w:val="16"/>
                <w:szCs w:val="16"/>
              </w:rPr>
              <w:t>3.3</w:t>
            </w:r>
          </w:p>
        </w:tc>
        <w:tc>
          <w:tcPr>
            <w:tcW w:w="998" w:type="dxa"/>
          </w:tcPr>
          <w:p w14:paraId="6ED6F32D" w14:textId="77777777" w:rsidR="00D936FC" w:rsidRDefault="00D936FC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936FC" w14:paraId="688D401C" w14:textId="77777777" w:rsidTr="0090320C">
        <w:tc>
          <w:tcPr>
            <w:tcW w:w="879" w:type="dxa"/>
          </w:tcPr>
          <w:p w14:paraId="656E5B61" w14:textId="77777777" w:rsidR="00D936FC" w:rsidRDefault="00D936FC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5B477FF" w14:textId="77777777" w:rsidR="00D936FC" w:rsidRDefault="00D936FC" w:rsidP="0090320C">
            <w:r>
              <w:rPr>
                <w:sz w:val="16"/>
                <w:szCs w:val="16"/>
              </w:rPr>
              <w:t>4645</w:t>
            </w:r>
          </w:p>
        </w:tc>
        <w:tc>
          <w:tcPr>
            <w:tcW w:w="517" w:type="dxa"/>
          </w:tcPr>
          <w:p w14:paraId="076C50B9" w14:textId="77777777" w:rsidR="00D936FC" w:rsidRDefault="00D936FC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618FF0" w14:textId="77777777" w:rsidR="00D936FC" w:rsidRDefault="00D936F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DBD602" w14:textId="77777777" w:rsidR="00D936FC" w:rsidRDefault="00D936FC" w:rsidP="0090320C">
            <w:r>
              <w:rPr>
                <w:sz w:val="16"/>
                <w:szCs w:val="16"/>
              </w:rPr>
              <w:t>(NR_Mob_enh-Core) CR on abbreviation of DAPS</w:t>
            </w:r>
          </w:p>
        </w:tc>
        <w:tc>
          <w:tcPr>
            <w:tcW w:w="517" w:type="dxa"/>
          </w:tcPr>
          <w:p w14:paraId="6AADF32D" w14:textId="77777777" w:rsidR="00D936FC" w:rsidRDefault="00D936FC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E56E748" w14:textId="77777777" w:rsidR="00D936FC" w:rsidRDefault="00D936F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6F37824" w14:textId="77777777" w:rsidR="00D936FC" w:rsidRDefault="00D936F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554E5C1" w14:textId="77777777" w:rsidR="00D936FC" w:rsidRDefault="00D936FC" w:rsidP="0090320C">
            <w:r>
              <w:rPr>
                <w:sz w:val="16"/>
                <w:szCs w:val="16"/>
              </w:rPr>
              <w:t>R4-2411368</w:t>
            </w:r>
          </w:p>
        </w:tc>
        <w:tc>
          <w:tcPr>
            <w:tcW w:w="1597" w:type="dxa"/>
          </w:tcPr>
          <w:p w14:paraId="34FEED70" w14:textId="77777777" w:rsidR="00D936FC" w:rsidRDefault="00D936FC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2E7B0BD" w14:textId="77777777" w:rsidR="00D936FC" w:rsidRDefault="00D936FC" w:rsidP="0090320C">
            <w:r>
              <w:rPr>
                <w:sz w:val="16"/>
                <w:szCs w:val="16"/>
              </w:rPr>
              <w:t>NR_Mob_enh-Core</w:t>
            </w:r>
          </w:p>
        </w:tc>
        <w:tc>
          <w:tcPr>
            <w:tcW w:w="2323" w:type="dxa"/>
          </w:tcPr>
          <w:p w14:paraId="7D740E56" w14:textId="77777777" w:rsidR="00D936FC" w:rsidRDefault="00D936FC" w:rsidP="0090320C">
            <w:r>
              <w:rPr>
                <w:sz w:val="16"/>
                <w:szCs w:val="16"/>
              </w:rPr>
              <w:t>3.3</w:t>
            </w:r>
          </w:p>
        </w:tc>
        <w:tc>
          <w:tcPr>
            <w:tcW w:w="998" w:type="dxa"/>
          </w:tcPr>
          <w:p w14:paraId="6856E49D" w14:textId="77777777" w:rsidR="00D936FC" w:rsidRDefault="00D936FC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936FC" w14:paraId="782F270A" w14:textId="77777777" w:rsidTr="0090320C">
        <w:tc>
          <w:tcPr>
            <w:tcW w:w="879" w:type="dxa"/>
          </w:tcPr>
          <w:p w14:paraId="0DE173A7" w14:textId="77777777" w:rsidR="00D936FC" w:rsidRDefault="00D936FC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D1E7C5A" w14:textId="77777777" w:rsidR="00D936FC" w:rsidRDefault="00D936FC" w:rsidP="0090320C">
            <w:r>
              <w:rPr>
                <w:sz w:val="16"/>
                <w:szCs w:val="16"/>
              </w:rPr>
              <w:t>4673</w:t>
            </w:r>
          </w:p>
        </w:tc>
        <w:tc>
          <w:tcPr>
            <w:tcW w:w="517" w:type="dxa"/>
          </w:tcPr>
          <w:p w14:paraId="35954264" w14:textId="77777777" w:rsidR="00D936FC" w:rsidRDefault="00D936FC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20CAEC" w14:textId="77777777" w:rsidR="00D936FC" w:rsidRDefault="00D936F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159C59" w14:textId="77777777" w:rsidR="00D936FC" w:rsidRDefault="00D936FC" w:rsidP="0090320C">
            <w:r>
              <w:rPr>
                <w:sz w:val="16"/>
                <w:szCs w:val="16"/>
              </w:rPr>
              <w:t>CR for testability for eEMR FR1-FR2 test cases</w:t>
            </w:r>
          </w:p>
        </w:tc>
        <w:tc>
          <w:tcPr>
            <w:tcW w:w="517" w:type="dxa"/>
          </w:tcPr>
          <w:p w14:paraId="331BC94A" w14:textId="77777777" w:rsidR="00D936FC" w:rsidRDefault="00D936F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05F63F" w14:textId="77777777" w:rsidR="00D936FC" w:rsidRDefault="00D936F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BC4AAFA" w14:textId="77777777" w:rsidR="00D936FC" w:rsidRDefault="00D936F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2DFF55C" w14:textId="77777777" w:rsidR="00D936FC" w:rsidRDefault="00D936FC" w:rsidP="0090320C">
            <w:r>
              <w:rPr>
                <w:sz w:val="16"/>
                <w:szCs w:val="16"/>
              </w:rPr>
              <w:t>R4-2411436</w:t>
            </w:r>
          </w:p>
        </w:tc>
        <w:tc>
          <w:tcPr>
            <w:tcW w:w="1597" w:type="dxa"/>
          </w:tcPr>
          <w:p w14:paraId="44D4C1A2" w14:textId="77777777" w:rsidR="00D936FC" w:rsidRDefault="00D936FC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1153D51" w14:textId="77777777" w:rsidR="00D936FC" w:rsidRDefault="00D936FC" w:rsidP="0090320C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16DE219F" w14:textId="77777777" w:rsidR="00D936FC" w:rsidRDefault="00D936FC" w:rsidP="0090320C">
            <w:r>
              <w:rPr>
                <w:sz w:val="16"/>
                <w:szCs w:val="16"/>
              </w:rPr>
              <w:t>A.3.13A.5</w:t>
            </w:r>
          </w:p>
        </w:tc>
        <w:tc>
          <w:tcPr>
            <w:tcW w:w="998" w:type="dxa"/>
          </w:tcPr>
          <w:p w14:paraId="62BC9864" w14:textId="77777777" w:rsidR="00D936FC" w:rsidRDefault="00D936FC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D936FC" w14:paraId="442D4EA5" w14:textId="77777777" w:rsidTr="0090320C">
        <w:tc>
          <w:tcPr>
            <w:tcW w:w="879" w:type="dxa"/>
          </w:tcPr>
          <w:p w14:paraId="43F9AE5B" w14:textId="77777777" w:rsidR="00D936FC" w:rsidRDefault="00D936FC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CA2BF7C" w14:textId="77777777" w:rsidR="00D936FC" w:rsidRDefault="00D936FC" w:rsidP="0090320C">
            <w:r>
              <w:rPr>
                <w:sz w:val="16"/>
                <w:szCs w:val="16"/>
              </w:rPr>
              <w:t>4705</w:t>
            </w:r>
          </w:p>
        </w:tc>
        <w:tc>
          <w:tcPr>
            <w:tcW w:w="517" w:type="dxa"/>
          </w:tcPr>
          <w:p w14:paraId="6A98DD7F" w14:textId="77777777" w:rsidR="00D936FC" w:rsidRDefault="00D936FC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764F18" w14:textId="77777777" w:rsidR="00D936FC" w:rsidRDefault="00D936F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C50C29" w14:textId="77777777" w:rsidR="00D936FC" w:rsidRDefault="00D936FC" w:rsidP="0090320C">
            <w:r>
              <w:rPr>
                <w:sz w:val="16"/>
                <w:szCs w:val="16"/>
              </w:rPr>
              <w:t>(NR_Mob_enh2-Perf) CR on performance maintenance for R18 mobility</w:t>
            </w:r>
          </w:p>
        </w:tc>
        <w:tc>
          <w:tcPr>
            <w:tcW w:w="517" w:type="dxa"/>
          </w:tcPr>
          <w:p w14:paraId="70703C76" w14:textId="77777777" w:rsidR="00D936FC" w:rsidRDefault="00D936F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CC6438" w14:textId="77777777" w:rsidR="00D936FC" w:rsidRDefault="00D936F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82D7ACE" w14:textId="77777777" w:rsidR="00D936FC" w:rsidRDefault="00D936F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3CD0F19" w14:textId="77777777" w:rsidR="00D936FC" w:rsidRDefault="00D936FC" w:rsidP="0090320C">
            <w:r>
              <w:rPr>
                <w:sz w:val="16"/>
                <w:szCs w:val="16"/>
              </w:rPr>
              <w:t>R4-2413966</w:t>
            </w:r>
          </w:p>
        </w:tc>
        <w:tc>
          <w:tcPr>
            <w:tcW w:w="1597" w:type="dxa"/>
          </w:tcPr>
          <w:p w14:paraId="5CC8F8E3" w14:textId="77777777" w:rsidR="00D936FC" w:rsidRDefault="00D936FC" w:rsidP="0090320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5010F42" w14:textId="77777777" w:rsidR="00D936FC" w:rsidRDefault="00D936FC" w:rsidP="0090320C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34B314F1" w14:textId="77777777" w:rsidR="00D936FC" w:rsidRDefault="00D936FC" w:rsidP="0090320C">
            <w:r>
              <w:rPr>
                <w:sz w:val="16"/>
                <w:szCs w:val="16"/>
              </w:rPr>
              <w:t>A.6.3.4.2.3, A.6.3.5.1.3, A.6.7.17.1, (new)A.7.3.2.x, A.7.3.4.1.3, A.7.3.4.3.3, A.7.3.5.1.3, A.7.6.20.1.3, A.7.6.21.1.3, A.7.6.22.1.3, A.7.7.15</w:t>
            </w:r>
          </w:p>
        </w:tc>
        <w:tc>
          <w:tcPr>
            <w:tcW w:w="998" w:type="dxa"/>
          </w:tcPr>
          <w:p w14:paraId="553743B5" w14:textId="77777777" w:rsidR="00D936FC" w:rsidRDefault="00D936FC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936FC" w14:paraId="5655B98B" w14:textId="77777777" w:rsidTr="0090320C">
        <w:tc>
          <w:tcPr>
            <w:tcW w:w="879" w:type="dxa"/>
          </w:tcPr>
          <w:p w14:paraId="192EEC41" w14:textId="77777777" w:rsidR="00D936FC" w:rsidRDefault="00D936FC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82A4B10" w14:textId="77777777" w:rsidR="00D936FC" w:rsidRDefault="00D936FC" w:rsidP="0090320C">
            <w:r>
              <w:rPr>
                <w:sz w:val="16"/>
                <w:szCs w:val="16"/>
              </w:rPr>
              <w:t>4736</w:t>
            </w:r>
          </w:p>
        </w:tc>
        <w:tc>
          <w:tcPr>
            <w:tcW w:w="517" w:type="dxa"/>
          </w:tcPr>
          <w:p w14:paraId="498E694C" w14:textId="77777777" w:rsidR="00D936FC" w:rsidRDefault="00D936FC" w:rsidP="0090320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76A6332" w14:textId="77777777" w:rsidR="00D936FC" w:rsidRDefault="00D936F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6C6628" w14:textId="77777777" w:rsidR="00D936FC" w:rsidRDefault="00D936FC" w:rsidP="0090320C">
            <w:r>
              <w:rPr>
                <w:sz w:val="16"/>
                <w:szCs w:val="16"/>
              </w:rPr>
              <w:t>CR on fast CA/DC</w:t>
            </w:r>
          </w:p>
        </w:tc>
        <w:tc>
          <w:tcPr>
            <w:tcW w:w="517" w:type="dxa"/>
          </w:tcPr>
          <w:p w14:paraId="2497E313" w14:textId="77777777" w:rsidR="00D936FC" w:rsidRDefault="00D936F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EF21DF" w14:textId="77777777" w:rsidR="00D936FC" w:rsidRDefault="00D936F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DF35D45" w14:textId="77777777" w:rsidR="00D936FC" w:rsidRDefault="00D936F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C4E2A9B" w14:textId="77777777" w:rsidR="00D936FC" w:rsidRDefault="00D936FC" w:rsidP="0090320C">
            <w:r>
              <w:rPr>
                <w:sz w:val="16"/>
                <w:szCs w:val="16"/>
              </w:rPr>
              <w:t>R4-2414112</w:t>
            </w:r>
          </w:p>
        </w:tc>
        <w:tc>
          <w:tcPr>
            <w:tcW w:w="1597" w:type="dxa"/>
          </w:tcPr>
          <w:p w14:paraId="5DC576F7" w14:textId="77777777" w:rsidR="00D936FC" w:rsidRDefault="00D936FC" w:rsidP="0090320C">
            <w:r>
              <w:rPr>
                <w:sz w:val="16"/>
                <w:szCs w:val="16"/>
              </w:rPr>
              <w:t>CMCC, ZTE Corporation, Sanechips, Nokia, CATT</w:t>
            </w:r>
          </w:p>
        </w:tc>
        <w:tc>
          <w:tcPr>
            <w:tcW w:w="1122" w:type="dxa"/>
          </w:tcPr>
          <w:p w14:paraId="7B71C8E7" w14:textId="77777777" w:rsidR="00D936FC" w:rsidRDefault="00D936FC" w:rsidP="0090320C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57354AB1" w14:textId="77777777" w:rsidR="00D936FC" w:rsidRDefault="00D936FC" w:rsidP="0090320C">
            <w:r>
              <w:rPr>
                <w:sz w:val="16"/>
                <w:szCs w:val="16"/>
              </w:rPr>
              <w:t>4.7, 5.8</w:t>
            </w:r>
          </w:p>
        </w:tc>
        <w:tc>
          <w:tcPr>
            <w:tcW w:w="998" w:type="dxa"/>
          </w:tcPr>
          <w:p w14:paraId="327F3D0C" w14:textId="77777777" w:rsidR="00D936FC" w:rsidRDefault="00D936FC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D936FC" w14:paraId="2197E9D9" w14:textId="77777777" w:rsidTr="0090320C">
        <w:tc>
          <w:tcPr>
            <w:tcW w:w="879" w:type="dxa"/>
          </w:tcPr>
          <w:p w14:paraId="31BBEE93" w14:textId="77777777" w:rsidR="00D936FC" w:rsidRDefault="00D936FC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1BC5885" w14:textId="77777777" w:rsidR="00D936FC" w:rsidRDefault="00D936FC" w:rsidP="0090320C">
            <w:r>
              <w:rPr>
                <w:sz w:val="16"/>
                <w:szCs w:val="16"/>
              </w:rPr>
              <w:t>4737</w:t>
            </w:r>
          </w:p>
        </w:tc>
        <w:tc>
          <w:tcPr>
            <w:tcW w:w="517" w:type="dxa"/>
          </w:tcPr>
          <w:p w14:paraId="019C9500" w14:textId="77777777" w:rsidR="00D936FC" w:rsidRDefault="00D936FC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0CDAB1" w14:textId="77777777" w:rsidR="00D936FC" w:rsidRDefault="00D936F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2EB342" w14:textId="77777777" w:rsidR="00D936FC" w:rsidRDefault="00D936FC" w:rsidP="0090320C">
            <w:r>
              <w:rPr>
                <w:sz w:val="16"/>
                <w:szCs w:val="16"/>
              </w:rPr>
              <w:t>CR on L1-RSRP measurement for LTM</w:t>
            </w:r>
          </w:p>
        </w:tc>
        <w:tc>
          <w:tcPr>
            <w:tcW w:w="517" w:type="dxa"/>
          </w:tcPr>
          <w:p w14:paraId="299FD334" w14:textId="77777777" w:rsidR="00D936FC" w:rsidRDefault="00D936F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763EC4" w14:textId="77777777" w:rsidR="00D936FC" w:rsidRDefault="00D936F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A52CCFB" w14:textId="77777777" w:rsidR="00D936FC" w:rsidRDefault="00D936F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58E82AF" w14:textId="77777777" w:rsidR="00D936FC" w:rsidRDefault="00D936FC" w:rsidP="0090320C">
            <w:r>
              <w:rPr>
                <w:sz w:val="16"/>
                <w:szCs w:val="16"/>
              </w:rPr>
              <w:t>R4-2413967</w:t>
            </w:r>
          </w:p>
        </w:tc>
        <w:tc>
          <w:tcPr>
            <w:tcW w:w="1597" w:type="dxa"/>
          </w:tcPr>
          <w:p w14:paraId="77387B0B" w14:textId="77777777" w:rsidR="00D936FC" w:rsidRDefault="00D936FC" w:rsidP="0090320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CD53E6B" w14:textId="77777777" w:rsidR="00D936FC" w:rsidRDefault="00D936FC" w:rsidP="0090320C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2BC87E97" w14:textId="77777777" w:rsidR="00D936FC" w:rsidRDefault="00D936FC" w:rsidP="0090320C">
            <w:r>
              <w:rPr>
                <w:sz w:val="16"/>
                <w:szCs w:val="16"/>
              </w:rPr>
              <w:t>A.6.6.26, A.6.6.27, A.6.6.28</w:t>
            </w:r>
          </w:p>
        </w:tc>
        <w:tc>
          <w:tcPr>
            <w:tcW w:w="998" w:type="dxa"/>
          </w:tcPr>
          <w:p w14:paraId="45AD3A07" w14:textId="77777777" w:rsidR="00D936FC" w:rsidRDefault="00D936FC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D936FC" w14:paraId="17051D9B" w14:textId="77777777" w:rsidTr="0090320C">
        <w:tc>
          <w:tcPr>
            <w:tcW w:w="879" w:type="dxa"/>
          </w:tcPr>
          <w:p w14:paraId="5BF2F25C" w14:textId="77777777" w:rsidR="00D936FC" w:rsidRDefault="00D936FC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248AD09" w14:textId="77777777" w:rsidR="00D936FC" w:rsidRDefault="00D936FC" w:rsidP="0090320C">
            <w:r>
              <w:rPr>
                <w:sz w:val="16"/>
                <w:szCs w:val="16"/>
              </w:rPr>
              <w:t>4789</w:t>
            </w:r>
          </w:p>
        </w:tc>
        <w:tc>
          <w:tcPr>
            <w:tcW w:w="517" w:type="dxa"/>
          </w:tcPr>
          <w:p w14:paraId="0922DE2E" w14:textId="77777777" w:rsidR="00D936FC" w:rsidRDefault="00D936FC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B24F20" w14:textId="77777777" w:rsidR="00D936FC" w:rsidRDefault="00D936F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922BE1" w14:textId="77777777" w:rsidR="00D936FC" w:rsidRDefault="00D936FC" w:rsidP="0090320C">
            <w:r>
              <w:rPr>
                <w:sz w:val="16"/>
                <w:szCs w:val="16"/>
              </w:rPr>
              <w:t>Corrections on LTM TCI state activation</w:t>
            </w:r>
          </w:p>
        </w:tc>
        <w:tc>
          <w:tcPr>
            <w:tcW w:w="517" w:type="dxa"/>
          </w:tcPr>
          <w:p w14:paraId="4AAA4BDA" w14:textId="77777777" w:rsidR="00D936FC" w:rsidRDefault="00D936F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2CC05E" w14:textId="77777777" w:rsidR="00D936FC" w:rsidRDefault="00D936F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9DC8548" w14:textId="77777777" w:rsidR="00D936FC" w:rsidRDefault="00D936F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BF1D84C" w14:textId="77777777" w:rsidR="00D936FC" w:rsidRDefault="00D936FC" w:rsidP="0090320C">
            <w:r>
              <w:rPr>
                <w:sz w:val="16"/>
                <w:szCs w:val="16"/>
              </w:rPr>
              <w:t>R4-2413962</w:t>
            </w:r>
          </w:p>
        </w:tc>
        <w:tc>
          <w:tcPr>
            <w:tcW w:w="1597" w:type="dxa"/>
          </w:tcPr>
          <w:p w14:paraId="3803D4D6" w14:textId="77777777" w:rsidR="00D936FC" w:rsidRDefault="00D936FC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608DC67" w14:textId="77777777" w:rsidR="00D936FC" w:rsidRDefault="00D936FC" w:rsidP="0090320C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1CFC19E9" w14:textId="77777777" w:rsidR="00D936FC" w:rsidRDefault="00D936FC" w:rsidP="0090320C">
            <w:r>
              <w:rPr>
                <w:sz w:val="16"/>
                <w:szCs w:val="16"/>
              </w:rPr>
              <w:t>8.25</w:t>
            </w:r>
          </w:p>
        </w:tc>
        <w:tc>
          <w:tcPr>
            <w:tcW w:w="998" w:type="dxa"/>
          </w:tcPr>
          <w:p w14:paraId="0E7AC5DB" w14:textId="77777777" w:rsidR="00D936FC" w:rsidRDefault="00D936FC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D936FC" w14:paraId="4A48458D" w14:textId="77777777" w:rsidTr="0090320C">
        <w:tc>
          <w:tcPr>
            <w:tcW w:w="879" w:type="dxa"/>
          </w:tcPr>
          <w:p w14:paraId="3A4D7BE1" w14:textId="77777777" w:rsidR="00D936FC" w:rsidRDefault="00D936FC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99645E6" w14:textId="77777777" w:rsidR="00D936FC" w:rsidRDefault="00D936FC" w:rsidP="0090320C">
            <w:r>
              <w:rPr>
                <w:sz w:val="16"/>
                <w:szCs w:val="16"/>
              </w:rPr>
              <w:t>4792</w:t>
            </w:r>
          </w:p>
        </w:tc>
        <w:tc>
          <w:tcPr>
            <w:tcW w:w="517" w:type="dxa"/>
          </w:tcPr>
          <w:p w14:paraId="25045642" w14:textId="77777777" w:rsidR="00D936FC" w:rsidRDefault="00D936FC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6DE351" w14:textId="77777777" w:rsidR="00D936FC" w:rsidRDefault="00D936F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B65CE3" w14:textId="77777777" w:rsidR="00D936FC" w:rsidRDefault="00D936FC" w:rsidP="0090320C">
            <w:r>
              <w:rPr>
                <w:sz w:val="16"/>
                <w:szCs w:val="16"/>
              </w:rPr>
              <w:t>Correction on LTM test cases</w:t>
            </w:r>
          </w:p>
        </w:tc>
        <w:tc>
          <w:tcPr>
            <w:tcW w:w="517" w:type="dxa"/>
          </w:tcPr>
          <w:p w14:paraId="3B164EBA" w14:textId="77777777" w:rsidR="00D936FC" w:rsidRDefault="00D936F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D6FC60" w14:textId="77777777" w:rsidR="00D936FC" w:rsidRDefault="00D936F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F9CE1AB" w14:textId="77777777" w:rsidR="00D936FC" w:rsidRDefault="00D936F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08A1B17" w14:textId="77777777" w:rsidR="00D936FC" w:rsidRDefault="00D936FC" w:rsidP="0090320C">
            <w:r>
              <w:rPr>
                <w:sz w:val="16"/>
                <w:szCs w:val="16"/>
              </w:rPr>
              <w:t>R4-2413968</w:t>
            </w:r>
          </w:p>
        </w:tc>
        <w:tc>
          <w:tcPr>
            <w:tcW w:w="1597" w:type="dxa"/>
          </w:tcPr>
          <w:p w14:paraId="1D3DFD27" w14:textId="77777777" w:rsidR="00D936FC" w:rsidRDefault="00D936FC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E2572B1" w14:textId="77777777" w:rsidR="00D936FC" w:rsidRDefault="00D936FC" w:rsidP="0090320C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2DADF2FA" w14:textId="77777777" w:rsidR="00D936FC" w:rsidRDefault="00D936FC" w:rsidP="0090320C">
            <w:r>
              <w:rPr>
                <w:sz w:val="16"/>
                <w:szCs w:val="16"/>
              </w:rPr>
              <w:t>A.6.3.2.4, A.6.3.4.1, A.6.3.4.3, A.7.3.4.2</w:t>
            </w:r>
          </w:p>
        </w:tc>
        <w:tc>
          <w:tcPr>
            <w:tcW w:w="998" w:type="dxa"/>
          </w:tcPr>
          <w:p w14:paraId="054F3245" w14:textId="77777777" w:rsidR="00D936FC" w:rsidRDefault="00D936FC" w:rsidP="0090320C">
            <w:r>
              <w:rPr>
                <w:sz w:val="16"/>
                <w:szCs w:val="16"/>
              </w:rPr>
              <w:t xml:space="preserve">TS/TR ... CR ... ; TS38.533;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D936FC" w14:paraId="3352BD0C" w14:textId="77777777" w:rsidTr="0090320C">
        <w:tc>
          <w:tcPr>
            <w:tcW w:w="879" w:type="dxa"/>
          </w:tcPr>
          <w:p w14:paraId="51A10CCF" w14:textId="77777777" w:rsidR="00D936FC" w:rsidRDefault="00D936FC" w:rsidP="009032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2A755231" w14:textId="77777777" w:rsidR="00D936FC" w:rsidRDefault="00D936FC" w:rsidP="0090320C">
            <w:r>
              <w:rPr>
                <w:sz w:val="16"/>
                <w:szCs w:val="16"/>
              </w:rPr>
              <w:t>4793</w:t>
            </w:r>
          </w:p>
        </w:tc>
        <w:tc>
          <w:tcPr>
            <w:tcW w:w="517" w:type="dxa"/>
          </w:tcPr>
          <w:p w14:paraId="71DEF857" w14:textId="77777777" w:rsidR="00D936FC" w:rsidRDefault="00D936FC" w:rsidP="0090320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1EA19F2" w14:textId="77777777" w:rsidR="00D936FC" w:rsidRDefault="00D936F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F20199" w14:textId="77777777" w:rsidR="00D936FC" w:rsidRDefault="00D936FC" w:rsidP="0090320C">
            <w:r>
              <w:rPr>
                <w:sz w:val="16"/>
                <w:szCs w:val="16"/>
              </w:rPr>
              <w:t>Correction on validity check test cases</w:t>
            </w:r>
          </w:p>
        </w:tc>
        <w:tc>
          <w:tcPr>
            <w:tcW w:w="517" w:type="dxa"/>
          </w:tcPr>
          <w:p w14:paraId="4B343C9F" w14:textId="77777777" w:rsidR="00D936FC" w:rsidRDefault="00D936F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068B23" w14:textId="77777777" w:rsidR="00D936FC" w:rsidRDefault="00D936F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C147C5B" w14:textId="77777777" w:rsidR="00D936FC" w:rsidRDefault="00D936F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8F38334" w14:textId="77777777" w:rsidR="00D936FC" w:rsidRDefault="00D936FC" w:rsidP="0090320C">
            <w:r>
              <w:rPr>
                <w:sz w:val="16"/>
                <w:szCs w:val="16"/>
              </w:rPr>
              <w:t>R4-2414115</w:t>
            </w:r>
          </w:p>
        </w:tc>
        <w:tc>
          <w:tcPr>
            <w:tcW w:w="1597" w:type="dxa"/>
          </w:tcPr>
          <w:p w14:paraId="40FD3B0E" w14:textId="77777777" w:rsidR="00D936FC" w:rsidRDefault="00D936FC" w:rsidP="0090320C">
            <w:r>
              <w:rPr>
                <w:sz w:val="16"/>
                <w:szCs w:val="16"/>
              </w:rPr>
              <w:t>Huawei, HiSilicon, Nokia</w:t>
            </w:r>
          </w:p>
        </w:tc>
        <w:tc>
          <w:tcPr>
            <w:tcW w:w="1122" w:type="dxa"/>
          </w:tcPr>
          <w:p w14:paraId="4DCF67C5" w14:textId="77777777" w:rsidR="00D936FC" w:rsidRDefault="00D936FC" w:rsidP="0090320C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28CCC8AF" w14:textId="77777777" w:rsidR="00D936FC" w:rsidRDefault="00D936FC" w:rsidP="0090320C">
            <w:r>
              <w:rPr>
                <w:sz w:val="16"/>
                <w:szCs w:val="16"/>
              </w:rPr>
              <w:t>A.6.6.9.3, A.6.6.9.4</w:t>
            </w:r>
          </w:p>
        </w:tc>
        <w:tc>
          <w:tcPr>
            <w:tcW w:w="998" w:type="dxa"/>
          </w:tcPr>
          <w:p w14:paraId="533BAC6D" w14:textId="77777777" w:rsidR="00D936FC" w:rsidRDefault="00D936FC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D936FC" w14:paraId="5B435520" w14:textId="77777777" w:rsidTr="0090320C">
        <w:tc>
          <w:tcPr>
            <w:tcW w:w="879" w:type="dxa"/>
          </w:tcPr>
          <w:p w14:paraId="082B3AF9" w14:textId="77777777" w:rsidR="00D936FC" w:rsidRDefault="00D936FC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D820C1D" w14:textId="77777777" w:rsidR="00D936FC" w:rsidRDefault="00D936FC" w:rsidP="0090320C">
            <w:r>
              <w:rPr>
                <w:sz w:val="16"/>
                <w:szCs w:val="16"/>
              </w:rPr>
              <w:t>4826</w:t>
            </w:r>
          </w:p>
        </w:tc>
        <w:tc>
          <w:tcPr>
            <w:tcW w:w="517" w:type="dxa"/>
          </w:tcPr>
          <w:p w14:paraId="0117B471" w14:textId="77777777" w:rsidR="00D936FC" w:rsidRDefault="00D936FC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7208EE" w14:textId="77777777" w:rsidR="00D936FC" w:rsidRDefault="00D936F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CD3695" w14:textId="77777777" w:rsidR="00D936FC" w:rsidRDefault="00D936FC" w:rsidP="0090320C">
            <w:r>
              <w:rPr>
                <w:sz w:val="16"/>
                <w:szCs w:val="16"/>
              </w:rPr>
              <w:t>CR for Rel-18 LTM maintenance</w:t>
            </w:r>
          </w:p>
        </w:tc>
        <w:tc>
          <w:tcPr>
            <w:tcW w:w="517" w:type="dxa"/>
          </w:tcPr>
          <w:p w14:paraId="15B39FDF" w14:textId="77777777" w:rsidR="00D936FC" w:rsidRDefault="00D936F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08E8E3" w14:textId="77777777" w:rsidR="00D936FC" w:rsidRDefault="00D936F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BDB0E50" w14:textId="77777777" w:rsidR="00D936FC" w:rsidRDefault="00D936F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DC0C172" w14:textId="77777777" w:rsidR="00D936FC" w:rsidRDefault="00D936FC" w:rsidP="0090320C">
            <w:r>
              <w:rPr>
                <w:sz w:val="16"/>
                <w:szCs w:val="16"/>
              </w:rPr>
              <w:t>R4-2413963</w:t>
            </w:r>
          </w:p>
        </w:tc>
        <w:tc>
          <w:tcPr>
            <w:tcW w:w="1597" w:type="dxa"/>
          </w:tcPr>
          <w:p w14:paraId="26C9F69A" w14:textId="77777777" w:rsidR="00D936FC" w:rsidRDefault="00D936FC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D0630A9" w14:textId="77777777" w:rsidR="00D936FC" w:rsidRDefault="00D936FC" w:rsidP="0090320C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61859E81" w14:textId="77777777" w:rsidR="00D936FC" w:rsidRDefault="00D936FC" w:rsidP="0090320C">
            <w:r>
              <w:rPr>
                <w:sz w:val="16"/>
                <w:szCs w:val="16"/>
              </w:rPr>
              <w:t>6.3, 8.20</w:t>
            </w:r>
          </w:p>
        </w:tc>
        <w:tc>
          <w:tcPr>
            <w:tcW w:w="998" w:type="dxa"/>
          </w:tcPr>
          <w:p w14:paraId="5E1EB645" w14:textId="77777777" w:rsidR="00D936FC" w:rsidRDefault="00D936FC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936FC" w14:paraId="5D1CA027" w14:textId="77777777" w:rsidTr="0090320C">
        <w:tc>
          <w:tcPr>
            <w:tcW w:w="879" w:type="dxa"/>
          </w:tcPr>
          <w:p w14:paraId="41258138" w14:textId="77777777" w:rsidR="00D936FC" w:rsidRDefault="00D936FC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6DB1DF4" w14:textId="77777777" w:rsidR="00D936FC" w:rsidRDefault="00D936FC" w:rsidP="0090320C">
            <w:r>
              <w:rPr>
                <w:sz w:val="16"/>
                <w:szCs w:val="16"/>
              </w:rPr>
              <w:t>4827</w:t>
            </w:r>
          </w:p>
        </w:tc>
        <w:tc>
          <w:tcPr>
            <w:tcW w:w="517" w:type="dxa"/>
          </w:tcPr>
          <w:p w14:paraId="2F1906F6" w14:textId="77777777" w:rsidR="00D936FC" w:rsidRDefault="00D936FC" w:rsidP="0090320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E2CE5BA" w14:textId="77777777" w:rsidR="00D936FC" w:rsidRDefault="00D936F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761305" w14:textId="77777777" w:rsidR="00D936FC" w:rsidRDefault="00D936FC" w:rsidP="0090320C">
            <w:r>
              <w:rPr>
                <w:sz w:val="16"/>
                <w:szCs w:val="16"/>
              </w:rPr>
              <w:t>CR for Rel-18 eEMR test cases</w:t>
            </w:r>
          </w:p>
        </w:tc>
        <w:tc>
          <w:tcPr>
            <w:tcW w:w="517" w:type="dxa"/>
          </w:tcPr>
          <w:p w14:paraId="0BC489CD" w14:textId="77777777" w:rsidR="00D936FC" w:rsidRDefault="00D936F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E72EEE" w14:textId="77777777" w:rsidR="00D936FC" w:rsidRDefault="00D936F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9000F70" w14:textId="77777777" w:rsidR="00D936FC" w:rsidRDefault="00D936F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25D379F" w14:textId="77777777" w:rsidR="00D936FC" w:rsidRDefault="00D936FC" w:rsidP="0090320C">
            <w:r>
              <w:rPr>
                <w:sz w:val="16"/>
                <w:szCs w:val="16"/>
              </w:rPr>
              <w:t>R4-2414113</w:t>
            </w:r>
          </w:p>
        </w:tc>
        <w:tc>
          <w:tcPr>
            <w:tcW w:w="1597" w:type="dxa"/>
          </w:tcPr>
          <w:p w14:paraId="1D2B9306" w14:textId="77777777" w:rsidR="00D936FC" w:rsidRDefault="00D936FC" w:rsidP="0090320C">
            <w:r>
              <w:rPr>
                <w:sz w:val="16"/>
                <w:szCs w:val="16"/>
              </w:rPr>
              <w:t>Nokia, Huawei, HiSilicon</w:t>
            </w:r>
          </w:p>
        </w:tc>
        <w:tc>
          <w:tcPr>
            <w:tcW w:w="1122" w:type="dxa"/>
          </w:tcPr>
          <w:p w14:paraId="2BB412DD" w14:textId="77777777" w:rsidR="00D936FC" w:rsidRDefault="00D936FC" w:rsidP="0090320C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36447F47" w14:textId="77777777" w:rsidR="00D936FC" w:rsidRDefault="00D936FC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D39C35" w14:textId="77777777" w:rsidR="00D936FC" w:rsidRDefault="00D936FC" w:rsidP="0090320C">
            <w:pPr>
              <w:rPr>
                <w:sz w:val="16"/>
                <w:szCs w:val="16"/>
              </w:rPr>
            </w:pPr>
          </w:p>
        </w:tc>
      </w:tr>
      <w:tr w:rsidR="00D936FC" w14:paraId="04D508A1" w14:textId="77777777" w:rsidTr="0090320C">
        <w:tc>
          <w:tcPr>
            <w:tcW w:w="879" w:type="dxa"/>
          </w:tcPr>
          <w:p w14:paraId="2E38DE99" w14:textId="77777777" w:rsidR="00D936FC" w:rsidRDefault="00D936FC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6C052AC" w14:textId="77777777" w:rsidR="00D936FC" w:rsidRDefault="00D936FC" w:rsidP="0090320C">
            <w:r>
              <w:rPr>
                <w:sz w:val="16"/>
                <w:szCs w:val="16"/>
              </w:rPr>
              <w:t>4839</w:t>
            </w:r>
          </w:p>
        </w:tc>
        <w:tc>
          <w:tcPr>
            <w:tcW w:w="517" w:type="dxa"/>
          </w:tcPr>
          <w:p w14:paraId="2B306814" w14:textId="77777777" w:rsidR="00D936FC" w:rsidRDefault="00D936FC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1587B3" w14:textId="77777777" w:rsidR="00D936FC" w:rsidRDefault="00D936F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03E653" w14:textId="77777777" w:rsidR="00D936FC" w:rsidRDefault="00D936FC" w:rsidP="0090320C">
            <w:r>
              <w:rPr>
                <w:sz w:val="16"/>
                <w:szCs w:val="16"/>
              </w:rPr>
              <w:t>CR on R18 LTM RRM core requirements</w:t>
            </w:r>
          </w:p>
        </w:tc>
        <w:tc>
          <w:tcPr>
            <w:tcW w:w="517" w:type="dxa"/>
          </w:tcPr>
          <w:p w14:paraId="24A7C137" w14:textId="77777777" w:rsidR="00D936FC" w:rsidRDefault="00D936F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AC2442" w14:textId="77777777" w:rsidR="00D936FC" w:rsidRDefault="00D936F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0F7EA8B" w14:textId="77777777" w:rsidR="00D936FC" w:rsidRDefault="00D936F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1EDA5EC" w14:textId="77777777" w:rsidR="00D936FC" w:rsidRDefault="00D936FC" w:rsidP="0090320C">
            <w:r>
              <w:rPr>
                <w:sz w:val="16"/>
                <w:szCs w:val="16"/>
              </w:rPr>
              <w:t>R4-2413964</w:t>
            </w:r>
          </w:p>
        </w:tc>
        <w:tc>
          <w:tcPr>
            <w:tcW w:w="1597" w:type="dxa"/>
          </w:tcPr>
          <w:p w14:paraId="050316E5" w14:textId="77777777" w:rsidR="00D936FC" w:rsidRDefault="00D936FC" w:rsidP="0090320C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6291FF98" w14:textId="77777777" w:rsidR="00D936FC" w:rsidRDefault="00D936FC" w:rsidP="0090320C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16075119" w14:textId="77777777" w:rsidR="00D936FC" w:rsidRDefault="00D936FC" w:rsidP="0090320C">
            <w:r>
              <w:rPr>
                <w:sz w:val="16"/>
                <w:szCs w:val="16"/>
              </w:rPr>
              <w:t>6.2.2C</w:t>
            </w:r>
          </w:p>
        </w:tc>
        <w:tc>
          <w:tcPr>
            <w:tcW w:w="998" w:type="dxa"/>
          </w:tcPr>
          <w:p w14:paraId="31BEEE9F" w14:textId="77777777" w:rsidR="00D936FC" w:rsidRDefault="00D936FC" w:rsidP="0090320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D936FC" w14:paraId="02D692F0" w14:textId="77777777" w:rsidTr="0090320C">
        <w:tc>
          <w:tcPr>
            <w:tcW w:w="879" w:type="dxa"/>
          </w:tcPr>
          <w:p w14:paraId="7BB8CB2C" w14:textId="77777777" w:rsidR="00D936FC" w:rsidRDefault="00D936FC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B574A25" w14:textId="77777777" w:rsidR="00D936FC" w:rsidRDefault="00D936FC" w:rsidP="0090320C">
            <w:r>
              <w:rPr>
                <w:sz w:val="16"/>
                <w:szCs w:val="16"/>
              </w:rPr>
              <w:t>4874</w:t>
            </w:r>
          </w:p>
        </w:tc>
        <w:tc>
          <w:tcPr>
            <w:tcW w:w="517" w:type="dxa"/>
          </w:tcPr>
          <w:p w14:paraId="5EC474AF" w14:textId="77777777" w:rsidR="00D936FC" w:rsidRDefault="00D936FC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BD5888" w14:textId="77777777" w:rsidR="00D936FC" w:rsidRDefault="00D936F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FA3604" w14:textId="77777777" w:rsidR="00D936FC" w:rsidRDefault="00D936FC" w:rsidP="0090320C">
            <w:r>
              <w:rPr>
                <w:sz w:val="16"/>
                <w:szCs w:val="16"/>
              </w:rPr>
              <w:t>Correction the chapter number on subsequent conditional PSCell addition/change</w:t>
            </w:r>
          </w:p>
        </w:tc>
        <w:tc>
          <w:tcPr>
            <w:tcW w:w="517" w:type="dxa"/>
          </w:tcPr>
          <w:p w14:paraId="64F724C6" w14:textId="77777777" w:rsidR="00D936FC" w:rsidRDefault="00D936F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4A9A4A" w14:textId="77777777" w:rsidR="00D936FC" w:rsidRDefault="00D936F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10E0B55" w14:textId="77777777" w:rsidR="00D936FC" w:rsidRDefault="00D936F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2D59EDB" w14:textId="77777777" w:rsidR="00D936FC" w:rsidRDefault="00D936FC" w:rsidP="0090320C">
            <w:r>
              <w:rPr>
                <w:sz w:val="16"/>
                <w:szCs w:val="16"/>
              </w:rPr>
              <w:t>R4-2412907</w:t>
            </w:r>
          </w:p>
        </w:tc>
        <w:tc>
          <w:tcPr>
            <w:tcW w:w="1597" w:type="dxa"/>
          </w:tcPr>
          <w:p w14:paraId="083C35BE" w14:textId="77777777" w:rsidR="00D936FC" w:rsidRDefault="00D936FC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8E66902" w14:textId="77777777" w:rsidR="00D936FC" w:rsidRDefault="00D936FC" w:rsidP="0090320C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0A5720EF" w14:textId="77777777" w:rsidR="00D936FC" w:rsidRDefault="00D936FC" w:rsidP="0090320C">
            <w:r>
              <w:rPr>
                <w:sz w:val="16"/>
                <w:szCs w:val="16"/>
              </w:rPr>
              <w:t>A.6.5.12.1.1, A.6.5.12.2.1, A.7.5.18.1.1, A.7.5.18.2.1</w:t>
            </w:r>
          </w:p>
        </w:tc>
        <w:tc>
          <w:tcPr>
            <w:tcW w:w="998" w:type="dxa"/>
          </w:tcPr>
          <w:p w14:paraId="4B9734EF" w14:textId="77777777" w:rsidR="00D936FC" w:rsidRDefault="00D936FC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936FC" w14:paraId="4C2DF5D8" w14:textId="77777777" w:rsidTr="0090320C">
        <w:tc>
          <w:tcPr>
            <w:tcW w:w="879" w:type="dxa"/>
          </w:tcPr>
          <w:p w14:paraId="7CCFBA0E" w14:textId="77777777" w:rsidR="00D936FC" w:rsidRDefault="00D936FC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821A61F" w14:textId="77777777" w:rsidR="00D936FC" w:rsidRDefault="00D936FC" w:rsidP="0090320C">
            <w:r>
              <w:rPr>
                <w:sz w:val="16"/>
                <w:szCs w:val="16"/>
              </w:rPr>
              <w:t>4912</w:t>
            </w:r>
          </w:p>
        </w:tc>
        <w:tc>
          <w:tcPr>
            <w:tcW w:w="517" w:type="dxa"/>
          </w:tcPr>
          <w:p w14:paraId="4DEEC78E" w14:textId="77777777" w:rsidR="00D936FC" w:rsidRDefault="00D936FC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6A79B0" w14:textId="77777777" w:rsidR="00D936FC" w:rsidRDefault="00D936F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CB2C60" w14:textId="77777777" w:rsidR="00D936FC" w:rsidRDefault="00D936FC" w:rsidP="0090320C">
            <w:r>
              <w:rPr>
                <w:sz w:val="16"/>
                <w:szCs w:val="16"/>
              </w:rPr>
              <w:t>CR for missing test case of enhanced CHO</w:t>
            </w:r>
          </w:p>
        </w:tc>
        <w:tc>
          <w:tcPr>
            <w:tcW w:w="517" w:type="dxa"/>
          </w:tcPr>
          <w:p w14:paraId="3C725E1B" w14:textId="77777777" w:rsidR="00D936FC" w:rsidRDefault="00D936F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90F5C6" w14:textId="77777777" w:rsidR="00D936FC" w:rsidRDefault="00D936F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63156BD" w14:textId="77777777" w:rsidR="00D936FC" w:rsidRDefault="00D936F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DD97822" w14:textId="77777777" w:rsidR="00D936FC" w:rsidRDefault="00D936FC" w:rsidP="0090320C">
            <w:r>
              <w:rPr>
                <w:sz w:val="16"/>
                <w:szCs w:val="16"/>
              </w:rPr>
              <w:t>R4-2413151</w:t>
            </w:r>
          </w:p>
        </w:tc>
        <w:tc>
          <w:tcPr>
            <w:tcW w:w="1597" w:type="dxa"/>
          </w:tcPr>
          <w:p w14:paraId="7AE2AAB5" w14:textId="77777777" w:rsidR="00D936FC" w:rsidRDefault="00D936FC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4BBD358" w14:textId="77777777" w:rsidR="00D936FC" w:rsidRDefault="00D936FC" w:rsidP="0090320C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14A7BEE6" w14:textId="77777777" w:rsidR="00D936FC" w:rsidRDefault="00D936FC" w:rsidP="0090320C">
            <w:r>
              <w:rPr>
                <w:sz w:val="16"/>
                <w:szCs w:val="16"/>
              </w:rPr>
              <w:t>(new) A.7.3.3.X, (new) A.7.3.3.Y</w:t>
            </w:r>
          </w:p>
        </w:tc>
        <w:tc>
          <w:tcPr>
            <w:tcW w:w="998" w:type="dxa"/>
          </w:tcPr>
          <w:p w14:paraId="02532E90" w14:textId="77777777" w:rsidR="00D936FC" w:rsidRDefault="00D936FC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D936FC" w14:paraId="21205804" w14:textId="77777777" w:rsidTr="0090320C">
        <w:tc>
          <w:tcPr>
            <w:tcW w:w="879" w:type="dxa"/>
          </w:tcPr>
          <w:p w14:paraId="1A3D4DC5" w14:textId="77777777" w:rsidR="00D936FC" w:rsidRDefault="00D936FC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CDD3112" w14:textId="77777777" w:rsidR="00D936FC" w:rsidRDefault="00D936FC" w:rsidP="0090320C">
            <w:r>
              <w:rPr>
                <w:sz w:val="16"/>
                <w:szCs w:val="16"/>
              </w:rPr>
              <w:t>4949</w:t>
            </w:r>
          </w:p>
        </w:tc>
        <w:tc>
          <w:tcPr>
            <w:tcW w:w="517" w:type="dxa"/>
          </w:tcPr>
          <w:p w14:paraId="0CB0435A" w14:textId="77777777" w:rsidR="00D936FC" w:rsidRDefault="00D936FC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1495EE" w14:textId="77777777" w:rsidR="00D936FC" w:rsidRDefault="00D936F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DC8BB2D" w14:textId="77777777" w:rsidR="00D936FC" w:rsidRDefault="00D936FC" w:rsidP="0090320C">
            <w:r>
              <w:rPr>
                <w:sz w:val="16"/>
                <w:szCs w:val="16"/>
              </w:rPr>
              <w:t>CR to 38.133 on LTM test case maintenance</w:t>
            </w:r>
          </w:p>
        </w:tc>
        <w:tc>
          <w:tcPr>
            <w:tcW w:w="517" w:type="dxa"/>
          </w:tcPr>
          <w:p w14:paraId="48C1A6E2" w14:textId="77777777" w:rsidR="00D936FC" w:rsidRDefault="00D936F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2BF78E" w14:textId="77777777" w:rsidR="00D936FC" w:rsidRDefault="00D936F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9C4D90D" w14:textId="77777777" w:rsidR="00D936FC" w:rsidRDefault="00D936F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FC7B916" w14:textId="77777777" w:rsidR="00D936FC" w:rsidRDefault="00D936FC" w:rsidP="0090320C">
            <w:r>
              <w:rPr>
                <w:sz w:val="16"/>
                <w:szCs w:val="16"/>
              </w:rPr>
              <w:t>R4-2413971</w:t>
            </w:r>
          </w:p>
        </w:tc>
        <w:tc>
          <w:tcPr>
            <w:tcW w:w="1597" w:type="dxa"/>
          </w:tcPr>
          <w:p w14:paraId="5C147A60" w14:textId="77777777" w:rsidR="00D936FC" w:rsidRDefault="00D936FC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8A7989B" w14:textId="77777777" w:rsidR="00D936FC" w:rsidRDefault="00D936FC" w:rsidP="0090320C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70964314" w14:textId="77777777" w:rsidR="00D936FC" w:rsidRDefault="00D936FC" w:rsidP="0090320C">
            <w:r>
              <w:rPr>
                <w:sz w:val="16"/>
                <w:szCs w:val="16"/>
              </w:rPr>
              <w:t xml:space="preserve">  A.3.16B.2, 10.1.19D.1.2, 10.1.19E.1.2, 10.1.20A.1.2, 10.1.20B.1.2</w:t>
            </w:r>
          </w:p>
        </w:tc>
        <w:tc>
          <w:tcPr>
            <w:tcW w:w="998" w:type="dxa"/>
          </w:tcPr>
          <w:p w14:paraId="4F984F20" w14:textId="77777777" w:rsidR="00D936FC" w:rsidRDefault="00D936FC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</w:tbl>
    <w:p w14:paraId="14F0563B" w14:textId="77777777" w:rsidR="00480259" w:rsidRDefault="00480259" w:rsidP="00480259"/>
    <w:p w14:paraId="6328C29D" w14:textId="77777777" w:rsidR="00480259" w:rsidRDefault="00480259" w:rsidP="00480259"/>
    <w:p w14:paraId="16EDEAB5" w14:textId="0F0DDA10" w:rsidR="00915E08" w:rsidRDefault="0017494A" w:rsidP="00512C52">
      <w:pPr>
        <w:pStyle w:val="Heading2"/>
        <w:rPr>
          <w:rFonts w:cs="Arial"/>
          <w:noProof/>
        </w:rPr>
      </w:pPr>
      <w:r w:rsidRPr="0017494A">
        <w:rPr>
          <w:noProof/>
        </w:rPr>
        <w:lastRenderedPageBreak/>
        <w:t>RP-242171</w:t>
      </w:r>
    </w:p>
    <w:p w14:paraId="4051EBA2" w14:textId="0EF50148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7494A" w:rsidRPr="0017494A">
        <w:rPr>
          <w:rFonts w:ascii="Arial" w:hAnsi="Arial" w:cs="Arial"/>
          <w:b/>
          <w:bCs/>
        </w:rPr>
        <w:t>RAN4 CRs to Maintenance for Closed WIs/SIs for REL-18 and earlier - Batch 23</w:t>
      </w:r>
    </w:p>
    <w:p w14:paraId="21C98370" w14:textId="77777777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625EB" w:rsidRPr="004E535C" w14:paraId="571A704E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3E0B538" w14:textId="77777777" w:rsidR="005625EB" w:rsidRPr="00BF1EB6" w:rsidRDefault="005625EB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951D4E" w14:textId="77777777" w:rsidR="005625EB" w:rsidRPr="00BF1EB6" w:rsidRDefault="005625EB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9920BC1" w14:textId="77777777" w:rsidR="005625EB" w:rsidRPr="00BF1EB6" w:rsidRDefault="005625EB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D9E3D2" w14:textId="77777777" w:rsidR="005625EB" w:rsidRPr="00BF1EB6" w:rsidRDefault="005625EB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C05E11B" w14:textId="77777777" w:rsidR="005625EB" w:rsidRPr="00BF1EB6" w:rsidRDefault="005625EB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999F59" w14:textId="77777777" w:rsidR="005625EB" w:rsidRPr="00BF1EB6" w:rsidRDefault="005625EB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8311AB" w14:textId="77777777" w:rsidR="005625EB" w:rsidRPr="00BF1EB6" w:rsidRDefault="005625EB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7499C2C" w14:textId="77777777" w:rsidR="005625EB" w:rsidRPr="00BF1EB6" w:rsidRDefault="005625EB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DF90FA9" w14:textId="77777777" w:rsidR="005625EB" w:rsidRPr="00BF1EB6" w:rsidRDefault="005625EB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6DAB1C4" w14:textId="77777777" w:rsidR="005625EB" w:rsidRPr="00BF1EB6" w:rsidRDefault="005625EB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EE29149" w14:textId="77777777" w:rsidR="005625EB" w:rsidRPr="00BF1EB6" w:rsidRDefault="005625EB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4EC5244" w14:textId="77777777" w:rsidR="005625EB" w:rsidRPr="00BF1EB6" w:rsidRDefault="005625EB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91CF61D" w14:textId="77777777" w:rsidR="005625EB" w:rsidRPr="00BF1EB6" w:rsidRDefault="005625EB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625EB" w14:paraId="176DF870" w14:textId="77777777" w:rsidTr="0090320C">
        <w:tc>
          <w:tcPr>
            <w:tcW w:w="879" w:type="dxa"/>
          </w:tcPr>
          <w:p w14:paraId="2C533BE6" w14:textId="77777777" w:rsidR="005625EB" w:rsidRDefault="005625EB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02DBF0C" w14:textId="77777777" w:rsidR="005625EB" w:rsidRDefault="005625EB" w:rsidP="0090320C">
            <w:r>
              <w:rPr>
                <w:sz w:val="16"/>
                <w:szCs w:val="16"/>
              </w:rPr>
              <w:t>2408</w:t>
            </w:r>
          </w:p>
        </w:tc>
        <w:tc>
          <w:tcPr>
            <w:tcW w:w="517" w:type="dxa"/>
          </w:tcPr>
          <w:p w14:paraId="4606F6B1" w14:textId="77777777" w:rsidR="005625EB" w:rsidRDefault="005625EB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32BB25" w14:textId="77777777" w:rsidR="005625EB" w:rsidRDefault="005625EB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94241EB" w14:textId="77777777" w:rsidR="005625EB" w:rsidRDefault="005625EB" w:rsidP="0090320C">
            <w:r>
              <w:rPr>
                <w:sz w:val="16"/>
                <w:szCs w:val="16"/>
              </w:rPr>
              <w:t>(NR_n28_BW-Core) Apply ?MPR to the total MOP reduction</w:t>
            </w:r>
          </w:p>
        </w:tc>
        <w:tc>
          <w:tcPr>
            <w:tcW w:w="517" w:type="dxa"/>
          </w:tcPr>
          <w:p w14:paraId="7DE7DF82" w14:textId="77777777" w:rsidR="005625EB" w:rsidRDefault="005625EB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768A45" w14:textId="77777777" w:rsidR="005625EB" w:rsidRDefault="005625EB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35A33F46" w14:textId="77777777" w:rsidR="005625EB" w:rsidRDefault="005625EB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2BF41D6" w14:textId="77777777" w:rsidR="005625EB" w:rsidRDefault="005625EB" w:rsidP="0090320C">
            <w:r>
              <w:rPr>
                <w:sz w:val="16"/>
                <w:szCs w:val="16"/>
              </w:rPr>
              <w:t>R4-2411925</w:t>
            </w:r>
          </w:p>
        </w:tc>
        <w:tc>
          <w:tcPr>
            <w:tcW w:w="1597" w:type="dxa"/>
          </w:tcPr>
          <w:p w14:paraId="0E4D8DAE" w14:textId="77777777" w:rsidR="005625EB" w:rsidRDefault="005625EB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0410502" w14:textId="77777777" w:rsidR="005625EB" w:rsidRDefault="005625EB" w:rsidP="0090320C">
            <w:r>
              <w:rPr>
                <w:sz w:val="16"/>
                <w:szCs w:val="16"/>
              </w:rPr>
              <w:t>NR_newRAT-Core, NR_n28_BW-Core</w:t>
            </w:r>
          </w:p>
        </w:tc>
        <w:tc>
          <w:tcPr>
            <w:tcW w:w="2323" w:type="dxa"/>
          </w:tcPr>
          <w:p w14:paraId="6969EB6D" w14:textId="77777777" w:rsidR="005625EB" w:rsidRDefault="005625EB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799C4D" w14:textId="77777777" w:rsidR="005625EB" w:rsidRDefault="005625EB" w:rsidP="0090320C">
            <w:pPr>
              <w:rPr>
                <w:sz w:val="16"/>
                <w:szCs w:val="16"/>
              </w:rPr>
            </w:pPr>
          </w:p>
        </w:tc>
      </w:tr>
      <w:tr w:rsidR="005625EB" w14:paraId="256267F3" w14:textId="77777777" w:rsidTr="0090320C">
        <w:tc>
          <w:tcPr>
            <w:tcW w:w="879" w:type="dxa"/>
          </w:tcPr>
          <w:p w14:paraId="70E09895" w14:textId="77777777" w:rsidR="005625EB" w:rsidRDefault="005625EB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34A794C" w14:textId="77777777" w:rsidR="005625EB" w:rsidRDefault="005625EB" w:rsidP="0090320C">
            <w:r>
              <w:rPr>
                <w:sz w:val="16"/>
                <w:szCs w:val="16"/>
              </w:rPr>
              <w:t>2479</w:t>
            </w:r>
          </w:p>
        </w:tc>
        <w:tc>
          <w:tcPr>
            <w:tcW w:w="517" w:type="dxa"/>
          </w:tcPr>
          <w:p w14:paraId="0B1C4B7A" w14:textId="77777777" w:rsidR="005625EB" w:rsidRDefault="005625EB" w:rsidP="0090320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7884C54" w14:textId="77777777" w:rsidR="005625EB" w:rsidRDefault="005625EB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2E51785" w14:textId="77777777" w:rsidR="005625EB" w:rsidRDefault="005625EB" w:rsidP="0090320C">
            <w:r>
              <w:rPr>
                <w:sz w:val="16"/>
                <w:szCs w:val="16"/>
              </w:rPr>
              <w:t>(NR_n41_BW-Core) CR to TS 38.101-1: NS_47 correction</w:t>
            </w:r>
          </w:p>
        </w:tc>
        <w:tc>
          <w:tcPr>
            <w:tcW w:w="517" w:type="dxa"/>
          </w:tcPr>
          <w:p w14:paraId="49C41D76" w14:textId="77777777" w:rsidR="005625EB" w:rsidRDefault="005625EB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AB1109" w14:textId="77777777" w:rsidR="005625EB" w:rsidRDefault="005625EB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54B93F97" w14:textId="77777777" w:rsidR="005625EB" w:rsidRDefault="005625EB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1C95BF8" w14:textId="77777777" w:rsidR="005625EB" w:rsidRDefault="005625EB" w:rsidP="0090320C">
            <w:r>
              <w:rPr>
                <w:sz w:val="16"/>
                <w:szCs w:val="16"/>
              </w:rPr>
              <w:t>R4-2414462</w:t>
            </w:r>
          </w:p>
        </w:tc>
        <w:tc>
          <w:tcPr>
            <w:tcW w:w="1597" w:type="dxa"/>
          </w:tcPr>
          <w:p w14:paraId="04DA2A50" w14:textId="77777777" w:rsidR="005625EB" w:rsidRDefault="005625EB" w:rsidP="0090320C"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 w14:paraId="40960426" w14:textId="77777777" w:rsidR="005625EB" w:rsidRDefault="005625EB" w:rsidP="0090320C">
            <w:r>
              <w:rPr>
                <w:sz w:val="16"/>
                <w:szCs w:val="16"/>
              </w:rPr>
              <w:t>NR_n41_BW-Core</w:t>
            </w:r>
          </w:p>
        </w:tc>
        <w:tc>
          <w:tcPr>
            <w:tcW w:w="2323" w:type="dxa"/>
          </w:tcPr>
          <w:p w14:paraId="5629EB69" w14:textId="77777777" w:rsidR="005625EB" w:rsidRDefault="005625EB" w:rsidP="0090320C">
            <w:r>
              <w:rPr>
                <w:sz w:val="16"/>
                <w:szCs w:val="16"/>
              </w:rPr>
              <w:t>6.2.3.1, 6.5.3.2</w:t>
            </w:r>
          </w:p>
        </w:tc>
        <w:tc>
          <w:tcPr>
            <w:tcW w:w="998" w:type="dxa"/>
          </w:tcPr>
          <w:p w14:paraId="21391189" w14:textId="77777777" w:rsidR="005625EB" w:rsidRDefault="005625EB" w:rsidP="0090320C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5625EB" w14:paraId="02EFB322" w14:textId="77777777" w:rsidTr="0090320C">
        <w:tc>
          <w:tcPr>
            <w:tcW w:w="879" w:type="dxa"/>
          </w:tcPr>
          <w:p w14:paraId="4B3A8B13" w14:textId="77777777" w:rsidR="005625EB" w:rsidRDefault="005625EB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FF641C7" w14:textId="77777777" w:rsidR="005625EB" w:rsidRDefault="005625EB" w:rsidP="0090320C">
            <w:r>
              <w:rPr>
                <w:sz w:val="16"/>
                <w:szCs w:val="16"/>
              </w:rPr>
              <w:t>2480</w:t>
            </w:r>
          </w:p>
        </w:tc>
        <w:tc>
          <w:tcPr>
            <w:tcW w:w="517" w:type="dxa"/>
          </w:tcPr>
          <w:p w14:paraId="45463C05" w14:textId="77777777" w:rsidR="005625EB" w:rsidRDefault="005625EB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7965A8" w14:textId="77777777" w:rsidR="005625EB" w:rsidRDefault="005625EB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3DAFB3" w14:textId="77777777" w:rsidR="005625EB" w:rsidRDefault="005625EB" w:rsidP="0090320C">
            <w:r>
              <w:rPr>
                <w:sz w:val="16"/>
                <w:szCs w:val="16"/>
              </w:rPr>
              <w:t>(NR_n41_BW-Core) CR to TS 38.101-1: NS_47 correction</w:t>
            </w:r>
          </w:p>
        </w:tc>
        <w:tc>
          <w:tcPr>
            <w:tcW w:w="517" w:type="dxa"/>
          </w:tcPr>
          <w:p w14:paraId="378A65C8" w14:textId="77777777" w:rsidR="005625EB" w:rsidRDefault="005625EB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36F77F5" w14:textId="77777777" w:rsidR="005625EB" w:rsidRDefault="005625EB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7659C4B9" w14:textId="77777777" w:rsidR="005625EB" w:rsidRDefault="005625EB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CDCDB6D" w14:textId="77777777" w:rsidR="005625EB" w:rsidRDefault="005625EB" w:rsidP="0090320C">
            <w:r>
              <w:rPr>
                <w:sz w:val="16"/>
                <w:szCs w:val="16"/>
              </w:rPr>
              <w:t>R4-2413136</w:t>
            </w:r>
          </w:p>
        </w:tc>
        <w:tc>
          <w:tcPr>
            <w:tcW w:w="1597" w:type="dxa"/>
          </w:tcPr>
          <w:p w14:paraId="6FDAC5ED" w14:textId="77777777" w:rsidR="005625EB" w:rsidRDefault="005625EB" w:rsidP="0090320C"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 w14:paraId="36E81381" w14:textId="77777777" w:rsidR="005625EB" w:rsidRDefault="005625EB" w:rsidP="0090320C">
            <w:r>
              <w:rPr>
                <w:sz w:val="16"/>
                <w:szCs w:val="16"/>
              </w:rPr>
              <w:t>NR_n41_BW-Core</w:t>
            </w:r>
          </w:p>
        </w:tc>
        <w:tc>
          <w:tcPr>
            <w:tcW w:w="2323" w:type="dxa"/>
          </w:tcPr>
          <w:p w14:paraId="0040FFD4" w14:textId="77777777" w:rsidR="005625EB" w:rsidRDefault="005625EB" w:rsidP="0090320C">
            <w:r>
              <w:rPr>
                <w:sz w:val="16"/>
                <w:szCs w:val="16"/>
              </w:rPr>
              <w:t>6.2.3.1, 6.5.3.2</w:t>
            </w:r>
          </w:p>
        </w:tc>
        <w:tc>
          <w:tcPr>
            <w:tcW w:w="998" w:type="dxa"/>
          </w:tcPr>
          <w:p w14:paraId="58A311D3" w14:textId="77777777" w:rsidR="005625EB" w:rsidRDefault="005625EB" w:rsidP="0090320C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5625EB" w14:paraId="741B03C8" w14:textId="77777777" w:rsidTr="0090320C">
        <w:tc>
          <w:tcPr>
            <w:tcW w:w="879" w:type="dxa"/>
          </w:tcPr>
          <w:p w14:paraId="40B7DB4B" w14:textId="77777777" w:rsidR="005625EB" w:rsidRDefault="005625EB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864B213" w14:textId="77777777" w:rsidR="005625EB" w:rsidRDefault="005625EB" w:rsidP="0090320C">
            <w:r>
              <w:rPr>
                <w:sz w:val="16"/>
                <w:szCs w:val="16"/>
              </w:rPr>
              <w:t>2481</w:t>
            </w:r>
          </w:p>
        </w:tc>
        <w:tc>
          <w:tcPr>
            <w:tcW w:w="517" w:type="dxa"/>
          </w:tcPr>
          <w:p w14:paraId="7A106DF9" w14:textId="77777777" w:rsidR="005625EB" w:rsidRDefault="005625EB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57D8F3" w14:textId="77777777" w:rsidR="005625EB" w:rsidRDefault="005625EB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2AC6E8" w14:textId="77777777" w:rsidR="005625EB" w:rsidRDefault="005625EB" w:rsidP="0090320C">
            <w:r>
              <w:rPr>
                <w:sz w:val="16"/>
                <w:szCs w:val="16"/>
              </w:rPr>
              <w:t>(NR_n41_BW-Core) CR to TS 38.101-1: NS_47 correction</w:t>
            </w:r>
          </w:p>
        </w:tc>
        <w:tc>
          <w:tcPr>
            <w:tcW w:w="517" w:type="dxa"/>
          </w:tcPr>
          <w:p w14:paraId="501D89F2" w14:textId="77777777" w:rsidR="005625EB" w:rsidRDefault="005625EB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841F6B0" w14:textId="77777777" w:rsidR="005625EB" w:rsidRDefault="005625EB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5A17563" w14:textId="77777777" w:rsidR="005625EB" w:rsidRDefault="005625EB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E211A54" w14:textId="77777777" w:rsidR="005625EB" w:rsidRDefault="005625EB" w:rsidP="0090320C">
            <w:r>
              <w:rPr>
                <w:sz w:val="16"/>
                <w:szCs w:val="16"/>
              </w:rPr>
              <w:t>R4-2413137</w:t>
            </w:r>
          </w:p>
        </w:tc>
        <w:tc>
          <w:tcPr>
            <w:tcW w:w="1597" w:type="dxa"/>
          </w:tcPr>
          <w:p w14:paraId="26FBC74F" w14:textId="77777777" w:rsidR="005625EB" w:rsidRDefault="005625EB" w:rsidP="0090320C"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 w14:paraId="2419DD6B" w14:textId="77777777" w:rsidR="005625EB" w:rsidRDefault="005625EB" w:rsidP="0090320C">
            <w:r>
              <w:rPr>
                <w:sz w:val="16"/>
                <w:szCs w:val="16"/>
              </w:rPr>
              <w:t>NR_n41_BW-Core</w:t>
            </w:r>
          </w:p>
        </w:tc>
        <w:tc>
          <w:tcPr>
            <w:tcW w:w="2323" w:type="dxa"/>
          </w:tcPr>
          <w:p w14:paraId="0F5022CC" w14:textId="77777777" w:rsidR="005625EB" w:rsidRDefault="005625EB" w:rsidP="0090320C">
            <w:r>
              <w:rPr>
                <w:sz w:val="16"/>
                <w:szCs w:val="16"/>
              </w:rPr>
              <w:t>6.2.3.1, 6.5.3.2</w:t>
            </w:r>
          </w:p>
        </w:tc>
        <w:tc>
          <w:tcPr>
            <w:tcW w:w="998" w:type="dxa"/>
          </w:tcPr>
          <w:p w14:paraId="1053A62F" w14:textId="77777777" w:rsidR="005625EB" w:rsidRDefault="005625EB" w:rsidP="0090320C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5625EB" w14:paraId="1504C35B" w14:textId="77777777" w:rsidTr="0090320C">
        <w:tc>
          <w:tcPr>
            <w:tcW w:w="879" w:type="dxa"/>
          </w:tcPr>
          <w:p w14:paraId="4B6CFE06" w14:textId="77777777" w:rsidR="005625EB" w:rsidRDefault="005625EB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F5A1B73" w14:textId="77777777" w:rsidR="005625EB" w:rsidRDefault="005625EB" w:rsidP="0090320C">
            <w:r>
              <w:rPr>
                <w:sz w:val="16"/>
                <w:szCs w:val="16"/>
              </w:rPr>
              <w:t>2494</w:t>
            </w:r>
          </w:p>
        </w:tc>
        <w:tc>
          <w:tcPr>
            <w:tcW w:w="517" w:type="dxa"/>
          </w:tcPr>
          <w:p w14:paraId="2EDBDA81" w14:textId="77777777" w:rsidR="005625EB" w:rsidRDefault="005625EB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5A4488" w14:textId="77777777" w:rsidR="005625EB" w:rsidRDefault="005625EB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903DBB0" w14:textId="77777777" w:rsidR="005625EB" w:rsidRDefault="005625EB" w:rsidP="0090320C">
            <w:r>
              <w:rPr>
                <w:sz w:val="16"/>
                <w:szCs w:val="16"/>
              </w:rPr>
              <w:t>(NR_n14-Core, TEI16) Correction of notes for UE output power</w:t>
            </w:r>
          </w:p>
        </w:tc>
        <w:tc>
          <w:tcPr>
            <w:tcW w:w="517" w:type="dxa"/>
          </w:tcPr>
          <w:p w14:paraId="240FD751" w14:textId="77777777" w:rsidR="005625EB" w:rsidRDefault="005625EB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C3F2F4" w14:textId="77777777" w:rsidR="005625EB" w:rsidRDefault="005625EB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0E4C3AC8" w14:textId="77777777" w:rsidR="005625EB" w:rsidRDefault="005625EB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D77D0B7" w14:textId="77777777" w:rsidR="005625EB" w:rsidRDefault="005625EB" w:rsidP="0090320C">
            <w:r>
              <w:rPr>
                <w:sz w:val="16"/>
                <w:szCs w:val="16"/>
              </w:rPr>
              <w:t>R4-2414375</w:t>
            </w:r>
          </w:p>
        </w:tc>
        <w:tc>
          <w:tcPr>
            <w:tcW w:w="1597" w:type="dxa"/>
          </w:tcPr>
          <w:p w14:paraId="188ECFF4" w14:textId="77777777" w:rsidR="005625EB" w:rsidRDefault="005625EB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9CC8474" w14:textId="77777777" w:rsidR="005625EB" w:rsidRDefault="005625EB" w:rsidP="0090320C">
            <w:r>
              <w:rPr>
                <w:sz w:val="16"/>
                <w:szCs w:val="16"/>
              </w:rPr>
              <w:t>TEI16, NR_n14-Core</w:t>
            </w:r>
          </w:p>
        </w:tc>
        <w:tc>
          <w:tcPr>
            <w:tcW w:w="2323" w:type="dxa"/>
          </w:tcPr>
          <w:p w14:paraId="7602348C" w14:textId="77777777" w:rsidR="005625EB" w:rsidRDefault="005625EB" w:rsidP="0090320C">
            <w:r>
              <w:rPr>
                <w:sz w:val="16"/>
                <w:szCs w:val="16"/>
              </w:rPr>
              <w:t>5.2, 6.2.1</w:t>
            </w:r>
          </w:p>
        </w:tc>
        <w:tc>
          <w:tcPr>
            <w:tcW w:w="998" w:type="dxa"/>
          </w:tcPr>
          <w:p w14:paraId="4DA6D9F7" w14:textId="77777777" w:rsidR="005625EB" w:rsidRDefault="005625EB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625EB" w14:paraId="44EB2627" w14:textId="77777777" w:rsidTr="0090320C">
        <w:tc>
          <w:tcPr>
            <w:tcW w:w="879" w:type="dxa"/>
          </w:tcPr>
          <w:p w14:paraId="72C73FBD" w14:textId="77777777" w:rsidR="005625EB" w:rsidRDefault="005625EB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0E53303" w14:textId="77777777" w:rsidR="005625EB" w:rsidRDefault="005625EB" w:rsidP="0090320C">
            <w:r>
              <w:rPr>
                <w:sz w:val="16"/>
                <w:szCs w:val="16"/>
              </w:rPr>
              <w:t>2495</w:t>
            </w:r>
          </w:p>
        </w:tc>
        <w:tc>
          <w:tcPr>
            <w:tcW w:w="517" w:type="dxa"/>
          </w:tcPr>
          <w:p w14:paraId="53E2F5F2" w14:textId="77777777" w:rsidR="005625EB" w:rsidRDefault="005625EB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02286B" w14:textId="77777777" w:rsidR="005625EB" w:rsidRDefault="005625EB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D57319" w14:textId="77777777" w:rsidR="005625EB" w:rsidRDefault="005625EB" w:rsidP="0090320C">
            <w:r>
              <w:rPr>
                <w:sz w:val="16"/>
                <w:szCs w:val="16"/>
              </w:rPr>
              <w:t>(NR_n14-Core, TEI16) Correction of notes for UE output power</w:t>
            </w:r>
          </w:p>
        </w:tc>
        <w:tc>
          <w:tcPr>
            <w:tcW w:w="517" w:type="dxa"/>
          </w:tcPr>
          <w:p w14:paraId="5DAD8B4E" w14:textId="77777777" w:rsidR="005625EB" w:rsidRDefault="005625EB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5C607AD" w14:textId="77777777" w:rsidR="005625EB" w:rsidRDefault="005625EB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7921579A" w14:textId="77777777" w:rsidR="005625EB" w:rsidRDefault="005625EB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F2AB465" w14:textId="77777777" w:rsidR="005625EB" w:rsidRDefault="005625EB" w:rsidP="0090320C">
            <w:r>
              <w:rPr>
                <w:sz w:val="16"/>
                <w:szCs w:val="16"/>
              </w:rPr>
              <w:t>R4-2413242</w:t>
            </w:r>
          </w:p>
        </w:tc>
        <w:tc>
          <w:tcPr>
            <w:tcW w:w="1597" w:type="dxa"/>
          </w:tcPr>
          <w:p w14:paraId="74574D7F" w14:textId="77777777" w:rsidR="005625EB" w:rsidRDefault="005625EB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444F3ED" w14:textId="77777777" w:rsidR="005625EB" w:rsidRDefault="005625EB" w:rsidP="0090320C">
            <w:r>
              <w:rPr>
                <w:sz w:val="16"/>
                <w:szCs w:val="16"/>
              </w:rPr>
              <w:t>TEI16, NR_n14-Core</w:t>
            </w:r>
          </w:p>
        </w:tc>
        <w:tc>
          <w:tcPr>
            <w:tcW w:w="2323" w:type="dxa"/>
          </w:tcPr>
          <w:p w14:paraId="744EAF6C" w14:textId="77777777" w:rsidR="005625EB" w:rsidRDefault="005625EB" w:rsidP="0090320C">
            <w:r>
              <w:rPr>
                <w:sz w:val="16"/>
                <w:szCs w:val="16"/>
              </w:rPr>
              <w:t>5.2, 6.2.1</w:t>
            </w:r>
          </w:p>
        </w:tc>
        <w:tc>
          <w:tcPr>
            <w:tcW w:w="998" w:type="dxa"/>
          </w:tcPr>
          <w:p w14:paraId="09ACCAC2" w14:textId="77777777" w:rsidR="005625EB" w:rsidRDefault="005625EB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625EB" w14:paraId="636A397A" w14:textId="77777777" w:rsidTr="0090320C">
        <w:tc>
          <w:tcPr>
            <w:tcW w:w="879" w:type="dxa"/>
          </w:tcPr>
          <w:p w14:paraId="0C23906B" w14:textId="77777777" w:rsidR="005625EB" w:rsidRDefault="005625EB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B682213" w14:textId="77777777" w:rsidR="005625EB" w:rsidRDefault="005625EB" w:rsidP="0090320C">
            <w:r>
              <w:rPr>
                <w:sz w:val="16"/>
                <w:szCs w:val="16"/>
              </w:rPr>
              <w:t>2496</w:t>
            </w:r>
          </w:p>
        </w:tc>
        <w:tc>
          <w:tcPr>
            <w:tcW w:w="517" w:type="dxa"/>
          </w:tcPr>
          <w:p w14:paraId="74F01E7F" w14:textId="77777777" w:rsidR="005625EB" w:rsidRDefault="005625EB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CEE80C" w14:textId="77777777" w:rsidR="005625EB" w:rsidRDefault="005625EB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A8DC38" w14:textId="77777777" w:rsidR="005625EB" w:rsidRDefault="005625EB" w:rsidP="0090320C">
            <w:r>
              <w:rPr>
                <w:sz w:val="16"/>
                <w:szCs w:val="16"/>
              </w:rPr>
              <w:t>(NR_n14-Core, TEI16) Correction of notes for UE output power</w:t>
            </w:r>
          </w:p>
        </w:tc>
        <w:tc>
          <w:tcPr>
            <w:tcW w:w="517" w:type="dxa"/>
          </w:tcPr>
          <w:p w14:paraId="1F150B3D" w14:textId="77777777" w:rsidR="005625EB" w:rsidRDefault="005625EB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5CF429" w14:textId="77777777" w:rsidR="005625EB" w:rsidRDefault="005625EB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A0F89EE" w14:textId="77777777" w:rsidR="005625EB" w:rsidRDefault="005625EB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12B62C7" w14:textId="77777777" w:rsidR="005625EB" w:rsidRDefault="005625EB" w:rsidP="0090320C">
            <w:r>
              <w:rPr>
                <w:sz w:val="16"/>
                <w:szCs w:val="16"/>
              </w:rPr>
              <w:t>R4-2414376</w:t>
            </w:r>
          </w:p>
        </w:tc>
        <w:tc>
          <w:tcPr>
            <w:tcW w:w="1597" w:type="dxa"/>
          </w:tcPr>
          <w:p w14:paraId="187934AD" w14:textId="77777777" w:rsidR="005625EB" w:rsidRDefault="005625EB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CE69627" w14:textId="77777777" w:rsidR="005625EB" w:rsidRDefault="005625EB" w:rsidP="0090320C">
            <w:r>
              <w:rPr>
                <w:sz w:val="16"/>
                <w:szCs w:val="16"/>
              </w:rPr>
              <w:t>TEI16, NR_n14-Core</w:t>
            </w:r>
          </w:p>
        </w:tc>
        <w:tc>
          <w:tcPr>
            <w:tcW w:w="2323" w:type="dxa"/>
          </w:tcPr>
          <w:p w14:paraId="351B570C" w14:textId="77777777" w:rsidR="005625EB" w:rsidRDefault="005625EB" w:rsidP="0090320C">
            <w:r>
              <w:rPr>
                <w:sz w:val="16"/>
                <w:szCs w:val="16"/>
              </w:rPr>
              <w:t>5.2, 6.2.1</w:t>
            </w:r>
          </w:p>
        </w:tc>
        <w:tc>
          <w:tcPr>
            <w:tcW w:w="998" w:type="dxa"/>
          </w:tcPr>
          <w:p w14:paraId="74E72B04" w14:textId="77777777" w:rsidR="005625EB" w:rsidRDefault="005625EB" w:rsidP="0090320C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5625EB" w14:paraId="4D96BD6D" w14:textId="77777777" w:rsidTr="0090320C">
        <w:tc>
          <w:tcPr>
            <w:tcW w:w="879" w:type="dxa"/>
          </w:tcPr>
          <w:p w14:paraId="7D2BF56D" w14:textId="77777777" w:rsidR="005625EB" w:rsidRDefault="005625EB" w:rsidP="0090320C">
            <w:r>
              <w:rPr>
                <w:sz w:val="16"/>
                <w:szCs w:val="16"/>
              </w:rPr>
              <w:lastRenderedPageBreak/>
              <w:t>38.174</w:t>
            </w:r>
          </w:p>
        </w:tc>
        <w:tc>
          <w:tcPr>
            <w:tcW w:w="637" w:type="dxa"/>
          </w:tcPr>
          <w:p w14:paraId="1A735D52" w14:textId="77777777" w:rsidR="005625EB" w:rsidRDefault="005625EB" w:rsidP="0090320C">
            <w:r>
              <w:rPr>
                <w:sz w:val="16"/>
                <w:szCs w:val="16"/>
              </w:rPr>
              <w:t>0115</w:t>
            </w:r>
          </w:p>
        </w:tc>
        <w:tc>
          <w:tcPr>
            <w:tcW w:w="517" w:type="dxa"/>
          </w:tcPr>
          <w:p w14:paraId="56CFDD0B" w14:textId="77777777" w:rsidR="005625EB" w:rsidRDefault="005625EB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5FC90E" w14:textId="77777777" w:rsidR="005625EB" w:rsidRDefault="005625EB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8B12B07" w14:textId="77777777" w:rsidR="005625EB" w:rsidRDefault="005625EB" w:rsidP="0090320C">
            <w:r>
              <w:rPr>
                <w:sz w:val="16"/>
                <w:szCs w:val="16"/>
              </w:rPr>
              <w:t>CR to 38.174: Correction on mIAB-MT requirement</w:t>
            </w:r>
          </w:p>
        </w:tc>
        <w:tc>
          <w:tcPr>
            <w:tcW w:w="517" w:type="dxa"/>
          </w:tcPr>
          <w:p w14:paraId="5FCC78A4" w14:textId="77777777" w:rsidR="005625EB" w:rsidRDefault="005625EB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3D2842" w14:textId="77777777" w:rsidR="005625EB" w:rsidRDefault="005625EB" w:rsidP="0090320C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F3E4F68" w14:textId="77777777" w:rsidR="005625EB" w:rsidRDefault="005625EB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479240B" w14:textId="77777777" w:rsidR="005625EB" w:rsidRDefault="005625EB" w:rsidP="0090320C">
            <w:r>
              <w:rPr>
                <w:sz w:val="16"/>
                <w:szCs w:val="16"/>
              </w:rPr>
              <w:t>R4-2412152</w:t>
            </w:r>
          </w:p>
        </w:tc>
        <w:tc>
          <w:tcPr>
            <w:tcW w:w="1597" w:type="dxa"/>
          </w:tcPr>
          <w:p w14:paraId="46689CFA" w14:textId="77777777" w:rsidR="005625EB" w:rsidRDefault="005625EB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65AFAA3" w14:textId="77777777" w:rsidR="005625EB" w:rsidRDefault="005625EB" w:rsidP="0090320C">
            <w:r>
              <w:rPr>
                <w:sz w:val="16"/>
                <w:szCs w:val="16"/>
              </w:rPr>
              <w:t>NR_mobile_IAB-Perf</w:t>
            </w:r>
          </w:p>
        </w:tc>
        <w:tc>
          <w:tcPr>
            <w:tcW w:w="2323" w:type="dxa"/>
          </w:tcPr>
          <w:p w14:paraId="5B4E148F" w14:textId="77777777" w:rsidR="005625EB" w:rsidRDefault="005625EB" w:rsidP="0090320C">
            <w:r>
              <w:rPr>
                <w:sz w:val="16"/>
                <w:szCs w:val="16"/>
              </w:rPr>
              <w:t>8.2.2B, 8.2.3B, 11.2.3B, A.3B.3(New)</w:t>
            </w:r>
          </w:p>
        </w:tc>
        <w:tc>
          <w:tcPr>
            <w:tcW w:w="998" w:type="dxa"/>
          </w:tcPr>
          <w:p w14:paraId="5D778784" w14:textId="77777777" w:rsidR="005625EB" w:rsidRDefault="005625EB" w:rsidP="0090320C">
            <w:r>
              <w:rPr>
                <w:sz w:val="16"/>
                <w:szCs w:val="16"/>
              </w:rPr>
              <w:t xml:space="preserve">TS/TR ... CR ... ; TS 38.176-1, 38.176-2 ; TS/TR ... CR ... </w:t>
            </w:r>
          </w:p>
        </w:tc>
      </w:tr>
      <w:tr w:rsidR="005625EB" w14:paraId="7128B638" w14:textId="77777777" w:rsidTr="0090320C">
        <w:tc>
          <w:tcPr>
            <w:tcW w:w="879" w:type="dxa"/>
          </w:tcPr>
          <w:p w14:paraId="2AEDDCB6" w14:textId="77777777" w:rsidR="005625EB" w:rsidRDefault="005625EB" w:rsidP="0090320C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0238EAFE" w14:textId="77777777" w:rsidR="005625EB" w:rsidRDefault="005625EB" w:rsidP="0090320C"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 w14:paraId="5C9BC094" w14:textId="77777777" w:rsidR="005625EB" w:rsidRDefault="005625EB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37D159" w14:textId="77777777" w:rsidR="005625EB" w:rsidRDefault="005625EB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E671D2C" w14:textId="77777777" w:rsidR="005625EB" w:rsidRDefault="005625EB" w:rsidP="0090320C">
            <w:r>
              <w:rPr>
                <w:sz w:val="16"/>
                <w:szCs w:val="16"/>
              </w:rPr>
              <w:t>CR to 38.176-1: Correction on mIAB-MT requirement</w:t>
            </w:r>
          </w:p>
        </w:tc>
        <w:tc>
          <w:tcPr>
            <w:tcW w:w="517" w:type="dxa"/>
          </w:tcPr>
          <w:p w14:paraId="74D6F2A7" w14:textId="77777777" w:rsidR="005625EB" w:rsidRDefault="005625EB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27F06B" w14:textId="77777777" w:rsidR="005625EB" w:rsidRDefault="005625EB" w:rsidP="0090320C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83F2D8A" w14:textId="77777777" w:rsidR="005625EB" w:rsidRDefault="005625EB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AC2B391" w14:textId="77777777" w:rsidR="005625EB" w:rsidRDefault="005625EB" w:rsidP="0090320C">
            <w:r>
              <w:rPr>
                <w:sz w:val="16"/>
                <w:szCs w:val="16"/>
              </w:rPr>
              <w:t>R4-2412153</w:t>
            </w:r>
          </w:p>
        </w:tc>
        <w:tc>
          <w:tcPr>
            <w:tcW w:w="1597" w:type="dxa"/>
          </w:tcPr>
          <w:p w14:paraId="2A6F9081" w14:textId="77777777" w:rsidR="005625EB" w:rsidRDefault="005625EB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5075BA4" w14:textId="77777777" w:rsidR="005625EB" w:rsidRDefault="005625EB" w:rsidP="0090320C">
            <w:r>
              <w:rPr>
                <w:sz w:val="16"/>
                <w:szCs w:val="16"/>
              </w:rPr>
              <w:t>NR_mobile_IAB-Perf</w:t>
            </w:r>
          </w:p>
        </w:tc>
        <w:tc>
          <w:tcPr>
            <w:tcW w:w="2323" w:type="dxa"/>
          </w:tcPr>
          <w:p w14:paraId="56534D96" w14:textId="77777777" w:rsidR="005625EB" w:rsidRDefault="005625EB" w:rsidP="0090320C">
            <w:r>
              <w:rPr>
                <w:sz w:val="16"/>
                <w:szCs w:val="16"/>
              </w:rPr>
              <w:t>8.2.2B, 8.2.3B</w:t>
            </w:r>
          </w:p>
        </w:tc>
        <w:tc>
          <w:tcPr>
            <w:tcW w:w="998" w:type="dxa"/>
          </w:tcPr>
          <w:p w14:paraId="54D4575F" w14:textId="77777777" w:rsidR="005625EB" w:rsidRDefault="005625EB" w:rsidP="0090320C">
            <w:r>
              <w:rPr>
                <w:sz w:val="16"/>
                <w:szCs w:val="16"/>
              </w:rPr>
              <w:t xml:space="preserve">TS/TR ... CR ... ; TS 38.176-2 ; TS/TR ... CR ... </w:t>
            </w:r>
          </w:p>
        </w:tc>
      </w:tr>
      <w:tr w:rsidR="005625EB" w14:paraId="5E6E0B44" w14:textId="77777777" w:rsidTr="0090320C">
        <w:tc>
          <w:tcPr>
            <w:tcW w:w="879" w:type="dxa"/>
          </w:tcPr>
          <w:p w14:paraId="41E372F6" w14:textId="77777777" w:rsidR="005625EB" w:rsidRDefault="005625EB" w:rsidP="0090320C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4DBE2181" w14:textId="77777777" w:rsidR="005625EB" w:rsidRDefault="005625EB" w:rsidP="0090320C">
            <w:r>
              <w:rPr>
                <w:sz w:val="16"/>
                <w:szCs w:val="16"/>
              </w:rPr>
              <w:t>0059</w:t>
            </w:r>
          </w:p>
        </w:tc>
        <w:tc>
          <w:tcPr>
            <w:tcW w:w="517" w:type="dxa"/>
          </w:tcPr>
          <w:p w14:paraId="12183F69" w14:textId="77777777" w:rsidR="005625EB" w:rsidRDefault="005625EB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45680D" w14:textId="77777777" w:rsidR="005625EB" w:rsidRDefault="005625EB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B58A72" w14:textId="77777777" w:rsidR="005625EB" w:rsidRDefault="005625EB" w:rsidP="0090320C">
            <w:r>
              <w:rPr>
                <w:sz w:val="16"/>
                <w:szCs w:val="16"/>
              </w:rPr>
              <w:t>CR to 38.176-2: Correction on mIAB-MT radiated requirement</w:t>
            </w:r>
          </w:p>
        </w:tc>
        <w:tc>
          <w:tcPr>
            <w:tcW w:w="517" w:type="dxa"/>
          </w:tcPr>
          <w:p w14:paraId="6B8D1B71" w14:textId="77777777" w:rsidR="005625EB" w:rsidRDefault="005625EB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62AAB3" w14:textId="77777777" w:rsidR="005625EB" w:rsidRDefault="005625EB" w:rsidP="0090320C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73B5731" w14:textId="77777777" w:rsidR="005625EB" w:rsidRDefault="005625EB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A8CB530" w14:textId="77777777" w:rsidR="005625EB" w:rsidRDefault="005625EB" w:rsidP="0090320C">
            <w:r>
              <w:rPr>
                <w:sz w:val="16"/>
                <w:szCs w:val="16"/>
              </w:rPr>
              <w:t>R4-2412154</w:t>
            </w:r>
          </w:p>
        </w:tc>
        <w:tc>
          <w:tcPr>
            <w:tcW w:w="1597" w:type="dxa"/>
          </w:tcPr>
          <w:p w14:paraId="730FC9BA" w14:textId="77777777" w:rsidR="005625EB" w:rsidRDefault="005625EB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FBAD5DD" w14:textId="77777777" w:rsidR="005625EB" w:rsidRDefault="005625EB" w:rsidP="0090320C">
            <w:r>
              <w:rPr>
                <w:sz w:val="16"/>
                <w:szCs w:val="16"/>
              </w:rPr>
              <w:t>NR_mobile_IAB-Perf</w:t>
            </w:r>
          </w:p>
        </w:tc>
        <w:tc>
          <w:tcPr>
            <w:tcW w:w="2323" w:type="dxa"/>
          </w:tcPr>
          <w:p w14:paraId="7DAB4B55" w14:textId="77777777" w:rsidR="005625EB" w:rsidRDefault="005625EB" w:rsidP="0090320C">
            <w:r>
              <w:rPr>
                <w:sz w:val="16"/>
                <w:szCs w:val="16"/>
              </w:rPr>
              <w:t>8.2.2B, 8.2.3B, A.3B.3(New)</w:t>
            </w:r>
          </w:p>
        </w:tc>
        <w:tc>
          <w:tcPr>
            <w:tcW w:w="998" w:type="dxa"/>
          </w:tcPr>
          <w:p w14:paraId="2F760A18" w14:textId="77777777" w:rsidR="005625EB" w:rsidRDefault="005625EB" w:rsidP="0090320C">
            <w:r>
              <w:rPr>
                <w:sz w:val="16"/>
                <w:szCs w:val="16"/>
              </w:rPr>
              <w:t xml:space="preserve">TS/TR ... CR ... ; TS 38.176-1 ; TS/TR ... CR ... </w:t>
            </w:r>
          </w:p>
        </w:tc>
      </w:tr>
    </w:tbl>
    <w:p w14:paraId="4AC43482" w14:textId="77777777" w:rsidR="00915E08" w:rsidRDefault="00915E08" w:rsidP="00915E08"/>
    <w:p w14:paraId="641F2A61" w14:textId="77777777" w:rsidR="00915E08" w:rsidRDefault="00915E08" w:rsidP="00915E08"/>
    <w:p w14:paraId="286F0C28" w14:textId="6D1411ED" w:rsidR="00915E08" w:rsidRDefault="005E14E4" w:rsidP="00512C52">
      <w:pPr>
        <w:pStyle w:val="Heading2"/>
        <w:rPr>
          <w:rFonts w:cs="Arial"/>
          <w:noProof/>
        </w:rPr>
      </w:pPr>
      <w:r w:rsidRPr="005E14E4">
        <w:rPr>
          <w:noProof/>
        </w:rPr>
        <w:t>RP-242172</w:t>
      </w:r>
    </w:p>
    <w:p w14:paraId="47322C81" w14:textId="633496BA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5E14E4" w:rsidRPr="005E14E4">
        <w:rPr>
          <w:rFonts w:ascii="Arial" w:hAnsi="Arial" w:cs="Arial"/>
          <w:b/>
          <w:bCs/>
        </w:rPr>
        <w:t>RAN4 CRs to Maintenance for Closed WIs/SIs for REL-18 and earlier - Batch 24</w:t>
      </w:r>
    </w:p>
    <w:p w14:paraId="6AE21FC3" w14:textId="77777777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05706" w:rsidRPr="004E535C" w14:paraId="7D116F24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960A305" w14:textId="77777777" w:rsidR="00F05706" w:rsidRPr="00BF1EB6" w:rsidRDefault="00F05706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5ABAD9" w14:textId="77777777" w:rsidR="00F05706" w:rsidRPr="00BF1EB6" w:rsidRDefault="00F05706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BF1456" w14:textId="77777777" w:rsidR="00F05706" w:rsidRPr="00BF1EB6" w:rsidRDefault="00F05706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7C0AAC" w14:textId="77777777" w:rsidR="00F05706" w:rsidRPr="00BF1EB6" w:rsidRDefault="00F05706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CB243BF" w14:textId="77777777" w:rsidR="00F05706" w:rsidRPr="00BF1EB6" w:rsidRDefault="00F05706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DDD95D" w14:textId="77777777" w:rsidR="00F05706" w:rsidRPr="00BF1EB6" w:rsidRDefault="00F05706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E8C2F6" w14:textId="77777777" w:rsidR="00F05706" w:rsidRPr="00BF1EB6" w:rsidRDefault="00F05706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68C5312" w14:textId="77777777" w:rsidR="00F05706" w:rsidRPr="00BF1EB6" w:rsidRDefault="00F05706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05BD58C" w14:textId="77777777" w:rsidR="00F05706" w:rsidRPr="00BF1EB6" w:rsidRDefault="00F05706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E1C26F0" w14:textId="77777777" w:rsidR="00F05706" w:rsidRPr="00BF1EB6" w:rsidRDefault="00F05706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90E9F2E" w14:textId="77777777" w:rsidR="00F05706" w:rsidRPr="00BF1EB6" w:rsidRDefault="00F05706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0FD60F5" w14:textId="77777777" w:rsidR="00F05706" w:rsidRPr="00BF1EB6" w:rsidRDefault="00F05706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37D6828" w14:textId="77777777" w:rsidR="00F05706" w:rsidRPr="00BF1EB6" w:rsidRDefault="00F05706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05706" w14:paraId="0CF6A97A" w14:textId="77777777" w:rsidTr="0090320C">
        <w:tc>
          <w:tcPr>
            <w:tcW w:w="879" w:type="dxa"/>
          </w:tcPr>
          <w:p w14:paraId="20E1A327" w14:textId="77777777" w:rsidR="00F05706" w:rsidRDefault="00F05706" w:rsidP="0090320C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0B3CD860" w14:textId="77777777" w:rsidR="00F05706" w:rsidRDefault="00F05706" w:rsidP="0090320C">
            <w:r>
              <w:rPr>
                <w:sz w:val="16"/>
                <w:szCs w:val="16"/>
              </w:rPr>
              <w:t>0082</w:t>
            </w:r>
          </w:p>
        </w:tc>
        <w:tc>
          <w:tcPr>
            <w:tcW w:w="517" w:type="dxa"/>
          </w:tcPr>
          <w:p w14:paraId="3845A01C" w14:textId="77777777" w:rsidR="00F05706" w:rsidRDefault="00F05706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1C25B7" w14:textId="77777777" w:rsidR="00F05706" w:rsidRDefault="00F05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DFCB9F" w14:textId="77777777" w:rsidR="00F05706" w:rsidRDefault="00F05706" w:rsidP="0090320C">
            <w:r>
              <w:rPr>
                <w:sz w:val="16"/>
                <w:szCs w:val="16"/>
              </w:rPr>
              <w:t>CR for TS 38.106, Correction on spurious emission requirements for NCR</w:t>
            </w:r>
          </w:p>
        </w:tc>
        <w:tc>
          <w:tcPr>
            <w:tcW w:w="517" w:type="dxa"/>
          </w:tcPr>
          <w:p w14:paraId="60939369" w14:textId="77777777" w:rsidR="00F05706" w:rsidRDefault="00F05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8B1EB4" w14:textId="77777777" w:rsidR="00F05706" w:rsidRDefault="00F05706" w:rsidP="0090320C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C25A706" w14:textId="77777777" w:rsidR="00F05706" w:rsidRDefault="00F05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B855D88" w14:textId="77777777" w:rsidR="00F05706" w:rsidRDefault="00F05706" w:rsidP="0090320C">
            <w:r>
              <w:rPr>
                <w:sz w:val="16"/>
                <w:szCs w:val="16"/>
              </w:rPr>
              <w:t>R4-2413495</w:t>
            </w:r>
          </w:p>
        </w:tc>
        <w:tc>
          <w:tcPr>
            <w:tcW w:w="1597" w:type="dxa"/>
          </w:tcPr>
          <w:p w14:paraId="066207C5" w14:textId="77777777" w:rsidR="00F05706" w:rsidRDefault="00F05706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9D0D07A" w14:textId="77777777" w:rsidR="00F05706" w:rsidRDefault="00F05706" w:rsidP="0090320C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5ADAD633" w14:textId="77777777" w:rsidR="00F05706" w:rsidRDefault="00F05706" w:rsidP="0090320C">
            <w:r>
              <w:rPr>
                <w:sz w:val="16"/>
                <w:szCs w:val="16"/>
              </w:rPr>
              <w:t>6.5.4</w:t>
            </w:r>
          </w:p>
        </w:tc>
        <w:tc>
          <w:tcPr>
            <w:tcW w:w="998" w:type="dxa"/>
          </w:tcPr>
          <w:p w14:paraId="1858425D" w14:textId="77777777" w:rsidR="00F05706" w:rsidRDefault="00F05706" w:rsidP="0090320C">
            <w:r>
              <w:rPr>
                <w:sz w:val="16"/>
                <w:szCs w:val="16"/>
              </w:rPr>
              <w:t xml:space="preserve">TS/TR ... CR ... ; TS 38.115-1, TS 38.115-2; TS/TR ... CR ... </w:t>
            </w:r>
          </w:p>
        </w:tc>
      </w:tr>
      <w:tr w:rsidR="00F05706" w14:paraId="29BFFBC5" w14:textId="77777777" w:rsidTr="0090320C">
        <w:tc>
          <w:tcPr>
            <w:tcW w:w="879" w:type="dxa"/>
          </w:tcPr>
          <w:p w14:paraId="6DD06FEE" w14:textId="77777777" w:rsidR="00F05706" w:rsidRDefault="00F05706" w:rsidP="0090320C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7062E9A8" w14:textId="77777777" w:rsidR="00F05706" w:rsidRDefault="00F05706" w:rsidP="0090320C">
            <w:r>
              <w:rPr>
                <w:sz w:val="16"/>
                <w:szCs w:val="16"/>
              </w:rPr>
              <w:t>0083</w:t>
            </w:r>
          </w:p>
        </w:tc>
        <w:tc>
          <w:tcPr>
            <w:tcW w:w="517" w:type="dxa"/>
          </w:tcPr>
          <w:p w14:paraId="1DAAB6F6" w14:textId="77777777" w:rsidR="00F05706" w:rsidRDefault="00F05706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39C89E" w14:textId="77777777" w:rsidR="00F05706" w:rsidRDefault="00F05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D239A6" w14:textId="77777777" w:rsidR="00F05706" w:rsidRDefault="00F05706" w:rsidP="0090320C">
            <w:r>
              <w:rPr>
                <w:sz w:val="16"/>
                <w:szCs w:val="16"/>
              </w:rPr>
              <w:t>CR for TS 38.106, Correction on general requirements for NCR</w:t>
            </w:r>
          </w:p>
        </w:tc>
        <w:tc>
          <w:tcPr>
            <w:tcW w:w="517" w:type="dxa"/>
          </w:tcPr>
          <w:p w14:paraId="33FA96DB" w14:textId="77777777" w:rsidR="00F05706" w:rsidRDefault="00F05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7A2BA6" w14:textId="77777777" w:rsidR="00F05706" w:rsidRDefault="00F05706" w:rsidP="0090320C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CE93BD8" w14:textId="77777777" w:rsidR="00F05706" w:rsidRDefault="00F05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AA9C4AF" w14:textId="77777777" w:rsidR="00F05706" w:rsidRDefault="00F05706" w:rsidP="0090320C">
            <w:r>
              <w:rPr>
                <w:sz w:val="16"/>
                <w:szCs w:val="16"/>
              </w:rPr>
              <w:t>R4-2413496</w:t>
            </w:r>
          </w:p>
        </w:tc>
        <w:tc>
          <w:tcPr>
            <w:tcW w:w="1597" w:type="dxa"/>
          </w:tcPr>
          <w:p w14:paraId="7DEB20BF" w14:textId="77777777" w:rsidR="00F05706" w:rsidRDefault="00F05706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05441EA" w14:textId="77777777" w:rsidR="00F05706" w:rsidRDefault="00F05706" w:rsidP="0090320C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7B7171AA" w14:textId="77777777" w:rsidR="00F05706" w:rsidRDefault="00F05706" w:rsidP="0090320C">
            <w:r>
              <w:rPr>
                <w:sz w:val="16"/>
                <w:szCs w:val="16"/>
              </w:rPr>
              <w:t>6.1, 7.1</w:t>
            </w:r>
          </w:p>
        </w:tc>
        <w:tc>
          <w:tcPr>
            <w:tcW w:w="998" w:type="dxa"/>
          </w:tcPr>
          <w:p w14:paraId="4A2287C9" w14:textId="77777777" w:rsidR="00F05706" w:rsidRDefault="00F05706" w:rsidP="0090320C">
            <w:r>
              <w:rPr>
                <w:sz w:val="16"/>
                <w:szCs w:val="16"/>
              </w:rPr>
              <w:t>TS/TR ... CR ... ; TS 38.115-1, TS 38.115-</w:t>
            </w:r>
            <w:r>
              <w:rPr>
                <w:sz w:val="16"/>
                <w:szCs w:val="16"/>
              </w:rPr>
              <w:lastRenderedPageBreak/>
              <w:t xml:space="preserve">2; TS/TR ... CR ... </w:t>
            </w:r>
          </w:p>
        </w:tc>
      </w:tr>
      <w:tr w:rsidR="00F05706" w14:paraId="6E53F9AA" w14:textId="77777777" w:rsidTr="0090320C">
        <w:tc>
          <w:tcPr>
            <w:tcW w:w="879" w:type="dxa"/>
          </w:tcPr>
          <w:p w14:paraId="452A6E90" w14:textId="77777777" w:rsidR="00F05706" w:rsidRDefault="00F05706" w:rsidP="0090320C">
            <w:r>
              <w:rPr>
                <w:sz w:val="16"/>
                <w:szCs w:val="16"/>
              </w:rPr>
              <w:lastRenderedPageBreak/>
              <w:t>38.106</w:t>
            </w:r>
          </w:p>
        </w:tc>
        <w:tc>
          <w:tcPr>
            <w:tcW w:w="637" w:type="dxa"/>
          </w:tcPr>
          <w:p w14:paraId="07E0546C" w14:textId="77777777" w:rsidR="00F05706" w:rsidRDefault="00F05706" w:rsidP="0090320C">
            <w:r>
              <w:rPr>
                <w:sz w:val="16"/>
                <w:szCs w:val="16"/>
              </w:rPr>
              <w:t>0084</w:t>
            </w:r>
          </w:p>
        </w:tc>
        <w:tc>
          <w:tcPr>
            <w:tcW w:w="517" w:type="dxa"/>
          </w:tcPr>
          <w:p w14:paraId="44135900" w14:textId="77777777" w:rsidR="00F05706" w:rsidRDefault="00F05706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4A1D75" w14:textId="77777777" w:rsidR="00F05706" w:rsidRDefault="00F05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58DDC7" w14:textId="77777777" w:rsidR="00F05706" w:rsidRDefault="00F05706" w:rsidP="0090320C">
            <w:r>
              <w:rPr>
                <w:sz w:val="16"/>
                <w:szCs w:val="16"/>
              </w:rPr>
              <w:t>CR for TS 38.106, Correction on antenna connector and TAB connector related symbols for NCR</w:t>
            </w:r>
          </w:p>
        </w:tc>
        <w:tc>
          <w:tcPr>
            <w:tcW w:w="517" w:type="dxa"/>
          </w:tcPr>
          <w:p w14:paraId="2741180D" w14:textId="77777777" w:rsidR="00F05706" w:rsidRDefault="00F05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446ED6" w14:textId="77777777" w:rsidR="00F05706" w:rsidRDefault="00F05706" w:rsidP="0090320C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75CBF7D" w14:textId="77777777" w:rsidR="00F05706" w:rsidRDefault="00F05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C2AFDA4" w14:textId="77777777" w:rsidR="00F05706" w:rsidRDefault="00F05706" w:rsidP="0090320C">
            <w:r>
              <w:rPr>
                <w:sz w:val="16"/>
                <w:szCs w:val="16"/>
              </w:rPr>
              <w:t>R4-2413497</w:t>
            </w:r>
          </w:p>
        </w:tc>
        <w:tc>
          <w:tcPr>
            <w:tcW w:w="1597" w:type="dxa"/>
          </w:tcPr>
          <w:p w14:paraId="4851779C" w14:textId="77777777" w:rsidR="00F05706" w:rsidRDefault="00F05706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8667F66" w14:textId="77777777" w:rsidR="00F05706" w:rsidRDefault="00F05706" w:rsidP="0090320C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0F326332" w14:textId="77777777" w:rsidR="00F05706" w:rsidRDefault="00F05706" w:rsidP="0090320C">
            <w:r>
              <w:rPr>
                <w:sz w:val="16"/>
                <w:szCs w:val="16"/>
              </w:rPr>
              <w:t>3.2</w:t>
            </w:r>
          </w:p>
        </w:tc>
        <w:tc>
          <w:tcPr>
            <w:tcW w:w="998" w:type="dxa"/>
          </w:tcPr>
          <w:p w14:paraId="1B142173" w14:textId="77777777" w:rsidR="00F05706" w:rsidRDefault="00F05706" w:rsidP="0090320C">
            <w:r>
              <w:rPr>
                <w:sz w:val="16"/>
                <w:szCs w:val="16"/>
              </w:rPr>
              <w:t xml:space="preserve">TS/TR ... CR ... ; TS 38.115-1, TS 38.115-2; TS/TR ... CR ... </w:t>
            </w:r>
          </w:p>
        </w:tc>
      </w:tr>
      <w:tr w:rsidR="00F05706" w14:paraId="37580E9E" w14:textId="77777777" w:rsidTr="0090320C">
        <w:tc>
          <w:tcPr>
            <w:tcW w:w="879" w:type="dxa"/>
          </w:tcPr>
          <w:p w14:paraId="269DD423" w14:textId="77777777" w:rsidR="00F05706" w:rsidRDefault="00F05706" w:rsidP="0090320C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0FE0136A" w14:textId="77777777" w:rsidR="00F05706" w:rsidRDefault="00F05706" w:rsidP="0090320C"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</w:tcPr>
          <w:p w14:paraId="2255950A" w14:textId="77777777" w:rsidR="00F05706" w:rsidRDefault="00F05706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4357B4" w14:textId="77777777" w:rsidR="00F05706" w:rsidRDefault="00F05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8881A3" w14:textId="77777777" w:rsidR="00F05706" w:rsidRDefault="00F05706" w:rsidP="0090320C">
            <w:r>
              <w:rPr>
                <w:sz w:val="16"/>
                <w:szCs w:val="16"/>
              </w:rPr>
              <w:t>(NR_netcon_repeater-Core)CR for TS 38.106, Correction on network controlled repeater classes for NCR</w:t>
            </w:r>
          </w:p>
        </w:tc>
        <w:tc>
          <w:tcPr>
            <w:tcW w:w="517" w:type="dxa"/>
          </w:tcPr>
          <w:p w14:paraId="41E21D9C" w14:textId="77777777" w:rsidR="00F05706" w:rsidRDefault="00F05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96C9E2" w14:textId="77777777" w:rsidR="00F05706" w:rsidRDefault="00F05706" w:rsidP="0090320C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5CB9F45" w14:textId="77777777" w:rsidR="00F05706" w:rsidRDefault="00F05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FA9EE70" w14:textId="77777777" w:rsidR="00F05706" w:rsidRDefault="00F05706" w:rsidP="0090320C">
            <w:r>
              <w:rPr>
                <w:sz w:val="16"/>
                <w:szCs w:val="16"/>
              </w:rPr>
              <w:t>R4-2413595</w:t>
            </w:r>
          </w:p>
        </w:tc>
        <w:tc>
          <w:tcPr>
            <w:tcW w:w="1597" w:type="dxa"/>
          </w:tcPr>
          <w:p w14:paraId="052D0666" w14:textId="77777777" w:rsidR="00F05706" w:rsidRDefault="00F05706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B5B2403" w14:textId="77777777" w:rsidR="00F05706" w:rsidRDefault="00F05706" w:rsidP="0090320C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62816054" w14:textId="77777777" w:rsidR="00F05706" w:rsidRDefault="00F05706" w:rsidP="0090320C">
            <w:r>
              <w:rPr>
                <w:sz w:val="16"/>
                <w:szCs w:val="16"/>
              </w:rPr>
              <w:t>4.3A.1, 4.3A.2</w:t>
            </w:r>
          </w:p>
        </w:tc>
        <w:tc>
          <w:tcPr>
            <w:tcW w:w="998" w:type="dxa"/>
          </w:tcPr>
          <w:p w14:paraId="18595D2C" w14:textId="77777777" w:rsidR="00F05706" w:rsidRDefault="00F05706" w:rsidP="0090320C">
            <w:r>
              <w:rPr>
                <w:sz w:val="16"/>
                <w:szCs w:val="16"/>
              </w:rPr>
              <w:t xml:space="preserve">TS/TR ... CR ... ; TS38.115-1,TS38.115-2 ; TS/TR ... CR ... </w:t>
            </w:r>
          </w:p>
        </w:tc>
      </w:tr>
      <w:tr w:rsidR="00F05706" w14:paraId="741930A3" w14:textId="77777777" w:rsidTr="0090320C">
        <w:tc>
          <w:tcPr>
            <w:tcW w:w="879" w:type="dxa"/>
          </w:tcPr>
          <w:p w14:paraId="48358EA0" w14:textId="77777777" w:rsidR="00F05706" w:rsidRDefault="00F05706" w:rsidP="0090320C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49AD780D" w14:textId="77777777" w:rsidR="00F05706" w:rsidRDefault="00F05706" w:rsidP="0090320C">
            <w:r>
              <w:rPr>
                <w:sz w:val="16"/>
                <w:szCs w:val="16"/>
              </w:rPr>
              <w:t>0086</w:t>
            </w:r>
          </w:p>
        </w:tc>
        <w:tc>
          <w:tcPr>
            <w:tcW w:w="517" w:type="dxa"/>
          </w:tcPr>
          <w:p w14:paraId="1EE36217" w14:textId="77777777" w:rsidR="00F05706" w:rsidRDefault="00F05706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36DE41" w14:textId="77777777" w:rsidR="00F05706" w:rsidRDefault="00F05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F92B8C" w14:textId="77777777" w:rsidR="00F05706" w:rsidRDefault="00F05706" w:rsidP="0090320C">
            <w:r>
              <w:rPr>
                <w:sz w:val="16"/>
                <w:szCs w:val="16"/>
              </w:rPr>
              <w:t>(NR_netcon_repeater-Core)CR for TS 38.106, Correction on requirement for 5MHz channel bandwidth for NCR MT</w:t>
            </w:r>
          </w:p>
        </w:tc>
        <w:tc>
          <w:tcPr>
            <w:tcW w:w="517" w:type="dxa"/>
          </w:tcPr>
          <w:p w14:paraId="4D085BB9" w14:textId="77777777" w:rsidR="00F05706" w:rsidRDefault="00F05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B39515" w14:textId="77777777" w:rsidR="00F05706" w:rsidRDefault="00F05706" w:rsidP="0090320C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86B2E69" w14:textId="77777777" w:rsidR="00F05706" w:rsidRDefault="00F05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2E01537" w14:textId="77777777" w:rsidR="00F05706" w:rsidRDefault="00F05706" w:rsidP="0090320C">
            <w:r>
              <w:rPr>
                <w:sz w:val="16"/>
                <w:szCs w:val="16"/>
              </w:rPr>
              <w:t>R4-2413599</w:t>
            </w:r>
          </w:p>
        </w:tc>
        <w:tc>
          <w:tcPr>
            <w:tcW w:w="1597" w:type="dxa"/>
          </w:tcPr>
          <w:p w14:paraId="399A92C2" w14:textId="77777777" w:rsidR="00F05706" w:rsidRDefault="00F05706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9FCE3A8" w14:textId="77777777" w:rsidR="00F05706" w:rsidRDefault="00F05706" w:rsidP="0090320C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75B6934C" w14:textId="77777777" w:rsidR="00F05706" w:rsidRDefault="00F05706" w:rsidP="0090320C">
            <w:r>
              <w:rPr>
                <w:sz w:val="16"/>
                <w:szCs w:val="16"/>
              </w:rPr>
              <w:t>6.18.1.2, 6.18.1.3, 6.19.2, 6.19.3, 6.21.2, 6.21.3</w:t>
            </w:r>
          </w:p>
        </w:tc>
        <w:tc>
          <w:tcPr>
            <w:tcW w:w="998" w:type="dxa"/>
          </w:tcPr>
          <w:p w14:paraId="783DC0C5" w14:textId="77777777" w:rsidR="00F05706" w:rsidRDefault="00F05706" w:rsidP="0090320C">
            <w:r>
              <w:rPr>
                <w:sz w:val="16"/>
                <w:szCs w:val="16"/>
              </w:rPr>
              <w:t xml:space="preserve">TS/TR ... CR ... ; TS38.115-1 ; TS/TR ... CR ... </w:t>
            </w:r>
          </w:p>
        </w:tc>
      </w:tr>
      <w:tr w:rsidR="00F05706" w14:paraId="2165EFD1" w14:textId="77777777" w:rsidTr="0090320C">
        <w:tc>
          <w:tcPr>
            <w:tcW w:w="879" w:type="dxa"/>
          </w:tcPr>
          <w:p w14:paraId="056BCCC9" w14:textId="77777777" w:rsidR="00F05706" w:rsidRDefault="00F05706" w:rsidP="0090320C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139C0055" w14:textId="77777777" w:rsidR="00F05706" w:rsidRDefault="00F05706" w:rsidP="0090320C">
            <w:r>
              <w:rPr>
                <w:sz w:val="16"/>
                <w:szCs w:val="16"/>
              </w:rPr>
              <w:t>0089</w:t>
            </w:r>
          </w:p>
        </w:tc>
        <w:tc>
          <w:tcPr>
            <w:tcW w:w="517" w:type="dxa"/>
          </w:tcPr>
          <w:p w14:paraId="62C57107" w14:textId="77777777" w:rsidR="00F05706" w:rsidRDefault="00F05706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8E0391" w14:textId="77777777" w:rsidR="00F05706" w:rsidRDefault="00F05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22BAC57" w14:textId="77777777" w:rsidR="00F05706" w:rsidRDefault="00F05706" w:rsidP="0090320C">
            <w:r>
              <w:rPr>
                <w:sz w:val="16"/>
                <w:szCs w:val="16"/>
              </w:rPr>
              <w:t>CR to 38.106: Requirement set applicability</w:t>
            </w:r>
          </w:p>
        </w:tc>
        <w:tc>
          <w:tcPr>
            <w:tcW w:w="517" w:type="dxa"/>
          </w:tcPr>
          <w:p w14:paraId="007F5735" w14:textId="77777777" w:rsidR="00F05706" w:rsidRDefault="00F05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413850" w14:textId="77777777" w:rsidR="00F05706" w:rsidRDefault="00F05706" w:rsidP="0090320C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11A2769" w14:textId="77777777" w:rsidR="00F05706" w:rsidRDefault="00F05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366BE05" w14:textId="77777777" w:rsidR="00F05706" w:rsidRDefault="00F05706" w:rsidP="0090320C">
            <w:r>
              <w:rPr>
                <w:sz w:val="16"/>
                <w:szCs w:val="16"/>
              </w:rPr>
              <w:t>R4-2413498</w:t>
            </w:r>
          </w:p>
        </w:tc>
        <w:tc>
          <w:tcPr>
            <w:tcW w:w="1597" w:type="dxa"/>
          </w:tcPr>
          <w:p w14:paraId="4794CA4A" w14:textId="77777777" w:rsidR="00F05706" w:rsidRDefault="00F05706" w:rsidP="0090320C">
            <w:r>
              <w:rPr>
                <w:sz w:val="16"/>
                <w:szCs w:val="16"/>
              </w:rPr>
              <w:t>NEC, Murata</w:t>
            </w:r>
          </w:p>
        </w:tc>
        <w:tc>
          <w:tcPr>
            <w:tcW w:w="1122" w:type="dxa"/>
          </w:tcPr>
          <w:p w14:paraId="3221581E" w14:textId="77777777" w:rsidR="00F05706" w:rsidRDefault="00F05706" w:rsidP="0090320C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443E4B91" w14:textId="77777777" w:rsidR="00F05706" w:rsidRDefault="00F05706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E5DD42" w14:textId="77777777" w:rsidR="00F05706" w:rsidRDefault="00F05706" w:rsidP="0090320C">
            <w:pPr>
              <w:rPr>
                <w:sz w:val="16"/>
                <w:szCs w:val="16"/>
              </w:rPr>
            </w:pPr>
          </w:p>
        </w:tc>
      </w:tr>
      <w:tr w:rsidR="00F05706" w14:paraId="6176621F" w14:textId="77777777" w:rsidTr="0090320C">
        <w:tc>
          <w:tcPr>
            <w:tcW w:w="879" w:type="dxa"/>
          </w:tcPr>
          <w:p w14:paraId="5EADD94D" w14:textId="77777777" w:rsidR="00F05706" w:rsidRDefault="00F05706" w:rsidP="0090320C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4E76378A" w14:textId="77777777" w:rsidR="00F05706" w:rsidRDefault="00F05706" w:rsidP="0090320C">
            <w:r>
              <w:rPr>
                <w:sz w:val="16"/>
                <w:szCs w:val="16"/>
              </w:rPr>
              <w:t>0090</w:t>
            </w:r>
          </w:p>
        </w:tc>
        <w:tc>
          <w:tcPr>
            <w:tcW w:w="517" w:type="dxa"/>
          </w:tcPr>
          <w:p w14:paraId="283D776F" w14:textId="77777777" w:rsidR="00F05706" w:rsidRDefault="00F05706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1BB00B" w14:textId="77777777" w:rsidR="00F05706" w:rsidRDefault="00F05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3D8438" w14:textId="77777777" w:rsidR="00F05706" w:rsidRDefault="00F05706" w:rsidP="0090320C">
            <w:r>
              <w:rPr>
                <w:sz w:val="16"/>
                <w:szCs w:val="16"/>
              </w:rPr>
              <w:t>CR on 38.106 for NCR requirements</w:t>
            </w:r>
          </w:p>
        </w:tc>
        <w:tc>
          <w:tcPr>
            <w:tcW w:w="517" w:type="dxa"/>
          </w:tcPr>
          <w:p w14:paraId="5106133D" w14:textId="77777777" w:rsidR="00F05706" w:rsidRDefault="00F05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1CDC28" w14:textId="77777777" w:rsidR="00F05706" w:rsidRDefault="00F05706" w:rsidP="0090320C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B36D1EE" w14:textId="77777777" w:rsidR="00F05706" w:rsidRDefault="00F05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1208AC8" w14:textId="77777777" w:rsidR="00F05706" w:rsidRDefault="00F05706" w:rsidP="0090320C">
            <w:r>
              <w:rPr>
                <w:sz w:val="16"/>
                <w:szCs w:val="16"/>
              </w:rPr>
              <w:t>R4-2413559</w:t>
            </w:r>
          </w:p>
        </w:tc>
        <w:tc>
          <w:tcPr>
            <w:tcW w:w="1597" w:type="dxa"/>
          </w:tcPr>
          <w:p w14:paraId="5878BCBF" w14:textId="77777777" w:rsidR="00F05706" w:rsidRDefault="00F05706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AEDDE08" w14:textId="77777777" w:rsidR="00F05706" w:rsidRDefault="00F05706" w:rsidP="0090320C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026B9467" w14:textId="77777777" w:rsidR="00F05706" w:rsidRDefault="00F05706" w:rsidP="0090320C">
            <w:r>
              <w:rPr>
                <w:sz w:val="16"/>
                <w:szCs w:val="16"/>
              </w:rPr>
              <w:t>2, 8.2, 9.3, 9.4</w:t>
            </w:r>
          </w:p>
        </w:tc>
        <w:tc>
          <w:tcPr>
            <w:tcW w:w="998" w:type="dxa"/>
          </w:tcPr>
          <w:p w14:paraId="7428EF6F" w14:textId="77777777" w:rsidR="00F05706" w:rsidRDefault="00F05706" w:rsidP="0090320C">
            <w:r>
              <w:rPr>
                <w:sz w:val="16"/>
                <w:szCs w:val="16"/>
              </w:rPr>
              <w:t xml:space="preserve">TS/TR ... CR ... ; TS 38.115-1, TS 38.115-2 ; TS/TR ... CR ... </w:t>
            </w:r>
          </w:p>
        </w:tc>
      </w:tr>
      <w:tr w:rsidR="00F05706" w14:paraId="309D2E94" w14:textId="77777777" w:rsidTr="0090320C">
        <w:tc>
          <w:tcPr>
            <w:tcW w:w="879" w:type="dxa"/>
          </w:tcPr>
          <w:p w14:paraId="159F264B" w14:textId="77777777" w:rsidR="00F05706" w:rsidRDefault="00F05706" w:rsidP="0090320C">
            <w:r>
              <w:rPr>
                <w:sz w:val="16"/>
                <w:szCs w:val="16"/>
              </w:rPr>
              <w:t>38.114</w:t>
            </w:r>
          </w:p>
        </w:tc>
        <w:tc>
          <w:tcPr>
            <w:tcW w:w="637" w:type="dxa"/>
          </w:tcPr>
          <w:p w14:paraId="158CB55C" w14:textId="77777777" w:rsidR="00F05706" w:rsidRDefault="00F05706" w:rsidP="0090320C"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 w14:paraId="5216410B" w14:textId="77777777" w:rsidR="00F05706" w:rsidRDefault="00F05706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CA2CCC" w14:textId="77777777" w:rsidR="00F05706" w:rsidRDefault="00F05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2553DD" w14:textId="77777777" w:rsidR="00F05706" w:rsidRDefault="00F05706" w:rsidP="0090320C">
            <w:r>
              <w:rPr>
                <w:sz w:val="16"/>
                <w:szCs w:val="16"/>
              </w:rPr>
              <w:t>CR to TS 38.114 with updates and corrections</w:t>
            </w:r>
          </w:p>
        </w:tc>
        <w:tc>
          <w:tcPr>
            <w:tcW w:w="517" w:type="dxa"/>
          </w:tcPr>
          <w:p w14:paraId="280F499C" w14:textId="77777777" w:rsidR="00F05706" w:rsidRDefault="00F05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87B71E" w14:textId="77777777" w:rsidR="00F05706" w:rsidRDefault="00F05706" w:rsidP="0090320C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0A88E4C0" w14:textId="77777777" w:rsidR="00F05706" w:rsidRDefault="00F05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0BC4E20" w14:textId="77777777" w:rsidR="00F05706" w:rsidRDefault="00F05706" w:rsidP="0090320C">
            <w:r>
              <w:rPr>
                <w:sz w:val="16"/>
                <w:szCs w:val="16"/>
              </w:rPr>
              <w:t>R4-2413499</w:t>
            </w:r>
          </w:p>
        </w:tc>
        <w:tc>
          <w:tcPr>
            <w:tcW w:w="1597" w:type="dxa"/>
          </w:tcPr>
          <w:p w14:paraId="130DFA31" w14:textId="77777777" w:rsidR="00F05706" w:rsidRDefault="00F05706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A43F81A" w14:textId="77777777" w:rsidR="00F05706" w:rsidRDefault="00F05706" w:rsidP="0090320C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3C91D02B" w14:textId="77777777" w:rsidR="00F05706" w:rsidRDefault="00F05706" w:rsidP="0090320C">
            <w:r>
              <w:rPr>
                <w:sz w:val="16"/>
                <w:szCs w:val="16"/>
              </w:rPr>
              <w:t>4.1, 4.4, 4.5, 6.1, new clause 6.1.1A, 6.2, new clause 6.2.1A</w:t>
            </w:r>
          </w:p>
        </w:tc>
        <w:tc>
          <w:tcPr>
            <w:tcW w:w="998" w:type="dxa"/>
          </w:tcPr>
          <w:p w14:paraId="40EBC97A" w14:textId="77777777" w:rsidR="00F05706" w:rsidRDefault="00F05706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05706" w14:paraId="141B404F" w14:textId="77777777" w:rsidTr="0090320C">
        <w:tc>
          <w:tcPr>
            <w:tcW w:w="879" w:type="dxa"/>
          </w:tcPr>
          <w:p w14:paraId="1910B4C4" w14:textId="77777777" w:rsidR="00F05706" w:rsidRDefault="00F05706" w:rsidP="0090320C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30F3843E" w14:textId="77777777" w:rsidR="00F05706" w:rsidRDefault="00F05706" w:rsidP="0090320C"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 w14:paraId="09250B7A" w14:textId="77777777" w:rsidR="00F05706" w:rsidRDefault="00F05706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360FB3" w14:textId="77777777" w:rsidR="00F05706" w:rsidRDefault="00F05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0531B3" w14:textId="77777777" w:rsidR="00F05706" w:rsidRDefault="00F05706" w:rsidP="0090320C">
            <w:r>
              <w:rPr>
                <w:sz w:val="16"/>
                <w:szCs w:val="16"/>
              </w:rPr>
              <w:t>Maintenance CR to TS 38.115-1: NCR conformance part</w:t>
            </w:r>
          </w:p>
        </w:tc>
        <w:tc>
          <w:tcPr>
            <w:tcW w:w="517" w:type="dxa"/>
          </w:tcPr>
          <w:p w14:paraId="38507A9E" w14:textId="77777777" w:rsidR="00F05706" w:rsidRDefault="00F05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7CCA08" w14:textId="77777777" w:rsidR="00F05706" w:rsidRDefault="00F05706" w:rsidP="0090320C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85F4517" w14:textId="77777777" w:rsidR="00F05706" w:rsidRDefault="00F05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9EA2EF7" w14:textId="77777777" w:rsidR="00F05706" w:rsidRDefault="00F05706" w:rsidP="0090320C">
            <w:r>
              <w:rPr>
                <w:sz w:val="16"/>
                <w:szCs w:val="16"/>
              </w:rPr>
              <w:t>R4-2413505</w:t>
            </w:r>
          </w:p>
        </w:tc>
        <w:tc>
          <w:tcPr>
            <w:tcW w:w="1597" w:type="dxa"/>
          </w:tcPr>
          <w:p w14:paraId="38189FA0" w14:textId="77777777" w:rsidR="00F05706" w:rsidRDefault="00F05706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3B088E1" w14:textId="77777777" w:rsidR="00F05706" w:rsidRDefault="00F05706" w:rsidP="0090320C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467FEBB7" w14:textId="77777777" w:rsidR="00F05706" w:rsidRDefault="00F05706" w:rsidP="0090320C">
            <w:r>
              <w:rPr>
                <w:sz w:val="16"/>
                <w:szCs w:val="16"/>
              </w:rPr>
              <w:t>1, 2, 3, 4, 5, 6</w:t>
            </w:r>
          </w:p>
        </w:tc>
        <w:tc>
          <w:tcPr>
            <w:tcW w:w="998" w:type="dxa"/>
          </w:tcPr>
          <w:p w14:paraId="3482AC5D" w14:textId="77777777" w:rsidR="00F05706" w:rsidRDefault="00F05706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05706" w14:paraId="37C96A68" w14:textId="77777777" w:rsidTr="0090320C">
        <w:tc>
          <w:tcPr>
            <w:tcW w:w="879" w:type="dxa"/>
          </w:tcPr>
          <w:p w14:paraId="747EC5FA" w14:textId="77777777" w:rsidR="00F05706" w:rsidRDefault="00F05706" w:rsidP="0090320C">
            <w:r>
              <w:rPr>
                <w:sz w:val="16"/>
                <w:szCs w:val="16"/>
              </w:rPr>
              <w:lastRenderedPageBreak/>
              <w:t>38.115-1</w:t>
            </w:r>
          </w:p>
        </w:tc>
        <w:tc>
          <w:tcPr>
            <w:tcW w:w="637" w:type="dxa"/>
          </w:tcPr>
          <w:p w14:paraId="3E7DF943" w14:textId="77777777" w:rsidR="00F05706" w:rsidRDefault="00F05706" w:rsidP="0090320C"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 w14:paraId="01D0597C" w14:textId="77777777" w:rsidR="00F05706" w:rsidRDefault="00F05706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058ADE" w14:textId="77777777" w:rsidR="00F05706" w:rsidRDefault="00F05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AD2F8E" w14:textId="77777777" w:rsidR="00F05706" w:rsidRDefault="00F05706" w:rsidP="0090320C">
            <w:r>
              <w:rPr>
                <w:sz w:val="16"/>
                <w:szCs w:val="16"/>
              </w:rPr>
              <w:t>(NR_netcon_repeater-Perf)CR for TS 38.115-1, Correction on network controlled repeater classes for NCR</w:t>
            </w:r>
          </w:p>
        </w:tc>
        <w:tc>
          <w:tcPr>
            <w:tcW w:w="517" w:type="dxa"/>
          </w:tcPr>
          <w:p w14:paraId="5B064150" w14:textId="77777777" w:rsidR="00F05706" w:rsidRDefault="00F05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047507" w14:textId="77777777" w:rsidR="00F05706" w:rsidRDefault="00F05706" w:rsidP="0090320C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80A54A7" w14:textId="77777777" w:rsidR="00F05706" w:rsidRDefault="00F05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F5E4C9A" w14:textId="77777777" w:rsidR="00F05706" w:rsidRDefault="00F05706" w:rsidP="0090320C">
            <w:r>
              <w:rPr>
                <w:sz w:val="16"/>
                <w:szCs w:val="16"/>
              </w:rPr>
              <w:t>R4-2413596</w:t>
            </w:r>
          </w:p>
        </w:tc>
        <w:tc>
          <w:tcPr>
            <w:tcW w:w="1597" w:type="dxa"/>
          </w:tcPr>
          <w:p w14:paraId="5FADAA27" w14:textId="77777777" w:rsidR="00F05706" w:rsidRDefault="00F05706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4657DE6" w14:textId="77777777" w:rsidR="00F05706" w:rsidRDefault="00F05706" w:rsidP="0090320C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649BB153" w14:textId="77777777" w:rsidR="00F05706" w:rsidRDefault="00F05706" w:rsidP="0090320C">
            <w:r>
              <w:rPr>
                <w:sz w:val="16"/>
                <w:szCs w:val="16"/>
              </w:rPr>
              <w:t>4.3A.1, 4.3A.2</w:t>
            </w:r>
          </w:p>
        </w:tc>
        <w:tc>
          <w:tcPr>
            <w:tcW w:w="998" w:type="dxa"/>
          </w:tcPr>
          <w:p w14:paraId="43EEB603" w14:textId="77777777" w:rsidR="00F05706" w:rsidRDefault="00F05706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05706" w14:paraId="7165136A" w14:textId="77777777" w:rsidTr="0090320C">
        <w:tc>
          <w:tcPr>
            <w:tcW w:w="879" w:type="dxa"/>
          </w:tcPr>
          <w:p w14:paraId="4503DF0A" w14:textId="77777777" w:rsidR="00F05706" w:rsidRDefault="00F05706" w:rsidP="0090320C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40905282" w14:textId="77777777" w:rsidR="00F05706" w:rsidRDefault="00F05706" w:rsidP="0090320C"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</w:tcPr>
          <w:p w14:paraId="7BBA10D3" w14:textId="77777777" w:rsidR="00F05706" w:rsidRDefault="00F05706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24796C" w14:textId="77777777" w:rsidR="00F05706" w:rsidRDefault="00F05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52E700" w14:textId="77777777" w:rsidR="00F05706" w:rsidRDefault="00F05706" w:rsidP="0090320C">
            <w:r>
              <w:rPr>
                <w:sz w:val="16"/>
                <w:szCs w:val="16"/>
              </w:rPr>
              <w:t>(NR_netcon_repeater-Perf)CR for TS 38.115-1, Correction on requirement for 5MHz channel bandwidth  for NCR MT</w:t>
            </w:r>
          </w:p>
        </w:tc>
        <w:tc>
          <w:tcPr>
            <w:tcW w:w="517" w:type="dxa"/>
          </w:tcPr>
          <w:p w14:paraId="1D749869" w14:textId="77777777" w:rsidR="00F05706" w:rsidRDefault="00F05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07AA78" w14:textId="77777777" w:rsidR="00F05706" w:rsidRDefault="00F05706" w:rsidP="0090320C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A238B85" w14:textId="77777777" w:rsidR="00F05706" w:rsidRDefault="00F05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0AC438F" w14:textId="77777777" w:rsidR="00F05706" w:rsidRDefault="00F05706" w:rsidP="0090320C">
            <w:r>
              <w:rPr>
                <w:sz w:val="16"/>
                <w:szCs w:val="16"/>
              </w:rPr>
              <w:t>R4-2413598</w:t>
            </w:r>
          </w:p>
        </w:tc>
        <w:tc>
          <w:tcPr>
            <w:tcW w:w="1597" w:type="dxa"/>
          </w:tcPr>
          <w:p w14:paraId="7BA8A168" w14:textId="77777777" w:rsidR="00F05706" w:rsidRDefault="00F05706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F451888" w14:textId="77777777" w:rsidR="00F05706" w:rsidRDefault="00F05706" w:rsidP="0090320C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68CAD5B9" w14:textId="77777777" w:rsidR="00F05706" w:rsidRDefault="00F05706" w:rsidP="0090320C">
            <w:r>
              <w:rPr>
                <w:sz w:val="16"/>
                <w:szCs w:val="16"/>
              </w:rPr>
              <w:t>6.14.2, 6.14.5, 6.16.2, 6.16.5, 6.16.6, 6.17.2, 6.17.5, 6.19.2, 6.19.5, new Annex F.2</w:t>
            </w:r>
          </w:p>
        </w:tc>
        <w:tc>
          <w:tcPr>
            <w:tcW w:w="998" w:type="dxa"/>
          </w:tcPr>
          <w:p w14:paraId="4875FC83" w14:textId="77777777" w:rsidR="00F05706" w:rsidRDefault="00F05706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05706" w14:paraId="399769EE" w14:textId="77777777" w:rsidTr="0090320C">
        <w:tc>
          <w:tcPr>
            <w:tcW w:w="879" w:type="dxa"/>
          </w:tcPr>
          <w:p w14:paraId="4DA6C3F1" w14:textId="77777777" w:rsidR="00F05706" w:rsidRDefault="00F05706" w:rsidP="0090320C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11B7C6E6" w14:textId="77777777" w:rsidR="00F05706" w:rsidRDefault="00F05706" w:rsidP="0090320C">
            <w:r>
              <w:rPr>
                <w:sz w:val="16"/>
                <w:szCs w:val="16"/>
              </w:rPr>
              <w:t>0044</w:t>
            </w:r>
          </w:p>
        </w:tc>
        <w:tc>
          <w:tcPr>
            <w:tcW w:w="517" w:type="dxa"/>
          </w:tcPr>
          <w:p w14:paraId="525630EF" w14:textId="77777777" w:rsidR="00F05706" w:rsidRDefault="00F05706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A01053" w14:textId="77777777" w:rsidR="00F05706" w:rsidRDefault="00F05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9F0F47" w14:textId="77777777" w:rsidR="00F05706" w:rsidRDefault="00F05706" w:rsidP="0090320C">
            <w:r>
              <w:rPr>
                <w:sz w:val="16"/>
                <w:szCs w:val="16"/>
              </w:rPr>
              <w:t>CR on 38.115-1 for NCR conformance testing</w:t>
            </w:r>
          </w:p>
        </w:tc>
        <w:tc>
          <w:tcPr>
            <w:tcW w:w="517" w:type="dxa"/>
          </w:tcPr>
          <w:p w14:paraId="5319E970" w14:textId="77777777" w:rsidR="00F05706" w:rsidRDefault="00F05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1D54F1" w14:textId="77777777" w:rsidR="00F05706" w:rsidRDefault="00F05706" w:rsidP="0090320C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4506092" w14:textId="77777777" w:rsidR="00F05706" w:rsidRDefault="00F05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A956B4C" w14:textId="77777777" w:rsidR="00F05706" w:rsidRDefault="00F05706" w:rsidP="0090320C">
            <w:r>
              <w:rPr>
                <w:sz w:val="16"/>
                <w:szCs w:val="16"/>
              </w:rPr>
              <w:t>R4-2413561</w:t>
            </w:r>
          </w:p>
        </w:tc>
        <w:tc>
          <w:tcPr>
            <w:tcW w:w="1597" w:type="dxa"/>
          </w:tcPr>
          <w:p w14:paraId="01422D89" w14:textId="77777777" w:rsidR="00F05706" w:rsidRDefault="00F05706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2D99BF6" w14:textId="77777777" w:rsidR="00F05706" w:rsidRDefault="00F05706" w:rsidP="0090320C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5141193D" w14:textId="77777777" w:rsidR="00F05706" w:rsidRDefault="00F05706" w:rsidP="0090320C">
            <w:r>
              <w:rPr>
                <w:sz w:val="16"/>
                <w:szCs w:val="16"/>
              </w:rPr>
              <w:t>6.18.2 , 6.20.4.2, 7.1.2.2.4, 7.1.3.1.2, 7.1.3.2,</w:t>
            </w:r>
          </w:p>
        </w:tc>
        <w:tc>
          <w:tcPr>
            <w:tcW w:w="998" w:type="dxa"/>
          </w:tcPr>
          <w:p w14:paraId="49721B8A" w14:textId="77777777" w:rsidR="00F05706" w:rsidRDefault="00F05706" w:rsidP="0090320C"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 w:rsidR="00F05706" w14:paraId="150EDE58" w14:textId="77777777" w:rsidTr="0090320C">
        <w:tc>
          <w:tcPr>
            <w:tcW w:w="879" w:type="dxa"/>
          </w:tcPr>
          <w:p w14:paraId="00C79F6A" w14:textId="77777777" w:rsidR="00F05706" w:rsidRDefault="00F05706" w:rsidP="0090320C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053B51B8" w14:textId="77777777" w:rsidR="00F05706" w:rsidRDefault="00F05706" w:rsidP="0090320C">
            <w:r>
              <w:rPr>
                <w:sz w:val="16"/>
                <w:szCs w:val="16"/>
              </w:rPr>
              <w:t>0045</w:t>
            </w:r>
          </w:p>
        </w:tc>
        <w:tc>
          <w:tcPr>
            <w:tcW w:w="517" w:type="dxa"/>
          </w:tcPr>
          <w:p w14:paraId="4FBAB9C4" w14:textId="77777777" w:rsidR="00F05706" w:rsidRDefault="00F05706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7562D6" w14:textId="77777777" w:rsidR="00F05706" w:rsidRDefault="00F05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5D8309" w14:textId="77777777" w:rsidR="00F05706" w:rsidRDefault="00F05706" w:rsidP="0090320C">
            <w:r>
              <w:rPr>
                <w:sz w:val="16"/>
                <w:szCs w:val="16"/>
              </w:rPr>
              <w:t>CR to TS 38.115-1 with updates and corrections</w:t>
            </w:r>
          </w:p>
        </w:tc>
        <w:tc>
          <w:tcPr>
            <w:tcW w:w="517" w:type="dxa"/>
          </w:tcPr>
          <w:p w14:paraId="1978BB33" w14:textId="77777777" w:rsidR="00F05706" w:rsidRDefault="00F05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B25F94" w14:textId="77777777" w:rsidR="00F05706" w:rsidRDefault="00F05706" w:rsidP="0090320C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109989E" w14:textId="77777777" w:rsidR="00F05706" w:rsidRDefault="00F05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830B5CD" w14:textId="77777777" w:rsidR="00F05706" w:rsidRDefault="00F05706" w:rsidP="0090320C">
            <w:r>
              <w:rPr>
                <w:sz w:val="16"/>
                <w:szCs w:val="16"/>
              </w:rPr>
              <w:t>R4-2413500</w:t>
            </w:r>
          </w:p>
        </w:tc>
        <w:tc>
          <w:tcPr>
            <w:tcW w:w="1597" w:type="dxa"/>
          </w:tcPr>
          <w:p w14:paraId="4FBB2920" w14:textId="77777777" w:rsidR="00F05706" w:rsidRDefault="00F05706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A259E8B" w14:textId="77777777" w:rsidR="00F05706" w:rsidRDefault="00F05706" w:rsidP="0090320C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7040263E" w14:textId="77777777" w:rsidR="00F05706" w:rsidRDefault="00F05706" w:rsidP="0090320C">
            <w:r>
              <w:rPr>
                <w:sz w:val="16"/>
                <w:szCs w:val="16"/>
              </w:rPr>
              <w:t>6.5.4.5.1, 6.14.4.2, 6.15.1</w:t>
            </w:r>
          </w:p>
        </w:tc>
        <w:tc>
          <w:tcPr>
            <w:tcW w:w="998" w:type="dxa"/>
          </w:tcPr>
          <w:p w14:paraId="6807FA01" w14:textId="77777777" w:rsidR="00F05706" w:rsidRDefault="00F05706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05706" w14:paraId="692971FE" w14:textId="77777777" w:rsidTr="0090320C">
        <w:tc>
          <w:tcPr>
            <w:tcW w:w="879" w:type="dxa"/>
          </w:tcPr>
          <w:p w14:paraId="7674919C" w14:textId="77777777" w:rsidR="00F05706" w:rsidRDefault="00F05706" w:rsidP="0090320C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7102FDFD" w14:textId="77777777" w:rsidR="00F05706" w:rsidRDefault="00F05706" w:rsidP="0090320C"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 w14:paraId="1AD6B78B" w14:textId="77777777" w:rsidR="00F05706" w:rsidRDefault="00F05706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4C00E0" w14:textId="77777777" w:rsidR="00F05706" w:rsidRDefault="00F05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CA5FC1" w14:textId="77777777" w:rsidR="00F05706" w:rsidRDefault="00F05706" w:rsidP="0090320C">
            <w:r>
              <w:rPr>
                <w:sz w:val="16"/>
                <w:szCs w:val="16"/>
              </w:rPr>
              <w:t>(NR_netcon_repeater-Perf)CR for TS 38.115-2, Correction on network controlled repeater classes for NCR</w:t>
            </w:r>
          </w:p>
        </w:tc>
        <w:tc>
          <w:tcPr>
            <w:tcW w:w="517" w:type="dxa"/>
          </w:tcPr>
          <w:p w14:paraId="3EC82271" w14:textId="77777777" w:rsidR="00F05706" w:rsidRDefault="00F05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DE0CCA" w14:textId="77777777" w:rsidR="00F05706" w:rsidRDefault="00F05706" w:rsidP="009032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79D5CA7" w14:textId="77777777" w:rsidR="00F05706" w:rsidRDefault="00F05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AF84024" w14:textId="77777777" w:rsidR="00F05706" w:rsidRDefault="00F05706" w:rsidP="0090320C">
            <w:r>
              <w:rPr>
                <w:sz w:val="16"/>
                <w:szCs w:val="16"/>
              </w:rPr>
              <w:t>R4-2413597</w:t>
            </w:r>
          </w:p>
        </w:tc>
        <w:tc>
          <w:tcPr>
            <w:tcW w:w="1597" w:type="dxa"/>
          </w:tcPr>
          <w:p w14:paraId="20C19E3D" w14:textId="77777777" w:rsidR="00F05706" w:rsidRDefault="00F05706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EE0590F" w14:textId="77777777" w:rsidR="00F05706" w:rsidRDefault="00F05706" w:rsidP="0090320C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3FC5788E" w14:textId="77777777" w:rsidR="00F05706" w:rsidRDefault="00F05706" w:rsidP="0090320C">
            <w:r>
              <w:rPr>
                <w:sz w:val="16"/>
                <w:szCs w:val="16"/>
              </w:rPr>
              <w:t>4.3A.1, 4.3A.2</w:t>
            </w:r>
          </w:p>
        </w:tc>
        <w:tc>
          <w:tcPr>
            <w:tcW w:w="998" w:type="dxa"/>
          </w:tcPr>
          <w:p w14:paraId="15AEACD7" w14:textId="77777777" w:rsidR="00F05706" w:rsidRDefault="00F05706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05706" w14:paraId="60BADE25" w14:textId="77777777" w:rsidTr="0090320C">
        <w:tc>
          <w:tcPr>
            <w:tcW w:w="879" w:type="dxa"/>
          </w:tcPr>
          <w:p w14:paraId="76071ED2" w14:textId="77777777" w:rsidR="00F05706" w:rsidRDefault="00F05706" w:rsidP="0090320C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0A3660AB" w14:textId="77777777" w:rsidR="00F05706" w:rsidRDefault="00F05706" w:rsidP="0090320C"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 w14:paraId="632735B1" w14:textId="77777777" w:rsidR="00F05706" w:rsidRDefault="00F05706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43C2A1" w14:textId="77777777" w:rsidR="00F05706" w:rsidRDefault="00F05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8E99F1" w14:textId="77777777" w:rsidR="00F05706" w:rsidRDefault="00F05706" w:rsidP="0090320C">
            <w:r>
              <w:rPr>
                <w:sz w:val="16"/>
                <w:szCs w:val="16"/>
              </w:rPr>
              <w:t>Maintenance CR of NCR to TS 38.115-2</w:t>
            </w:r>
          </w:p>
        </w:tc>
        <w:tc>
          <w:tcPr>
            <w:tcW w:w="517" w:type="dxa"/>
          </w:tcPr>
          <w:p w14:paraId="75B48B56" w14:textId="77777777" w:rsidR="00F05706" w:rsidRDefault="00F05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526BD0" w14:textId="77777777" w:rsidR="00F05706" w:rsidRDefault="00F05706" w:rsidP="009032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6FED0EC" w14:textId="77777777" w:rsidR="00F05706" w:rsidRDefault="00F05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8A1B6B6" w14:textId="77777777" w:rsidR="00F05706" w:rsidRDefault="00F05706" w:rsidP="0090320C">
            <w:r>
              <w:rPr>
                <w:sz w:val="16"/>
                <w:szCs w:val="16"/>
              </w:rPr>
              <w:t>R4-2413506</w:t>
            </w:r>
          </w:p>
        </w:tc>
        <w:tc>
          <w:tcPr>
            <w:tcW w:w="1597" w:type="dxa"/>
          </w:tcPr>
          <w:p w14:paraId="1EEB612D" w14:textId="77777777" w:rsidR="00F05706" w:rsidRDefault="00F05706" w:rsidP="0090320C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6FBB4E4" w14:textId="77777777" w:rsidR="00F05706" w:rsidRDefault="00F05706" w:rsidP="0090320C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41577BD9" w14:textId="77777777" w:rsidR="00F05706" w:rsidRDefault="00F05706" w:rsidP="0090320C">
            <w:r>
              <w:rPr>
                <w:sz w:val="16"/>
                <w:szCs w:val="16"/>
              </w:rPr>
              <w:t>1, 2, 4.6, 6.1, 6.2, 6.3, 6.5, 6.10, 6.11, 6.12, 6.15, 6.16</w:t>
            </w:r>
          </w:p>
        </w:tc>
        <w:tc>
          <w:tcPr>
            <w:tcW w:w="998" w:type="dxa"/>
          </w:tcPr>
          <w:p w14:paraId="543718AF" w14:textId="77777777" w:rsidR="00F05706" w:rsidRDefault="00F05706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05706" w14:paraId="750FB2A5" w14:textId="77777777" w:rsidTr="0090320C">
        <w:tc>
          <w:tcPr>
            <w:tcW w:w="879" w:type="dxa"/>
          </w:tcPr>
          <w:p w14:paraId="7BE912D8" w14:textId="77777777" w:rsidR="00F05706" w:rsidRDefault="00F05706" w:rsidP="0090320C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3784EDC4" w14:textId="77777777" w:rsidR="00F05706" w:rsidRDefault="00F05706" w:rsidP="0090320C"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 w14:paraId="01A25771" w14:textId="77777777" w:rsidR="00F05706" w:rsidRDefault="00F05706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01385B" w14:textId="77777777" w:rsidR="00F05706" w:rsidRDefault="00F05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DBDEA3" w14:textId="77777777" w:rsidR="00F05706" w:rsidRDefault="00F05706" w:rsidP="0090320C">
            <w:r>
              <w:rPr>
                <w:sz w:val="16"/>
                <w:szCs w:val="16"/>
              </w:rPr>
              <w:t>CR on 38.115-2 for NCR conformance testing</w:t>
            </w:r>
          </w:p>
        </w:tc>
        <w:tc>
          <w:tcPr>
            <w:tcW w:w="517" w:type="dxa"/>
          </w:tcPr>
          <w:p w14:paraId="3EF907E1" w14:textId="77777777" w:rsidR="00F05706" w:rsidRDefault="00F05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B01575" w14:textId="77777777" w:rsidR="00F05706" w:rsidRDefault="00F05706" w:rsidP="009032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83417B9" w14:textId="77777777" w:rsidR="00F05706" w:rsidRDefault="00F05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17EF58A" w14:textId="77777777" w:rsidR="00F05706" w:rsidRDefault="00F05706" w:rsidP="0090320C">
            <w:r>
              <w:rPr>
                <w:sz w:val="16"/>
                <w:szCs w:val="16"/>
              </w:rPr>
              <w:t>R4-2413560</w:t>
            </w:r>
          </w:p>
        </w:tc>
        <w:tc>
          <w:tcPr>
            <w:tcW w:w="1597" w:type="dxa"/>
          </w:tcPr>
          <w:p w14:paraId="6E9E8719" w14:textId="77777777" w:rsidR="00F05706" w:rsidRDefault="00F05706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2B1AD5C" w14:textId="77777777" w:rsidR="00F05706" w:rsidRDefault="00F05706" w:rsidP="0090320C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05549631" w14:textId="77777777" w:rsidR="00F05706" w:rsidRDefault="00F05706" w:rsidP="0090320C">
            <w:r>
              <w:rPr>
                <w:sz w:val="16"/>
                <w:szCs w:val="16"/>
              </w:rPr>
              <w:t>E.7</w:t>
            </w:r>
          </w:p>
        </w:tc>
        <w:tc>
          <w:tcPr>
            <w:tcW w:w="998" w:type="dxa"/>
          </w:tcPr>
          <w:p w14:paraId="19127B45" w14:textId="77777777" w:rsidR="00F05706" w:rsidRDefault="00F05706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05706" w14:paraId="4595E0E7" w14:textId="77777777" w:rsidTr="0090320C">
        <w:tc>
          <w:tcPr>
            <w:tcW w:w="879" w:type="dxa"/>
          </w:tcPr>
          <w:p w14:paraId="76456710" w14:textId="77777777" w:rsidR="00F05706" w:rsidRDefault="00F05706" w:rsidP="0090320C">
            <w:r>
              <w:rPr>
                <w:sz w:val="16"/>
                <w:szCs w:val="16"/>
              </w:rPr>
              <w:lastRenderedPageBreak/>
              <w:t>38.115-2</w:t>
            </w:r>
          </w:p>
        </w:tc>
        <w:tc>
          <w:tcPr>
            <w:tcW w:w="637" w:type="dxa"/>
          </w:tcPr>
          <w:p w14:paraId="5F8FCC38" w14:textId="77777777" w:rsidR="00F05706" w:rsidRDefault="00F05706" w:rsidP="0090320C"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 w14:paraId="2A9A607A" w14:textId="77777777" w:rsidR="00F05706" w:rsidRDefault="00F05706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7403E1" w14:textId="77777777" w:rsidR="00F05706" w:rsidRDefault="00F05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C5CD98" w14:textId="77777777" w:rsidR="00F05706" w:rsidRDefault="00F05706" w:rsidP="0090320C">
            <w:r>
              <w:rPr>
                <w:sz w:val="16"/>
                <w:szCs w:val="16"/>
              </w:rPr>
              <w:t>CR to TS 38.115-2 with updates and corrections</w:t>
            </w:r>
          </w:p>
        </w:tc>
        <w:tc>
          <w:tcPr>
            <w:tcW w:w="517" w:type="dxa"/>
          </w:tcPr>
          <w:p w14:paraId="5F6D07A0" w14:textId="77777777" w:rsidR="00F05706" w:rsidRDefault="00F05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CA62EF" w14:textId="77777777" w:rsidR="00F05706" w:rsidRDefault="00F05706" w:rsidP="009032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342548D" w14:textId="77777777" w:rsidR="00F05706" w:rsidRDefault="00F05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2B26416" w14:textId="77777777" w:rsidR="00F05706" w:rsidRDefault="00F05706" w:rsidP="0090320C">
            <w:r>
              <w:rPr>
                <w:sz w:val="16"/>
                <w:szCs w:val="16"/>
              </w:rPr>
              <w:t>R4-2413501</w:t>
            </w:r>
          </w:p>
        </w:tc>
        <w:tc>
          <w:tcPr>
            <w:tcW w:w="1597" w:type="dxa"/>
          </w:tcPr>
          <w:p w14:paraId="40B6890B" w14:textId="77777777" w:rsidR="00F05706" w:rsidRDefault="00F05706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5B437F3" w14:textId="77777777" w:rsidR="00F05706" w:rsidRDefault="00F05706" w:rsidP="0090320C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5DD32DA8" w14:textId="77777777" w:rsidR="00F05706" w:rsidRDefault="00F05706" w:rsidP="0090320C">
            <w:r>
              <w:rPr>
                <w:sz w:val="16"/>
                <w:szCs w:val="16"/>
              </w:rPr>
              <w:t>6.11.5</w:t>
            </w:r>
          </w:p>
        </w:tc>
        <w:tc>
          <w:tcPr>
            <w:tcW w:w="998" w:type="dxa"/>
          </w:tcPr>
          <w:p w14:paraId="098B71B5" w14:textId="77777777" w:rsidR="00F05706" w:rsidRDefault="00F05706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05706" w14:paraId="1F20E136" w14:textId="77777777" w:rsidTr="0090320C">
        <w:tc>
          <w:tcPr>
            <w:tcW w:w="879" w:type="dxa"/>
          </w:tcPr>
          <w:p w14:paraId="21E1E7F2" w14:textId="77777777" w:rsidR="00F05706" w:rsidRDefault="00F05706" w:rsidP="0090320C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728BE336" w14:textId="77777777" w:rsidR="00F05706" w:rsidRDefault="00F05706" w:rsidP="0090320C"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 w14:paraId="7B988693" w14:textId="77777777" w:rsidR="00F05706" w:rsidRDefault="00F05706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6FAE43" w14:textId="77777777" w:rsidR="00F05706" w:rsidRDefault="00F05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87D19BB" w14:textId="77777777" w:rsidR="00F05706" w:rsidRDefault="00F05706" w:rsidP="0090320C">
            <w:r>
              <w:rPr>
                <w:sz w:val="16"/>
                <w:szCs w:val="16"/>
              </w:rPr>
              <w:t>NCR type 2-O testing: MT requirements testing restrictions</w:t>
            </w:r>
          </w:p>
        </w:tc>
        <w:tc>
          <w:tcPr>
            <w:tcW w:w="517" w:type="dxa"/>
          </w:tcPr>
          <w:p w14:paraId="0250E92A" w14:textId="77777777" w:rsidR="00F05706" w:rsidRDefault="00F05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0D95A5" w14:textId="77777777" w:rsidR="00F05706" w:rsidRDefault="00F05706" w:rsidP="009032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532CD49" w14:textId="77777777" w:rsidR="00F05706" w:rsidRDefault="00F05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8FA3B1E" w14:textId="77777777" w:rsidR="00F05706" w:rsidRDefault="00F05706" w:rsidP="0090320C">
            <w:r>
              <w:rPr>
                <w:sz w:val="16"/>
                <w:szCs w:val="16"/>
              </w:rPr>
              <w:t>R4-2413503</w:t>
            </w:r>
          </w:p>
        </w:tc>
        <w:tc>
          <w:tcPr>
            <w:tcW w:w="1597" w:type="dxa"/>
          </w:tcPr>
          <w:p w14:paraId="22BAC052" w14:textId="77777777" w:rsidR="00F05706" w:rsidRDefault="00F05706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170DC22" w14:textId="77777777" w:rsidR="00F05706" w:rsidRDefault="00F05706" w:rsidP="0090320C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11B9F619" w14:textId="77777777" w:rsidR="00F05706" w:rsidRDefault="00F05706" w:rsidP="0090320C">
            <w:r>
              <w:rPr>
                <w:sz w:val="16"/>
                <w:szCs w:val="16"/>
              </w:rPr>
              <w:t>4.1.1, 6.13.5, 6.14.5, 6.15.5</w:t>
            </w:r>
          </w:p>
        </w:tc>
        <w:tc>
          <w:tcPr>
            <w:tcW w:w="998" w:type="dxa"/>
          </w:tcPr>
          <w:p w14:paraId="2622C65F" w14:textId="77777777" w:rsidR="00F05706" w:rsidRDefault="00F05706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7FE95FF1" w14:textId="77777777" w:rsidR="00915E08" w:rsidRDefault="00915E08" w:rsidP="00915E08"/>
    <w:p w14:paraId="13FFBE66" w14:textId="0ABD7B06" w:rsidR="001B2A06" w:rsidRDefault="005E14E4" w:rsidP="001B2A06">
      <w:pPr>
        <w:pStyle w:val="Heading2"/>
        <w:rPr>
          <w:rFonts w:cs="Arial"/>
          <w:noProof/>
        </w:rPr>
      </w:pPr>
      <w:r w:rsidRPr="005E14E4">
        <w:rPr>
          <w:noProof/>
        </w:rPr>
        <w:t>RP-242173</w:t>
      </w:r>
    </w:p>
    <w:p w14:paraId="55380A95" w14:textId="699A199A" w:rsidR="001B2A06" w:rsidRPr="004347C0" w:rsidRDefault="001B2A06" w:rsidP="001B2A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5E14E4" w:rsidRPr="005E14E4">
        <w:rPr>
          <w:rFonts w:ascii="Arial" w:hAnsi="Arial" w:cs="Arial"/>
          <w:b/>
          <w:bCs/>
        </w:rPr>
        <w:t>RAN4 CRs to Maintenance for Closed WIs/SIs for REL-18 and earlier - Batch 25</w:t>
      </w:r>
    </w:p>
    <w:p w14:paraId="61FAD82C" w14:textId="77777777" w:rsidR="001B2A06" w:rsidRPr="004347C0" w:rsidRDefault="001B2A06" w:rsidP="001B2A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D19F2" w:rsidRPr="004E535C" w14:paraId="4BED94B7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0856576" w14:textId="77777777" w:rsidR="009D19F2" w:rsidRPr="00BF1EB6" w:rsidRDefault="009D19F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9229FA" w14:textId="77777777" w:rsidR="009D19F2" w:rsidRPr="00BF1EB6" w:rsidRDefault="009D19F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A610D15" w14:textId="77777777" w:rsidR="009D19F2" w:rsidRPr="00BF1EB6" w:rsidRDefault="009D19F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3FDC19" w14:textId="77777777" w:rsidR="009D19F2" w:rsidRPr="00BF1EB6" w:rsidRDefault="009D19F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4EB77CF" w14:textId="77777777" w:rsidR="009D19F2" w:rsidRPr="00BF1EB6" w:rsidRDefault="009D19F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601A0A" w14:textId="77777777" w:rsidR="009D19F2" w:rsidRPr="00BF1EB6" w:rsidRDefault="009D19F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D3C34E" w14:textId="77777777" w:rsidR="009D19F2" w:rsidRPr="00BF1EB6" w:rsidRDefault="009D19F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BF860BA" w14:textId="77777777" w:rsidR="009D19F2" w:rsidRPr="00BF1EB6" w:rsidRDefault="009D19F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2A38DCC" w14:textId="77777777" w:rsidR="009D19F2" w:rsidRPr="00BF1EB6" w:rsidRDefault="009D19F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78396DD" w14:textId="77777777" w:rsidR="009D19F2" w:rsidRPr="00BF1EB6" w:rsidRDefault="009D19F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E3F6844" w14:textId="77777777" w:rsidR="009D19F2" w:rsidRPr="00BF1EB6" w:rsidRDefault="009D19F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18FB339" w14:textId="77777777" w:rsidR="009D19F2" w:rsidRPr="00BF1EB6" w:rsidRDefault="009D19F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0DB663B" w14:textId="77777777" w:rsidR="009D19F2" w:rsidRPr="00BF1EB6" w:rsidRDefault="009D19F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D19F2" w14:paraId="23C2527B" w14:textId="77777777" w:rsidTr="0090320C">
        <w:tc>
          <w:tcPr>
            <w:tcW w:w="879" w:type="dxa"/>
          </w:tcPr>
          <w:p w14:paraId="746EFB8E" w14:textId="77777777" w:rsidR="009D19F2" w:rsidRDefault="009D19F2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0B576F0" w14:textId="77777777" w:rsidR="009D19F2" w:rsidRDefault="009D19F2" w:rsidP="0090320C">
            <w:r>
              <w:rPr>
                <w:sz w:val="16"/>
                <w:szCs w:val="16"/>
              </w:rPr>
              <w:t>2389</w:t>
            </w:r>
          </w:p>
        </w:tc>
        <w:tc>
          <w:tcPr>
            <w:tcW w:w="517" w:type="dxa"/>
          </w:tcPr>
          <w:p w14:paraId="2CA0B4DF" w14:textId="77777777" w:rsidR="009D19F2" w:rsidRDefault="009D19F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47A721" w14:textId="77777777" w:rsidR="009D19F2" w:rsidRDefault="009D19F2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3E367D7" w14:textId="77777777" w:rsidR="009D19F2" w:rsidRDefault="009D19F2" w:rsidP="0090320C">
            <w:r>
              <w:rPr>
                <w:sz w:val="16"/>
                <w:szCs w:val="16"/>
              </w:rPr>
              <w:t>CR for TS 38.101-1 Rel-16 correction on the terminology of emission bandwidth for NS_04</w:t>
            </w:r>
          </w:p>
        </w:tc>
        <w:tc>
          <w:tcPr>
            <w:tcW w:w="517" w:type="dxa"/>
          </w:tcPr>
          <w:p w14:paraId="56138E8D" w14:textId="77777777" w:rsidR="009D19F2" w:rsidRDefault="009D19F2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750A332" w14:textId="77777777" w:rsidR="009D19F2" w:rsidRDefault="009D19F2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7B91852F" w14:textId="77777777" w:rsidR="009D19F2" w:rsidRDefault="009D19F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8AF5BFB" w14:textId="77777777" w:rsidR="009D19F2" w:rsidRDefault="009D19F2" w:rsidP="0090320C">
            <w:r>
              <w:rPr>
                <w:sz w:val="16"/>
                <w:szCs w:val="16"/>
              </w:rPr>
              <w:t>R4-2411589</w:t>
            </w:r>
          </w:p>
        </w:tc>
        <w:tc>
          <w:tcPr>
            <w:tcW w:w="1597" w:type="dxa"/>
          </w:tcPr>
          <w:p w14:paraId="1A68620F" w14:textId="77777777" w:rsidR="009D19F2" w:rsidRDefault="009D19F2" w:rsidP="0090320C">
            <w:r>
              <w:rPr>
                <w:sz w:val="16"/>
                <w:szCs w:val="16"/>
              </w:rPr>
              <w:t>Sony, Ericsson</w:t>
            </w:r>
          </w:p>
        </w:tc>
        <w:tc>
          <w:tcPr>
            <w:tcW w:w="1122" w:type="dxa"/>
          </w:tcPr>
          <w:p w14:paraId="3186A3EE" w14:textId="77777777" w:rsidR="009D19F2" w:rsidRDefault="009D19F2" w:rsidP="0090320C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54BAA12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C82864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</w:tr>
      <w:tr w:rsidR="009D19F2" w14:paraId="6007B319" w14:textId="77777777" w:rsidTr="0090320C">
        <w:tc>
          <w:tcPr>
            <w:tcW w:w="879" w:type="dxa"/>
          </w:tcPr>
          <w:p w14:paraId="70E2FD77" w14:textId="77777777" w:rsidR="009D19F2" w:rsidRDefault="009D19F2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F22B4B1" w14:textId="77777777" w:rsidR="009D19F2" w:rsidRDefault="009D19F2" w:rsidP="0090320C">
            <w:r>
              <w:rPr>
                <w:sz w:val="16"/>
                <w:szCs w:val="16"/>
              </w:rPr>
              <w:t>2390</w:t>
            </w:r>
          </w:p>
        </w:tc>
        <w:tc>
          <w:tcPr>
            <w:tcW w:w="517" w:type="dxa"/>
          </w:tcPr>
          <w:p w14:paraId="017ACAE3" w14:textId="77777777" w:rsidR="009D19F2" w:rsidRDefault="009D19F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C61F1C" w14:textId="77777777" w:rsidR="009D19F2" w:rsidRDefault="009D19F2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A45B4C" w14:textId="77777777" w:rsidR="009D19F2" w:rsidRDefault="009D19F2" w:rsidP="0090320C">
            <w:r>
              <w:rPr>
                <w:sz w:val="16"/>
                <w:szCs w:val="16"/>
              </w:rPr>
              <w:t>CR for TS 38.101-1 Rel-17 correction on the terminology of emission bandwidth for NS_04</w:t>
            </w:r>
          </w:p>
        </w:tc>
        <w:tc>
          <w:tcPr>
            <w:tcW w:w="517" w:type="dxa"/>
          </w:tcPr>
          <w:p w14:paraId="494F6E04" w14:textId="77777777" w:rsidR="009D19F2" w:rsidRDefault="009D19F2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73C6F97" w14:textId="77777777" w:rsidR="009D19F2" w:rsidRDefault="009D19F2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3491A90E" w14:textId="77777777" w:rsidR="009D19F2" w:rsidRDefault="009D19F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30F5693" w14:textId="77777777" w:rsidR="009D19F2" w:rsidRDefault="009D19F2" w:rsidP="0090320C">
            <w:r>
              <w:rPr>
                <w:sz w:val="16"/>
                <w:szCs w:val="16"/>
              </w:rPr>
              <w:t>R4-2411590</w:t>
            </w:r>
          </w:p>
        </w:tc>
        <w:tc>
          <w:tcPr>
            <w:tcW w:w="1597" w:type="dxa"/>
          </w:tcPr>
          <w:p w14:paraId="0E79331A" w14:textId="77777777" w:rsidR="009D19F2" w:rsidRDefault="009D19F2" w:rsidP="0090320C">
            <w:r>
              <w:rPr>
                <w:sz w:val="16"/>
                <w:szCs w:val="16"/>
              </w:rPr>
              <w:t>Sony, Ericsson</w:t>
            </w:r>
          </w:p>
        </w:tc>
        <w:tc>
          <w:tcPr>
            <w:tcW w:w="1122" w:type="dxa"/>
          </w:tcPr>
          <w:p w14:paraId="5AAA1CEC" w14:textId="77777777" w:rsidR="009D19F2" w:rsidRDefault="009D19F2" w:rsidP="0090320C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B247794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0C4D8B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</w:tr>
      <w:tr w:rsidR="009D19F2" w14:paraId="4DD65E50" w14:textId="77777777" w:rsidTr="0090320C">
        <w:tc>
          <w:tcPr>
            <w:tcW w:w="879" w:type="dxa"/>
          </w:tcPr>
          <w:p w14:paraId="226EAB9D" w14:textId="77777777" w:rsidR="009D19F2" w:rsidRDefault="009D19F2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ABA5E3C" w14:textId="77777777" w:rsidR="009D19F2" w:rsidRDefault="009D19F2" w:rsidP="0090320C">
            <w:r>
              <w:rPr>
                <w:sz w:val="16"/>
                <w:szCs w:val="16"/>
              </w:rPr>
              <w:t>2391</w:t>
            </w:r>
          </w:p>
        </w:tc>
        <w:tc>
          <w:tcPr>
            <w:tcW w:w="517" w:type="dxa"/>
          </w:tcPr>
          <w:p w14:paraId="2ABDE01E" w14:textId="77777777" w:rsidR="009D19F2" w:rsidRDefault="009D19F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4B9AD7" w14:textId="77777777" w:rsidR="009D19F2" w:rsidRDefault="009D19F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800FEE" w14:textId="77777777" w:rsidR="009D19F2" w:rsidRDefault="009D19F2" w:rsidP="0090320C">
            <w:r>
              <w:rPr>
                <w:sz w:val="16"/>
                <w:szCs w:val="16"/>
              </w:rPr>
              <w:t>CR for TS 38.101-1 Rel-18 correction on the terminology of emission bandwidth for NS_04</w:t>
            </w:r>
          </w:p>
        </w:tc>
        <w:tc>
          <w:tcPr>
            <w:tcW w:w="517" w:type="dxa"/>
          </w:tcPr>
          <w:p w14:paraId="37F017E5" w14:textId="77777777" w:rsidR="009D19F2" w:rsidRDefault="009D19F2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0D17E64" w14:textId="77777777" w:rsidR="009D19F2" w:rsidRDefault="009D19F2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FEA7FC5" w14:textId="77777777" w:rsidR="009D19F2" w:rsidRDefault="009D19F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234804E" w14:textId="77777777" w:rsidR="009D19F2" w:rsidRDefault="009D19F2" w:rsidP="0090320C">
            <w:r>
              <w:rPr>
                <w:sz w:val="16"/>
                <w:szCs w:val="16"/>
              </w:rPr>
              <w:t>R4-2411591</w:t>
            </w:r>
          </w:p>
        </w:tc>
        <w:tc>
          <w:tcPr>
            <w:tcW w:w="1597" w:type="dxa"/>
          </w:tcPr>
          <w:p w14:paraId="632B2513" w14:textId="77777777" w:rsidR="009D19F2" w:rsidRDefault="009D19F2" w:rsidP="0090320C">
            <w:r>
              <w:rPr>
                <w:sz w:val="16"/>
                <w:szCs w:val="16"/>
              </w:rPr>
              <w:t>Sony, Ericsson</w:t>
            </w:r>
          </w:p>
        </w:tc>
        <w:tc>
          <w:tcPr>
            <w:tcW w:w="1122" w:type="dxa"/>
          </w:tcPr>
          <w:p w14:paraId="093A23BF" w14:textId="77777777" w:rsidR="009D19F2" w:rsidRDefault="009D19F2" w:rsidP="0090320C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67A01B3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9FE30D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</w:tr>
      <w:tr w:rsidR="009D19F2" w14:paraId="20B6A74A" w14:textId="77777777" w:rsidTr="0090320C">
        <w:tc>
          <w:tcPr>
            <w:tcW w:w="879" w:type="dxa"/>
          </w:tcPr>
          <w:p w14:paraId="33ECEED1" w14:textId="77777777" w:rsidR="009D19F2" w:rsidRDefault="009D19F2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39293E8" w14:textId="77777777" w:rsidR="009D19F2" w:rsidRDefault="009D19F2" w:rsidP="0090320C">
            <w:r>
              <w:rPr>
                <w:sz w:val="16"/>
                <w:szCs w:val="16"/>
              </w:rPr>
              <w:t>2500</w:t>
            </w:r>
          </w:p>
        </w:tc>
        <w:tc>
          <w:tcPr>
            <w:tcW w:w="517" w:type="dxa"/>
          </w:tcPr>
          <w:p w14:paraId="4940E5CD" w14:textId="77777777" w:rsidR="009D19F2" w:rsidRDefault="009D19F2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BCBDFE" w14:textId="77777777" w:rsidR="009D19F2" w:rsidRDefault="009D19F2" w:rsidP="0090320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8D18EEB" w14:textId="77777777" w:rsidR="009D19F2" w:rsidRDefault="009D19F2" w:rsidP="0090320C">
            <w:r>
              <w:rPr>
                <w:sz w:val="16"/>
                <w:szCs w:val="16"/>
              </w:rPr>
              <w:t>CR to 38.101-1 Rel-15: Corrections of NR operating bands clause in FR1</w:t>
            </w:r>
          </w:p>
        </w:tc>
        <w:tc>
          <w:tcPr>
            <w:tcW w:w="517" w:type="dxa"/>
          </w:tcPr>
          <w:p w14:paraId="5A649873" w14:textId="77777777" w:rsidR="009D19F2" w:rsidRDefault="009D19F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394DC4" w14:textId="77777777" w:rsidR="009D19F2" w:rsidRDefault="009D19F2" w:rsidP="0090320C">
            <w:r>
              <w:rPr>
                <w:sz w:val="16"/>
                <w:szCs w:val="16"/>
              </w:rPr>
              <w:t>15.26.0</w:t>
            </w:r>
          </w:p>
        </w:tc>
        <w:tc>
          <w:tcPr>
            <w:tcW w:w="758" w:type="dxa"/>
          </w:tcPr>
          <w:p w14:paraId="116937D1" w14:textId="77777777" w:rsidR="009D19F2" w:rsidRDefault="009D19F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C8EF7B7" w14:textId="77777777" w:rsidR="009D19F2" w:rsidRDefault="009D19F2" w:rsidP="0090320C">
            <w:r>
              <w:rPr>
                <w:sz w:val="16"/>
                <w:szCs w:val="16"/>
              </w:rPr>
              <w:t>R4-2414377</w:t>
            </w:r>
          </w:p>
        </w:tc>
        <w:tc>
          <w:tcPr>
            <w:tcW w:w="1597" w:type="dxa"/>
          </w:tcPr>
          <w:p w14:paraId="63C1D017" w14:textId="77777777" w:rsidR="009D19F2" w:rsidRDefault="009D19F2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D58ED6E" w14:textId="77777777" w:rsidR="009D19F2" w:rsidRDefault="009D19F2" w:rsidP="0090320C">
            <w:r>
              <w:rPr>
                <w:sz w:val="16"/>
                <w:szCs w:val="16"/>
              </w:rPr>
              <w:t>NR_newRAT</w:t>
            </w:r>
          </w:p>
        </w:tc>
        <w:tc>
          <w:tcPr>
            <w:tcW w:w="2323" w:type="dxa"/>
          </w:tcPr>
          <w:p w14:paraId="77995E16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BB7CFC" w14:textId="77777777" w:rsidR="009D19F2" w:rsidRDefault="009D19F2" w:rsidP="0090320C">
            <w:r>
              <w:rPr>
                <w:sz w:val="16"/>
                <w:szCs w:val="16"/>
              </w:rPr>
              <w:t xml:space="preserve"> ; - </w:t>
            </w:r>
          </w:p>
        </w:tc>
      </w:tr>
      <w:tr w:rsidR="009D19F2" w14:paraId="11FB7E43" w14:textId="77777777" w:rsidTr="0090320C">
        <w:tc>
          <w:tcPr>
            <w:tcW w:w="879" w:type="dxa"/>
          </w:tcPr>
          <w:p w14:paraId="1A3C9043" w14:textId="77777777" w:rsidR="009D19F2" w:rsidRDefault="009D19F2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0770DAB" w14:textId="77777777" w:rsidR="009D19F2" w:rsidRDefault="009D19F2" w:rsidP="0090320C">
            <w:r>
              <w:rPr>
                <w:sz w:val="16"/>
                <w:szCs w:val="16"/>
              </w:rPr>
              <w:t>2501</w:t>
            </w:r>
          </w:p>
        </w:tc>
        <w:tc>
          <w:tcPr>
            <w:tcW w:w="517" w:type="dxa"/>
          </w:tcPr>
          <w:p w14:paraId="12541CDC" w14:textId="77777777" w:rsidR="009D19F2" w:rsidRDefault="009D19F2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E3DF31" w14:textId="77777777" w:rsidR="009D19F2" w:rsidRDefault="009D19F2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3F62847" w14:textId="77777777" w:rsidR="009D19F2" w:rsidRDefault="009D19F2" w:rsidP="0090320C">
            <w:r>
              <w:rPr>
                <w:sz w:val="16"/>
                <w:szCs w:val="16"/>
              </w:rPr>
              <w:t>CR to 38.101-1 Rel-16: Corrections of NR operating bands clause in FR1</w:t>
            </w:r>
          </w:p>
        </w:tc>
        <w:tc>
          <w:tcPr>
            <w:tcW w:w="517" w:type="dxa"/>
          </w:tcPr>
          <w:p w14:paraId="3573FE97" w14:textId="77777777" w:rsidR="009D19F2" w:rsidRDefault="009D19F2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FAB5AE" w14:textId="77777777" w:rsidR="009D19F2" w:rsidRDefault="009D19F2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5618B159" w14:textId="77777777" w:rsidR="009D19F2" w:rsidRDefault="009D19F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C5874B5" w14:textId="77777777" w:rsidR="009D19F2" w:rsidRDefault="009D19F2" w:rsidP="0090320C">
            <w:r>
              <w:rPr>
                <w:sz w:val="16"/>
                <w:szCs w:val="16"/>
              </w:rPr>
              <w:t>R4-2414378</w:t>
            </w:r>
          </w:p>
        </w:tc>
        <w:tc>
          <w:tcPr>
            <w:tcW w:w="1597" w:type="dxa"/>
          </w:tcPr>
          <w:p w14:paraId="38820145" w14:textId="77777777" w:rsidR="009D19F2" w:rsidRDefault="009D19F2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E7792C6" w14:textId="77777777" w:rsidR="009D19F2" w:rsidRDefault="009D19F2" w:rsidP="0090320C">
            <w:r>
              <w:rPr>
                <w:sz w:val="16"/>
                <w:szCs w:val="16"/>
              </w:rPr>
              <w:t>NR_newRAT</w:t>
            </w:r>
          </w:p>
        </w:tc>
        <w:tc>
          <w:tcPr>
            <w:tcW w:w="2323" w:type="dxa"/>
          </w:tcPr>
          <w:p w14:paraId="7C46A68B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702300" w14:textId="77777777" w:rsidR="009D19F2" w:rsidRDefault="009D19F2" w:rsidP="0090320C">
            <w:r>
              <w:rPr>
                <w:sz w:val="16"/>
                <w:szCs w:val="16"/>
              </w:rPr>
              <w:t xml:space="preserve"> ; - </w:t>
            </w:r>
          </w:p>
        </w:tc>
      </w:tr>
      <w:tr w:rsidR="009D19F2" w14:paraId="03A11C87" w14:textId="77777777" w:rsidTr="0090320C">
        <w:tc>
          <w:tcPr>
            <w:tcW w:w="879" w:type="dxa"/>
          </w:tcPr>
          <w:p w14:paraId="782779D9" w14:textId="77777777" w:rsidR="009D19F2" w:rsidRDefault="009D19F2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D7A6BCD" w14:textId="77777777" w:rsidR="009D19F2" w:rsidRDefault="009D19F2" w:rsidP="0090320C">
            <w:r>
              <w:rPr>
                <w:sz w:val="16"/>
                <w:szCs w:val="16"/>
              </w:rPr>
              <w:t>2502</w:t>
            </w:r>
          </w:p>
        </w:tc>
        <w:tc>
          <w:tcPr>
            <w:tcW w:w="517" w:type="dxa"/>
          </w:tcPr>
          <w:p w14:paraId="7C865596" w14:textId="77777777" w:rsidR="009D19F2" w:rsidRDefault="009D19F2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8E4B96" w14:textId="77777777" w:rsidR="009D19F2" w:rsidRDefault="009D19F2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F68925" w14:textId="77777777" w:rsidR="009D19F2" w:rsidRDefault="009D19F2" w:rsidP="0090320C">
            <w:r>
              <w:rPr>
                <w:sz w:val="16"/>
                <w:szCs w:val="16"/>
              </w:rPr>
              <w:t>CR to 38.101-1 Rel-17: Corrections of NR operating bands clause in FR1</w:t>
            </w:r>
          </w:p>
        </w:tc>
        <w:tc>
          <w:tcPr>
            <w:tcW w:w="517" w:type="dxa"/>
          </w:tcPr>
          <w:p w14:paraId="2DF80724" w14:textId="77777777" w:rsidR="009D19F2" w:rsidRDefault="009D19F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36BA7C" w14:textId="77777777" w:rsidR="009D19F2" w:rsidRDefault="009D19F2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119CE8B0" w14:textId="77777777" w:rsidR="009D19F2" w:rsidRDefault="009D19F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B975FE9" w14:textId="77777777" w:rsidR="009D19F2" w:rsidRDefault="009D19F2" w:rsidP="0090320C">
            <w:r>
              <w:rPr>
                <w:sz w:val="16"/>
                <w:szCs w:val="16"/>
              </w:rPr>
              <w:t>R4-2414379</w:t>
            </w:r>
          </w:p>
        </w:tc>
        <w:tc>
          <w:tcPr>
            <w:tcW w:w="1597" w:type="dxa"/>
          </w:tcPr>
          <w:p w14:paraId="09473B6C" w14:textId="77777777" w:rsidR="009D19F2" w:rsidRDefault="009D19F2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CBF668B" w14:textId="77777777" w:rsidR="009D19F2" w:rsidRDefault="009D19F2" w:rsidP="0090320C">
            <w:r>
              <w:rPr>
                <w:sz w:val="16"/>
                <w:szCs w:val="16"/>
              </w:rPr>
              <w:t>NR_newRAT, NR_SUL_UL_n24</w:t>
            </w:r>
          </w:p>
        </w:tc>
        <w:tc>
          <w:tcPr>
            <w:tcW w:w="2323" w:type="dxa"/>
          </w:tcPr>
          <w:p w14:paraId="25CDA0D7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A01060" w14:textId="77777777" w:rsidR="009D19F2" w:rsidRDefault="009D19F2" w:rsidP="0090320C">
            <w:r>
              <w:rPr>
                <w:sz w:val="16"/>
                <w:szCs w:val="16"/>
              </w:rPr>
              <w:t xml:space="preserve"> ; - </w:t>
            </w:r>
          </w:p>
        </w:tc>
      </w:tr>
      <w:tr w:rsidR="009D19F2" w14:paraId="0C7B7F34" w14:textId="77777777" w:rsidTr="0090320C">
        <w:tc>
          <w:tcPr>
            <w:tcW w:w="879" w:type="dxa"/>
          </w:tcPr>
          <w:p w14:paraId="56D01EDD" w14:textId="77777777" w:rsidR="009D19F2" w:rsidRDefault="009D19F2" w:rsidP="0090320C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093CEA7E" w14:textId="77777777" w:rsidR="009D19F2" w:rsidRDefault="009D19F2" w:rsidP="0090320C">
            <w:r>
              <w:rPr>
                <w:sz w:val="16"/>
                <w:szCs w:val="16"/>
              </w:rPr>
              <w:t>2503</w:t>
            </w:r>
          </w:p>
        </w:tc>
        <w:tc>
          <w:tcPr>
            <w:tcW w:w="517" w:type="dxa"/>
          </w:tcPr>
          <w:p w14:paraId="00FC8DF6" w14:textId="77777777" w:rsidR="009D19F2" w:rsidRDefault="009D19F2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DED3F5" w14:textId="77777777" w:rsidR="009D19F2" w:rsidRDefault="009D19F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67643AF" w14:textId="77777777" w:rsidR="009D19F2" w:rsidRDefault="009D19F2" w:rsidP="0090320C">
            <w:r>
              <w:rPr>
                <w:sz w:val="16"/>
                <w:szCs w:val="16"/>
              </w:rPr>
              <w:t>CR to 38.101-1 Rel-18: Corrections of NR operating bands clause in FR1</w:t>
            </w:r>
          </w:p>
        </w:tc>
        <w:tc>
          <w:tcPr>
            <w:tcW w:w="517" w:type="dxa"/>
          </w:tcPr>
          <w:p w14:paraId="420F6252" w14:textId="77777777" w:rsidR="009D19F2" w:rsidRDefault="009D19F2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3BC425" w14:textId="77777777" w:rsidR="009D19F2" w:rsidRDefault="009D19F2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6E0AFEA" w14:textId="77777777" w:rsidR="009D19F2" w:rsidRDefault="009D19F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4C949C5" w14:textId="77777777" w:rsidR="009D19F2" w:rsidRDefault="009D19F2" w:rsidP="0090320C">
            <w:r>
              <w:rPr>
                <w:sz w:val="16"/>
                <w:szCs w:val="16"/>
              </w:rPr>
              <w:t>R4-2414422</w:t>
            </w:r>
          </w:p>
        </w:tc>
        <w:tc>
          <w:tcPr>
            <w:tcW w:w="1597" w:type="dxa"/>
          </w:tcPr>
          <w:p w14:paraId="691FF962" w14:textId="77777777" w:rsidR="009D19F2" w:rsidRDefault="009D19F2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AAF1752" w14:textId="77777777" w:rsidR="009D19F2" w:rsidRDefault="009D19F2" w:rsidP="0090320C">
            <w:r>
              <w:rPr>
                <w:sz w:val="16"/>
                <w:szCs w:val="16"/>
              </w:rPr>
              <w:t>NR_newRAT, NR_SUL_UL_n24</w:t>
            </w:r>
          </w:p>
        </w:tc>
        <w:tc>
          <w:tcPr>
            <w:tcW w:w="2323" w:type="dxa"/>
          </w:tcPr>
          <w:p w14:paraId="7A1E5BC9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B4144B" w14:textId="77777777" w:rsidR="009D19F2" w:rsidRDefault="009D19F2" w:rsidP="0090320C">
            <w:r>
              <w:rPr>
                <w:sz w:val="16"/>
                <w:szCs w:val="16"/>
              </w:rPr>
              <w:t xml:space="preserve"> ; - </w:t>
            </w:r>
          </w:p>
        </w:tc>
      </w:tr>
      <w:tr w:rsidR="009D19F2" w14:paraId="156B1634" w14:textId="77777777" w:rsidTr="0090320C">
        <w:tc>
          <w:tcPr>
            <w:tcW w:w="879" w:type="dxa"/>
          </w:tcPr>
          <w:p w14:paraId="78CBAE67" w14:textId="77777777" w:rsidR="009D19F2" w:rsidRDefault="009D19F2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8EE8E51" w14:textId="77777777" w:rsidR="009D19F2" w:rsidRDefault="009D19F2" w:rsidP="0090320C">
            <w:r>
              <w:rPr>
                <w:sz w:val="16"/>
                <w:szCs w:val="16"/>
              </w:rPr>
              <w:t>4721</w:t>
            </w:r>
          </w:p>
        </w:tc>
        <w:tc>
          <w:tcPr>
            <w:tcW w:w="517" w:type="dxa"/>
          </w:tcPr>
          <w:p w14:paraId="32D69EA8" w14:textId="77777777" w:rsidR="009D19F2" w:rsidRDefault="009D19F2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9155B7" w14:textId="77777777" w:rsidR="009D19F2" w:rsidRDefault="009D19F2" w:rsidP="0090320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89240A5" w14:textId="77777777" w:rsidR="009D19F2" w:rsidRDefault="009D19F2" w:rsidP="0090320C">
            <w:r>
              <w:rPr>
                <w:sz w:val="16"/>
                <w:szCs w:val="16"/>
              </w:rPr>
              <w:t>(NR_newRAT) CR on NR-E-UTRAN HO requirement</w:t>
            </w:r>
          </w:p>
        </w:tc>
        <w:tc>
          <w:tcPr>
            <w:tcW w:w="517" w:type="dxa"/>
          </w:tcPr>
          <w:p w14:paraId="7DC6DAD2" w14:textId="77777777" w:rsidR="009D19F2" w:rsidRDefault="009D19F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C5A52C" w14:textId="77777777" w:rsidR="009D19F2" w:rsidRDefault="009D19F2" w:rsidP="0090320C">
            <w:r>
              <w:rPr>
                <w:sz w:val="16"/>
                <w:szCs w:val="16"/>
              </w:rPr>
              <w:t>15.26.0</w:t>
            </w:r>
          </w:p>
        </w:tc>
        <w:tc>
          <w:tcPr>
            <w:tcW w:w="758" w:type="dxa"/>
          </w:tcPr>
          <w:p w14:paraId="495E5EA1" w14:textId="77777777" w:rsidR="009D19F2" w:rsidRDefault="009D19F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4611191" w14:textId="77777777" w:rsidR="009D19F2" w:rsidRDefault="009D19F2" w:rsidP="0090320C">
            <w:r>
              <w:rPr>
                <w:sz w:val="16"/>
                <w:szCs w:val="16"/>
              </w:rPr>
              <w:t>R4-2413909</w:t>
            </w:r>
          </w:p>
        </w:tc>
        <w:tc>
          <w:tcPr>
            <w:tcW w:w="1597" w:type="dxa"/>
          </w:tcPr>
          <w:p w14:paraId="5AEBC1AA" w14:textId="77777777" w:rsidR="009D19F2" w:rsidRDefault="009D19F2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171765E" w14:textId="77777777" w:rsidR="009D19F2" w:rsidRDefault="009D19F2" w:rsidP="0090320C">
            <w:r>
              <w:rPr>
                <w:sz w:val="16"/>
                <w:szCs w:val="16"/>
              </w:rPr>
              <w:t>NR_newRAT</w:t>
            </w:r>
          </w:p>
        </w:tc>
        <w:tc>
          <w:tcPr>
            <w:tcW w:w="2323" w:type="dxa"/>
          </w:tcPr>
          <w:p w14:paraId="18D6C54C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5BC396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</w:tr>
      <w:tr w:rsidR="009D19F2" w14:paraId="50745CC0" w14:textId="77777777" w:rsidTr="0090320C">
        <w:tc>
          <w:tcPr>
            <w:tcW w:w="879" w:type="dxa"/>
          </w:tcPr>
          <w:p w14:paraId="483F9206" w14:textId="77777777" w:rsidR="009D19F2" w:rsidRDefault="009D19F2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9D1C573" w14:textId="77777777" w:rsidR="009D19F2" w:rsidRDefault="009D19F2" w:rsidP="0090320C">
            <w:r>
              <w:rPr>
                <w:sz w:val="16"/>
                <w:szCs w:val="16"/>
              </w:rPr>
              <w:t>4723</w:t>
            </w:r>
          </w:p>
        </w:tc>
        <w:tc>
          <w:tcPr>
            <w:tcW w:w="517" w:type="dxa"/>
          </w:tcPr>
          <w:p w14:paraId="0F909B61" w14:textId="77777777" w:rsidR="009D19F2" w:rsidRDefault="009D19F2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A5A078" w14:textId="77777777" w:rsidR="009D19F2" w:rsidRDefault="009D19F2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09F955" w14:textId="77777777" w:rsidR="009D19F2" w:rsidRDefault="009D19F2" w:rsidP="0090320C">
            <w:r>
              <w:rPr>
                <w:sz w:val="16"/>
                <w:szCs w:val="16"/>
              </w:rPr>
              <w:t>(NR_newRAT) CR on NR-E-UTRAN HO requirement</w:t>
            </w:r>
          </w:p>
        </w:tc>
        <w:tc>
          <w:tcPr>
            <w:tcW w:w="517" w:type="dxa"/>
          </w:tcPr>
          <w:p w14:paraId="73AEEE45" w14:textId="77777777" w:rsidR="009D19F2" w:rsidRDefault="009D19F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F7B658" w14:textId="77777777" w:rsidR="009D19F2" w:rsidRDefault="009D19F2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721B0962" w14:textId="77777777" w:rsidR="009D19F2" w:rsidRDefault="009D19F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243F661" w14:textId="77777777" w:rsidR="009D19F2" w:rsidRDefault="009D19F2" w:rsidP="0090320C">
            <w:r>
              <w:rPr>
                <w:sz w:val="16"/>
                <w:szCs w:val="16"/>
              </w:rPr>
              <w:t>R4-2413910</w:t>
            </w:r>
          </w:p>
        </w:tc>
        <w:tc>
          <w:tcPr>
            <w:tcW w:w="1597" w:type="dxa"/>
          </w:tcPr>
          <w:p w14:paraId="544FB1CB" w14:textId="77777777" w:rsidR="009D19F2" w:rsidRDefault="009D19F2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0648853" w14:textId="77777777" w:rsidR="009D19F2" w:rsidRDefault="009D19F2" w:rsidP="0090320C">
            <w:r>
              <w:rPr>
                <w:sz w:val="16"/>
                <w:szCs w:val="16"/>
              </w:rPr>
              <w:t>NR_newRAT</w:t>
            </w:r>
          </w:p>
        </w:tc>
        <w:tc>
          <w:tcPr>
            <w:tcW w:w="2323" w:type="dxa"/>
          </w:tcPr>
          <w:p w14:paraId="7BCE87E1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3FB7A0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</w:tr>
      <w:tr w:rsidR="009D19F2" w14:paraId="4CE97261" w14:textId="77777777" w:rsidTr="0090320C">
        <w:tc>
          <w:tcPr>
            <w:tcW w:w="879" w:type="dxa"/>
          </w:tcPr>
          <w:p w14:paraId="1B17139C" w14:textId="77777777" w:rsidR="009D19F2" w:rsidRDefault="009D19F2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F5803B0" w14:textId="77777777" w:rsidR="009D19F2" w:rsidRDefault="009D19F2" w:rsidP="0090320C">
            <w:r>
              <w:rPr>
                <w:sz w:val="16"/>
                <w:szCs w:val="16"/>
              </w:rPr>
              <w:t>4724</w:t>
            </w:r>
          </w:p>
        </w:tc>
        <w:tc>
          <w:tcPr>
            <w:tcW w:w="517" w:type="dxa"/>
          </w:tcPr>
          <w:p w14:paraId="4E9263BC" w14:textId="77777777" w:rsidR="009D19F2" w:rsidRDefault="009D19F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08F33E" w14:textId="77777777" w:rsidR="009D19F2" w:rsidRDefault="009D19F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688A76" w14:textId="77777777" w:rsidR="009D19F2" w:rsidRDefault="009D19F2" w:rsidP="0090320C">
            <w:r>
              <w:rPr>
                <w:sz w:val="16"/>
                <w:szCs w:val="16"/>
              </w:rPr>
              <w:t>(NR_newRAT) NR-E-UTRAN HO requirement maintenance</w:t>
            </w:r>
          </w:p>
        </w:tc>
        <w:tc>
          <w:tcPr>
            <w:tcW w:w="517" w:type="dxa"/>
          </w:tcPr>
          <w:p w14:paraId="58948AC9" w14:textId="77777777" w:rsidR="009D19F2" w:rsidRDefault="009D19F2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59D2A84" w14:textId="77777777" w:rsidR="009D19F2" w:rsidRDefault="009D19F2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9750091" w14:textId="77777777" w:rsidR="009D19F2" w:rsidRDefault="009D19F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8A382C1" w14:textId="77777777" w:rsidR="009D19F2" w:rsidRDefault="009D19F2" w:rsidP="0090320C">
            <w:r>
              <w:rPr>
                <w:sz w:val="16"/>
                <w:szCs w:val="16"/>
              </w:rPr>
              <w:t>R4-2411956</w:t>
            </w:r>
          </w:p>
        </w:tc>
        <w:tc>
          <w:tcPr>
            <w:tcW w:w="1597" w:type="dxa"/>
          </w:tcPr>
          <w:p w14:paraId="63DC1C46" w14:textId="77777777" w:rsidR="009D19F2" w:rsidRDefault="009D19F2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E35946E" w14:textId="77777777" w:rsidR="009D19F2" w:rsidRDefault="009D19F2" w:rsidP="0090320C">
            <w:r>
              <w:rPr>
                <w:sz w:val="16"/>
                <w:szCs w:val="16"/>
              </w:rPr>
              <w:t>NR_newRAT</w:t>
            </w:r>
          </w:p>
        </w:tc>
        <w:tc>
          <w:tcPr>
            <w:tcW w:w="2323" w:type="dxa"/>
          </w:tcPr>
          <w:p w14:paraId="388C0220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3A4802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</w:tr>
      <w:tr w:rsidR="009D19F2" w14:paraId="29BA2C99" w14:textId="77777777" w:rsidTr="0090320C">
        <w:tc>
          <w:tcPr>
            <w:tcW w:w="879" w:type="dxa"/>
          </w:tcPr>
          <w:p w14:paraId="32D5E49B" w14:textId="77777777" w:rsidR="009D19F2" w:rsidRDefault="009D19F2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2AFE154" w14:textId="77777777" w:rsidR="009D19F2" w:rsidRDefault="009D19F2" w:rsidP="0090320C">
            <w:r>
              <w:rPr>
                <w:sz w:val="16"/>
                <w:szCs w:val="16"/>
              </w:rPr>
              <w:t>4799</w:t>
            </w:r>
          </w:p>
        </w:tc>
        <w:tc>
          <w:tcPr>
            <w:tcW w:w="517" w:type="dxa"/>
          </w:tcPr>
          <w:p w14:paraId="4064373F" w14:textId="77777777" w:rsidR="009D19F2" w:rsidRDefault="009D19F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A83CA8" w14:textId="77777777" w:rsidR="009D19F2" w:rsidRDefault="009D19F2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42BF1E4" w14:textId="77777777" w:rsidR="009D19F2" w:rsidRDefault="009D19F2" w:rsidP="0090320C">
            <w:r>
              <w:rPr>
                <w:sz w:val="16"/>
                <w:szCs w:val="16"/>
              </w:rPr>
              <w:t>Corrections on measurement restriction for RLM, BFD and CBD</w:t>
            </w:r>
          </w:p>
        </w:tc>
        <w:tc>
          <w:tcPr>
            <w:tcW w:w="517" w:type="dxa"/>
          </w:tcPr>
          <w:p w14:paraId="34EB9125" w14:textId="77777777" w:rsidR="009D19F2" w:rsidRDefault="009D19F2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C2BFFB3" w14:textId="77777777" w:rsidR="009D19F2" w:rsidRDefault="009D19F2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4EFD45E6" w14:textId="77777777" w:rsidR="009D19F2" w:rsidRDefault="009D19F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56F7A85" w14:textId="77777777" w:rsidR="009D19F2" w:rsidRDefault="009D19F2" w:rsidP="0090320C">
            <w:r>
              <w:rPr>
                <w:sz w:val="16"/>
                <w:szCs w:val="16"/>
              </w:rPr>
              <w:t>R4-2412225</w:t>
            </w:r>
          </w:p>
        </w:tc>
        <w:tc>
          <w:tcPr>
            <w:tcW w:w="1597" w:type="dxa"/>
          </w:tcPr>
          <w:p w14:paraId="00BC24B9" w14:textId="77777777" w:rsidR="009D19F2" w:rsidRDefault="009D19F2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CD98FF8" w14:textId="77777777" w:rsidR="009D19F2" w:rsidRDefault="009D19F2" w:rsidP="0090320C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174F0DD" w14:textId="77777777" w:rsidR="009D19F2" w:rsidRDefault="009D19F2" w:rsidP="0090320C">
            <w:r>
              <w:rPr>
                <w:sz w:val="16"/>
                <w:szCs w:val="16"/>
              </w:rPr>
              <w:t>8.1.2.3, 8.5.2.3, 8.5.5.3</w:t>
            </w:r>
          </w:p>
        </w:tc>
        <w:tc>
          <w:tcPr>
            <w:tcW w:w="998" w:type="dxa"/>
          </w:tcPr>
          <w:p w14:paraId="0E493670" w14:textId="77777777" w:rsidR="009D19F2" w:rsidRDefault="009D19F2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9D19F2" w14:paraId="0C6FD550" w14:textId="77777777" w:rsidTr="0090320C">
        <w:tc>
          <w:tcPr>
            <w:tcW w:w="879" w:type="dxa"/>
          </w:tcPr>
          <w:p w14:paraId="664DAF1D" w14:textId="77777777" w:rsidR="009D19F2" w:rsidRDefault="009D19F2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D43DAF4" w14:textId="77777777" w:rsidR="009D19F2" w:rsidRDefault="009D19F2" w:rsidP="0090320C">
            <w:r>
              <w:rPr>
                <w:sz w:val="16"/>
                <w:szCs w:val="16"/>
              </w:rPr>
              <w:t>4801</w:t>
            </w:r>
          </w:p>
        </w:tc>
        <w:tc>
          <w:tcPr>
            <w:tcW w:w="517" w:type="dxa"/>
          </w:tcPr>
          <w:p w14:paraId="3F33A04D" w14:textId="77777777" w:rsidR="009D19F2" w:rsidRDefault="009D19F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9985C3" w14:textId="77777777" w:rsidR="009D19F2" w:rsidRDefault="009D19F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AD50E0" w14:textId="77777777" w:rsidR="009D19F2" w:rsidRDefault="009D19F2" w:rsidP="0090320C">
            <w:r>
              <w:rPr>
                <w:sz w:val="16"/>
                <w:szCs w:val="16"/>
              </w:rPr>
              <w:t>(NR_newRAT-Core) Corrections on measurement restriction for RLM, BFD and CBD R18</w:t>
            </w:r>
          </w:p>
        </w:tc>
        <w:tc>
          <w:tcPr>
            <w:tcW w:w="517" w:type="dxa"/>
          </w:tcPr>
          <w:p w14:paraId="4A045C58" w14:textId="77777777" w:rsidR="009D19F2" w:rsidRDefault="009D19F2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45773F0" w14:textId="77777777" w:rsidR="009D19F2" w:rsidRDefault="009D19F2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A077B1B" w14:textId="77777777" w:rsidR="009D19F2" w:rsidRDefault="009D19F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C0A8823" w14:textId="77777777" w:rsidR="009D19F2" w:rsidRDefault="009D19F2" w:rsidP="0090320C">
            <w:r>
              <w:rPr>
                <w:sz w:val="16"/>
                <w:szCs w:val="16"/>
              </w:rPr>
              <w:t>R4-2412227</w:t>
            </w:r>
          </w:p>
        </w:tc>
        <w:tc>
          <w:tcPr>
            <w:tcW w:w="1597" w:type="dxa"/>
          </w:tcPr>
          <w:p w14:paraId="5B156B93" w14:textId="77777777" w:rsidR="009D19F2" w:rsidRDefault="009D19F2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FCCBD78" w14:textId="77777777" w:rsidR="009D19F2" w:rsidRDefault="009D19F2" w:rsidP="0090320C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C8D80FB" w14:textId="77777777" w:rsidR="009D19F2" w:rsidRDefault="009D19F2" w:rsidP="0090320C">
            <w:r>
              <w:rPr>
                <w:sz w:val="16"/>
                <w:szCs w:val="16"/>
              </w:rPr>
              <w:t>8.1.2.3, 8.5.2.3, 8.5.5.3</w:t>
            </w:r>
          </w:p>
        </w:tc>
        <w:tc>
          <w:tcPr>
            <w:tcW w:w="998" w:type="dxa"/>
          </w:tcPr>
          <w:p w14:paraId="6B99F599" w14:textId="77777777" w:rsidR="009D19F2" w:rsidRDefault="009D19F2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</w:tbl>
    <w:p w14:paraId="01E39CB7" w14:textId="77777777" w:rsidR="001B2A06" w:rsidRDefault="001B2A06" w:rsidP="00915E08"/>
    <w:p w14:paraId="2AC0DEF8" w14:textId="5A4CF147" w:rsidR="005E14E4" w:rsidRDefault="005E14E4" w:rsidP="005E14E4">
      <w:pPr>
        <w:pStyle w:val="Heading2"/>
        <w:rPr>
          <w:rFonts w:cs="Arial"/>
          <w:noProof/>
        </w:rPr>
      </w:pPr>
      <w:r w:rsidRPr="005E14E4">
        <w:rPr>
          <w:noProof/>
        </w:rPr>
        <w:t>RP-24217</w:t>
      </w:r>
      <w:r>
        <w:rPr>
          <w:noProof/>
        </w:rPr>
        <w:t>4</w:t>
      </w:r>
    </w:p>
    <w:p w14:paraId="44368CC9" w14:textId="75DED480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>RAN4 CRs to Maintenance for Closed WIs/SIs for REL-18 and earlier - Batch 2</w:t>
      </w:r>
      <w:r>
        <w:rPr>
          <w:rFonts w:ascii="Arial" w:hAnsi="Arial" w:cs="Arial"/>
          <w:b/>
          <w:bCs/>
        </w:rPr>
        <w:t>6</w:t>
      </w:r>
    </w:p>
    <w:p w14:paraId="7BC3D9CD" w14:textId="77777777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D19F2" w:rsidRPr="004E535C" w14:paraId="2320F6FB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A27BA23" w14:textId="77777777" w:rsidR="009D19F2" w:rsidRPr="00BF1EB6" w:rsidRDefault="009D19F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1CAE9A" w14:textId="77777777" w:rsidR="009D19F2" w:rsidRPr="00BF1EB6" w:rsidRDefault="009D19F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4631447" w14:textId="77777777" w:rsidR="009D19F2" w:rsidRPr="00BF1EB6" w:rsidRDefault="009D19F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0DA276" w14:textId="77777777" w:rsidR="009D19F2" w:rsidRPr="00BF1EB6" w:rsidRDefault="009D19F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E1E6B52" w14:textId="77777777" w:rsidR="009D19F2" w:rsidRPr="00BF1EB6" w:rsidRDefault="009D19F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081C8D" w14:textId="77777777" w:rsidR="009D19F2" w:rsidRPr="00BF1EB6" w:rsidRDefault="009D19F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3C3F7E" w14:textId="77777777" w:rsidR="009D19F2" w:rsidRPr="00BF1EB6" w:rsidRDefault="009D19F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C5C7866" w14:textId="77777777" w:rsidR="009D19F2" w:rsidRPr="00BF1EB6" w:rsidRDefault="009D19F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283C0AA" w14:textId="77777777" w:rsidR="009D19F2" w:rsidRPr="00BF1EB6" w:rsidRDefault="009D19F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38321E8" w14:textId="77777777" w:rsidR="009D19F2" w:rsidRPr="00BF1EB6" w:rsidRDefault="009D19F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8B8AD8E" w14:textId="77777777" w:rsidR="009D19F2" w:rsidRPr="00BF1EB6" w:rsidRDefault="009D19F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FE6E632" w14:textId="77777777" w:rsidR="009D19F2" w:rsidRPr="00BF1EB6" w:rsidRDefault="009D19F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819DC30" w14:textId="77777777" w:rsidR="009D19F2" w:rsidRPr="00BF1EB6" w:rsidRDefault="009D19F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D19F2" w14:paraId="6B72858A" w14:textId="77777777" w:rsidTr="0090320C">
        <w:tc>
          <w:tcPr>
            <w:tcW w:w="879" w:type="dxa"/>
          </w:tcPr>
          <w:p w14:paraId="42AFB0FB" w14:textId="77777777" w:rsidR="009D19F2" w:rsidRDefault="009D19F2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925770E" w14:textId="77777777" w:rsidR="009D19F2" w:rsidRDefault="009D19F2" w:rsidP="0090320C">
            <w:r>
              <w:rPr>
                <w:sz w:val="16"/>
                <w:szCs w:val="16"/>
              </w:rPr>
              <w:t>2388</w:t>
            </w:r>
          </w:p>
        </w:tc>
        <w:tc>
          <w:tcPr>
            <w:tcW w:w="517" w:type="dxa"/>
          </w:tcPr>
          <w:p w14:paraId="5D55472D" w14:textId="77777777" w:rsidR="009D19F2" w:rsidRDefault="009D19F2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986330" w14:textId="77777777" w:rsidR="009D19F2" w:rsidRDefault="009D19F2" w:rsidP="0090320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021FA1D" w14:textId="77777777" w:rsidR="009D19F2" w:rsidRDefault="009D19F2" w:rsidP="0090320C">
            <w:r>
              <w:rPr>
                <w:sz w:val="16"/>
                <w:szCs w:val="16"/>
              </w:rPr>
              <w:t>CR for TS 38.101-1 Rel-15 correction on the terminology of emission bandwidth for NS_04</w:t>
            </w:r>
          </w:p>
        </w:tc>
        <w:tc>
          <w:tcPr>
            <w:tcW w:w="517" w:type="dxa"/>
          </w:tcPr>
          <w:p w14:paraId="0284DD91" w14:textId="77777777" w:rsidR="009D19F2" w:rsidRDefault="009D19F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34AB8A" w14:textId="77777777" w:rsidR="009D19F2" w:rsidRDefault="009D19F2" w:rsidP="0090320C">
            <w:r>
              <w:rPr>
                <w:sz w:val="16"/>
                <w:szCs w:val="16"/>
              </w:rPr>
              <w:t>15.26.0</w:t>
            </w:r>
          </w:p>
        </w:tc>
        <w:tc>
          <w:tcPr>
            <w:tcW w:w="758" w:type="dxa"/>
          </w:tcPr>
          <w:p w14:paraId="05A598E4" w14:textId="77777777" w:rsidR="009D19F2" w:rsidRDefault="009D19F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CE71F72" w14:textId="77777777" w:rsidR="009D19F2" w:rsidRDefault="009D19F2" w:rsidP="0090320C">
            <w:r>
              <w:rPr>
                <w:sz w:val="16"/>
                <w:szCs w:val="16"/>
              </w:rPr>
              <w:t>R4-2414433</w:t>
            </w:r>
          </w:p>
        </w:tc>
        <w:tc>
          <w:tcPr>
            <w:tcW w:w="1597" w:type="dxa"/>
          </w:tcPr>
          <w:p w14:paraId="09AE303C" w14:textId="77777777" w:rsidR="009D19F2" w:rsidRDefault="009D19F2" w:rsidP="0090320C">
            <w:r>
              <w:rPr>
                <w:sz w:val="16"/>
                <w:szCs w:val="16"/>
              </w:rPr>
              <w:t>Sony, Ericsson</w:t>
            </w:r>
          </w:p>
        </w:tc>
        <w:tc>
          <w:tcPr>
            <w:tcW w:w="1122" w:type="dxa"/>
          </w:tcPr>
          <w:p w14:paraId="7A7D1CC6" w14:textId="77777777" w:rsidR="009D19F2" w:rsidRDefault="009D19F2" w:rsidP="0090320C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CC5D3DD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5D898C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</w:tr>
      <w:tr w:rsidR="009D19F2" w14:paraId="02CB413A" w14:textId="77777777" w:rsidTr="0090320C">
        <w:tc>
          <w:tcPr>
            <w:tcW w:w="879" w:type="dxa"/>
          </w:tcPr>
          <w:p w14:paraId="2379FC7D" w14:textId="77777777" w:rsidR="009D19F2" w:rsidRDefault="009D19F2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9D81CE8" w14:textId="77777777" w:rsidR="009D19F2" w:rsidRDefault="009D19F2" w:rsidP="0090320C">
            <w:r>
              <w:rPr>
                <w:sz w:val="16"/>
                <w:szCs w:val="16"/>
              </w:rPr>
              <w:t>2409</w:t>
            </w:r>
          </w:p>
        </w:tc>
        <w:tc>
          <w:tcPr>
            <w:tcW w:w="517" w:type="dxa"/>
          </w:tcPr>
          <w:p w14:paraId="12D9AD6D" w14:textId="77777777" w:rsidR="009D19F2" w:rsidRDefault="009D19F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DEEA77" w14:textId="77777777" w:rsidR="009D19F2" w:rsidRDefault="009D19F2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D5B617" w14:textId="77777777" w:rsidR="009D19F2" w:rsidRDefault="009D19F2" w:rsidP="0090320C">
            <w:r>
              <w:rPr>
                <w:sz w:val="16"/>
                <w:szCs w:val="16"/>
              </w:rPr>
              <w:t>(NR_n28_BW-Core) Apply ?MPR to the total MOP reduction</w:t>
            </w:r>
          </w:p>
        </w:tc>
        <w:tc>
          <w:tcPr>
            <w:tcW w:w="517" w:type="dxa"/>
          </w:tcPr>
          <w:p w14:paraId="76B7688B" w14:textId="77777777" w:rsidR="009D19F2" w:rsidRDefault="009D19F2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53294AE" w14:textId="77777777" w:rsidR="009D19F2" w:rsidRDefault="009D19F2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307EBE8A" w14:textId="77777777" w:rsidR="009D19F2" w:rsidRDefault="009D19F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9607A32" w14:textId="77777777" w:rsidR="009D19F2" w:rsidRDefault="009D19F2" w:rsidP="0090320C">
            <w:r>
              <w:rPr>
                <w:sz w:val="16"/>
                <w:szCs w:val="16"/>
              </w:rPr>
              <w:t>R4-2411926</w:t>
            </w:r>
          </w:p>
        </w:tc>
        <w:tc>
          <w:tcPr>
            <w:tcW w:w="1597" w:type="dxa"/>
          </w:tcPr>
          <w:p w14:paraId="553C7D45" w14:textId="77777777" w:rsidR="009D19F2" w:rsidRDefault="009D19F2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C9EA73F" w14:textId="77777777" w:rsidR="009D19F2" w:rsidRDefault="009D19F2" w:rsidP="0090320C">
            <w:r>
              <w:rPr>
                <w:sz w:val="16"/>
                <w:szCs w:val="16"/>
              </w:rPr>
              <w:t>NR_newRAT-Core, NR_n28_BW-Core</w:t>
            </w:r>
          </w:p>
        </w:tc>
        <w:tc>
          <w:tcPr>
            <w:tcW w:w="2323" w:type="dxa"/>
          </w:tcPr>
          <w:p w14:paraId="3D82D3EF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094C91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</w:tr>
      <w:tr w:rsidR="009D19F2" w14:paraId="215EFA74" w14:textId="77777777" w:rsidTr="0090320C">
        <w:tc>
          <w:tcPr>
            <w:tcW w:w="879" w:type="dxa"/>
          </w:tcPr>
          <w:p w14:paraId="4A920CC9" w14:textId="77777777" w:rsidR="009D19F2" w:rsidRDefault="009D19F2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0015622" w14:textId="77777777" w:rsidR="009D19F2" w:rsidRDefault="009D19F2" w:rsidP="0090320C">
            <w:r>
              <w:rPr>
                <w:sz w:val="16"/>
                <w:szCs w:val="16"/>
              </w:rPr>
              <w:t>2410</w:t>
            </w:r>
          </w:p>
        </w:tc>
        <w:tc>
          <w:tcPr>
            <w:tcW w:w="517" w:type="dxa"/>
          </w:tcPr>
          <w:p w14:paraId="2E524266" w14:textId="77777777" w:rsidR="009D19F2" w:rsidRDefault="009D19F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CA1A0C" w14:textId="77777777" w:rsidR="009D19F2" w:rsidRDefault="009D19F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5613C6" w14:textId="77777777" w:rsidR="009D19F2" w:rsidRDefault="009D19F2" w:rsidP="0090320C">
            <w:r>
              <w:rPr>
                <w:sz w:val="16"/>
                <w:szCs w:val="16"/>
              </w:rPr>
              <w:t>(NR_n28_BW-Core) Apply ?MPR to the total MOP reduction</w:t>
            </w:r>
          </w:p>
        </w:tc>
        <w:tc>
          <w:tcPr>
            <w:tcW w:w="517" w:type="dxa"/>
          </w:tcPr>
          <w:p w14:paraId="194195D5" w14:textId="77777777" w:rsidR="009D19F2" w:rsidRDefault="009D19F2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41DCC72" w14:textId="77777777" w:rsidR="009D19F2" w:rsidRDefault="009D19F2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638F082" w14:textId="77777777" w:rsidR="009D19F2" w:rsidRDefault="009D19F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16F5C74" w14:textId="77777777" w:rsidR="009D19F2" w:rsidRDefault="009D19F2" w:rsidP="0090320C">
            <w:r>
              <w:rPr>
                <w:sz w:val="16"/>
                <w:szCs w:val="16"/>
              </w:rPr>
              <w:t>R4-2411927</w:t>
            </w:r>
          </w:p>
        </w:tc>
        <w:tc>
          <w:tcPr>
            <w:tcW w:w="1597" w:type="dxa"/>
          </w:tcPr>
          <w:p w14:paraId="383AB4F1" w14:textId="77777777" w:rsidR="009D19F2" w:rsidRDefault="009D19F2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F3C637C" w14:textId="77777777" w:rsidR="009D19F2" w:rsidRDefault="009D19F2" w:rsidP="0090320C">
            <w:r>
              <w:rPr>
                <w:sz w:val="16"/>
                <w:szCs w:val="16"/>
              </w:rPr>
              <w:t xml:space="preserve">NR_newRAT-Core, </w:t>
            </w:r>
            <w:r>
              <w:rPr>
                <w:sz w:val="16"/>
                <w:szCs w:val="16"/>
              </w:rPr>
              <w:lastRenderedPageBreak/>
              <w:t>NR_n28_BW-Core</w:t>
            </w:r>
          </w:p>
        </w:tc>
        <w:tc>
          <w:tcPr>
            <w:tcW w:w="2323" w:type="dxa"/>
          </w:tcPr>
          <w:p w14:paraId="0AC14F09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01CE95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</w:tr>
      <w:tr w:rsidR="009D19F2" w14:paraId="372F96AF" w14:textId="77777777" w:rsidTr="0090320C">
        <w:tc>
          <w:tcPr>
            <w:tcW w:w="879" w:type="dxa"/>
          </w:tcPr>
          <w:p w14:paraId="53BB0330" w14:textId="77777777" w:rsidR="009D19F2" w:rsidRDefault="009D19F2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8763A7A" w14:textId="77777777" w:rsidR="009D19F2" w:rsidRDefault="009D19F2" w:rsidP="0090320C">
            <w:r>
              <w:rPr>
                <w:sz w:val="16"/>
                <w:szCs w:val="16"/>
              </w:rPr>
              <w:t>2433</w:t>
            </w:r>
          </w:p>
        </w:tc>
        <w:tc>
          <w:tcPr>
            <w:tcW w:w="517" w:type="dxa"/>
          </w:tcPr>
          <w:p w14:paraId="7AAE45B0" w14:textId="77777777" w:rsidR="009D19F2" w:rsidRDefault="009D19F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B47C4F" w14:textId="77777777" w:rsidR="009D19F2" w:rsidRDefault="009D19F2" w:rsidP="0090320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911907B" w14:textId="77777777" w:rsidR="009D19F2" w:rsidRDefault="009D19F2" w:rsidP="0090320C">
            <w:r>
              <w:rPr>
                <w:sz w:val="16"/>
                <w:szCs w:val="16"/>
              </w:rPr>
              <w:t>(NR_newRAT-core) CR for TS 38.101-1 R15 correction on AMPR for NS_10</w:t>
            </w:r>
          </w:p>
        </w:tc>
        <w:tc>
          <w:tcPr>
            <w:tcW w:w="517" w:type="dxa"/>
          </w:tcPr>
          <w:p w14:paraId="41E097D9" w14:textId="77777777" w:rsidR="009D19F2" w:rsidRDefault="009D19F2" w:rsidP="0090320C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602E3F84" w14:textId="77777777" w:rsidR="009D19F2" w:rsidRDefault="009D19F2" w:rsidP="0090320C">
            <w:r>
              <w:rPr>
                <w:sz w:val="16"/>
                <w:szCs w:val="16"/>
              </w:rPr>
              <w:t>15.26.0</w:t>
            </w:r>
          </w:p>
        </w:tc>
        <w:tc>
          <w:tcPr>
            <w:tcW w:w="758" w:type="dxa"/>
          </w:tcPr>
          <w:p w14:paraId="69478311" w14:textId="77777777" w:rsidR="009D19F2" w:rsidRDefault="009D19F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77C1464" w14:textId="77777777" w:rsidR="009D19F2" w:rsidRDefault="009D19F2" w:rsidP="0090320C">
            <w:r>
              <w:rPr>
                <w:sz w:val="16"/>
                <w:szCs w:val="16"/>
              </w:rPr>
              <w:t>R4-2412446</w:t>
            </w:r>
          </w:p>
        </w:tc>
        <w:tc>
          <w:tcPr>
            <w:tcW w:w="1597" w:type="dxa"/>
          </w:tcPr>
          <w:p w14:paraId="6E272BC6" w14:textId="77777777" w:rsidR="009D19F2" w:rsidRDefault="009D19F2" w:rsidP="0090320C">
            <w:r>
              <w:rPr>
                <w:sz w:val="16"/>
                <w:szCs w:val="16"/>
              </w:rPr>
              <w:t>Spreadtrum Communications</w:t>
            </w:r>
          </w:p>
        </w:tc>
        <w:tc>
          <w:tcPr>
            <w:tcW w:w="1122" w:type="dxa"/>
          </w:tcPr>
          <w:p w14:paraId="6FC7370C" w14:textId="77777777" w:rsidR="009D19F2" w:rsidRDefault="009D19F2" w:rsidP="0090320C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897CBC2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70A9D2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</w:tr>
      <w:tr w:rsidR="009D19F2" w14:paraId="77A9709D" w14:textId="77777777" w:rsidTr="0090320C">
        <w:tc>
          <w:tcPr>
            <w:tcW w:w="879" w:type="dxa"/>
          </w:tcPr>
          <w:p w14:paraId="37B496A9" w14:textId="77777777" w:rsidR="009D19F2" w:rsidRDefault="009D19F2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604AF22" w14:textId="77777777" w:rsidR="009D19F2" w:rsidRDefault="009D19F2" w:rsidP="0090320C">
            <w:r>
              <w:rPr>
                <w:sz w:val="16"/>
                <w:szCs w:val="16"/>
              </w:rPr>
              <w:t>2434</w:t>
            </w:r>
          </w:p>
        </w:tc>
        <w:tc>
          <w:tcPr>
            <w:tcW w:w="517" w:type="dxa"/>
          </w:tcPr>
          <w:p w14:paraId="1CBF67BF" w14:textId="77777777" w:rsidR="009D19F2" w:rsidRDefault="009D19F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FBCD4B" w14:textId="77777777" w:rsidR="009D19F2" w:rsidRDefault="009D19F2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7FFBE51" w14:textId="77777777" w:rsidR="009D19F2" w:rsidRDefault="009D19F2" w:rsidP="0090320C">
            <w:r>
              <w:rPr>
                <w:sz w:val="16"/>
                <w:szCs w:val="16"/>
              </w:rPr>
              <w:t>(NR_newRAT-core) CR for TS 38.101-1 R16 correction on AMPR for NS_10</w:t>
            </w:r>
          </w:p>
        </w:tc>
        <w:tc>
          <w:tcPr>
            <w:tcW w:w="517" w:type="dxa"/>
          </w:tcPr>
          <w:p w14:paraId="0934FDE0" w14:textId="77777777" w:rsidR="009D19F2" w:rsidRDefault="009D19F2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0FC22B0" w14:textId="77777777" w:rsidR="009D19F2" w:rsidRDefault="009D19F2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73CB8922" w14:textId="77777777" w:rsidR="009D19F2" w:rsidRDefault="009D19F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258DD54" w14:textId="77777777" w:rsidR="009D19F2" w:rsidRDefault="009D19F2" w:rsidP="0090320C">
            <w:r>
              <w:rPr>
                <w:sz w:val="16"/>
                <w:szCs w:val="16"/>
              </w:rPr>
              <w:t>R4-2412447</w:t>
            </w:r>
          </w:p>
        </w:tc>
        <w:tc>
          <w:tcPr>
            <w:tcW w:w="1597" w:type="dxa"/>
          </w:tcPr>
          <w:p w14:paraId="062FC2A6" w14:textId="77777777" w:rsidR="009D19F2" w:rsidRDefault="009D19F2" w:rsidP="0090320C">
            <w:r>
              <w:rPr>
                <w:sz w:val="16"/>
                <w:szCs w:val="16"/>
              </w:rPr>
              <w:t>Spreadtrum Communications</w:t>
            </w:r>
          </w:p>
        </w:tc>
        <w:tc>
          <w:tcPr>
            <w:tcW w:w="1122" w:type="dxa"/>
          </w:tcPr>
          <w:p w14:paraId="714B19B1" w14:textId="77777777" w:rsidR="009D19F2" w:rsidRDefault="009D19F2" w:rsidP="0090320C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9258EC3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E2CB98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</w:tr>
      <w:tr w:rsidR="009D19F2" w14:paraId="127F01F2" w14:textId="77777777" w:rsidTr="0090320C">
        <w:tc>
          <w:tcPr>
            <w:tcW w:w="879" w:type="dxa"/>
          </w:tcPr>
          <w:p w14:paraId="3A52348A" w14:textId="77777777" w:rsidR="009D19F2" w:rsidRDefault="009D19F2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EB6758F" w14:textId="77777777" w:rsidR="009D19F2" w:rsidRDefault="009D19F2" w:rsidP="0090320C">
            <w:r>
              <w:rPr>
                <w:sz w:val="16"/>
                <w:szCs w:val="16"/>
              </w:rPr>
              <w:t>2435</w:t>
            </w:r>
          </w:p>
        </w:tc>
        <w:tc>
          <w:tcPr>
            <w:tcW w:w="517" w:type="dxa"/>
          </w:tcPr>
          <w:p w14:paraId="38C8F093" w14:textId="77777777" w:rsidR="009D19F2" w:rsidRDefault="009D19F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C21A89" w14:textId="77777777" w:rsidR="009D19F2" w:rsidRDefault="009D19F2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80B929" w14:textId="77777777" w:rsidR="009D19F2" w:rsidRDefault="009D19F2" w:rsidP="0090320C">
            <w:r>
              <w:rPr>
                <w:sz w:val="16"/>
                <w:szCs w:val="16"/>
              </w:rPr>
              <w:t>(NR_newRAT-core) CR for TS 38.101-1 R17 correction on AMPR for NS_10</w:t>
            </w:r>
          </w:p>
        </w:tc>
        <w:tc>
          <w:tcPr>
            <w:tcW w:w="517" w:type="dxa"/>
          </w:tcPr>
          <w:p w14:paraId="794C26FE" w14:textId="77777777" w:rsidR="009D19F2" w:rsidRDefault="009D19F2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980DAF3" w14:textId="77777777" w:rsidR="009D19F2" w:rsidRDefault="009D19F2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5F5CA612" w14:textId="77777777" w:rsidR="009D19F2" w:rsidRDefault="009D19F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05BDBE2" w14:textId="77777777" w:rsidR="009D19F2" w:rsidRDefault="009D19F2" w:rsidP="0090320C">
            <w:r>
              <w:rPr>
                <w:sz w:val="16"/>
                <w:szCs w:val="16"/>
              </w:rPr>
              <w:t>R4-2412448</w:t>
            </w:r>
          </w:p>
        </w:tc>
        <w:tc>
          <w:tcPr>
            <w:tcW w:w="1597" w:type="dxa"/>
          </w:tcPr>
          <w:p w14:paraId="5F0F0A52" w14:textId="77777777" w:rsidR="009D19F2" w:rsidRDefault="009D19F2" w:rsidP="0090320C">
            <w:r>
              <w:rPr>
                <w:sz w:val="16"/>
                <w:szCs w:val="16"/>
              </w:rPr>
              <w:t>Spreadtrum Communications</w:t>
            </w:r>
          </w:p>
        </w:tc>
        <w:tc>
          <w:tcPr>
            <w:tcW w:w="1122" w:type="dxa"/>
          </w:tcPr>
          <w:p w14:paraId="5F0BE5D9" w14:textId="77777777" w:rsidR="009D19F2" w:rsidRDefault="009D19F2" w:rsidP="0090320C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67D99EF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87596F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</w:tr>
      <w:tr w:rsidR="009D19F2" w14:paraId="5EBEB669" w14:textId="77777777" w:rsidTr="0090320C">
        <w:tc>
          <w:tcPr>
            <w:tcW w:w="879" w:type="dxa"/>
          </w:tcPr>
          <w:p w14:paraId="2D7A55E4" w14:textId="77777777" w:rsidR="009D19F2" w:rsidRDefault="009D19F2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93DCF6A" w14:textId="77777777" w:rsidR="009D19F2" w:rsidRDefault="009D19F2" w:rsidP="0090320C">
            <w:r>
              <w:rPr>
                <w:sz w:val="16"/>
                <w:szCs w:val="16"/>
              </w:rPr>
              <w:t>2436</w:t>
            </w:r>
          </w:p>
        </w:tc>
        <w:tc>
          <w:tcPr>
            <w:tcW w:w="517" w:type="dxa"/>
          </w:tcPr>
          <w:p w14:paraId="634AE933" w14:textId="77777777" w:rsidR="009D19F2" w:rsidRDefault="009D19F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E1459C" w14:textId="77777777" w:rsidR="009D19F2" w:rsidRDefault="009D19F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3843B9" w14:textId="77777777" w:rsidR="009D19F2" w:rsidRDefault="009D19F2" w:rsidP="0090320C">
            <w:r>
              <w:rPr>
                <w:sz w:val="16"/>
                <w:szCs w:val="16"/>
              </w:rPr>
              <w:t>(NR_newRAT-core) CR for TS 38.101-1 R18 correction on AMPR for NS_10</w:t>
            </w:r>
          </w:p>
        </w:tc>
        <w:tc>
          <w:tcPr>
            <w:tcW w:w="517" w:type="dxa"/>
          </w:tcPr>
          <w:p w14:paraId="358ABFB6" w14:textId="77777777" w:rsidR="009D19F2" w:rsidRDefault="009D19F2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6E9891A" w14:textId="77777777" w:rsidR="009D19F2" w:rsidRDefault="009D19F2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83D7812" w14:textId="77777777" w:rsidR="009D19F2" w:rsidRDefault="009D19F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9342B46" w14:textId="77777777" w:rsidR="009D19F2" w:rsidRDefault="009D19F2" w:rsidP="0090320C">
            <w:r>
              <w:rPr>
                <w:sz w:val="16"/>
                <w:szCs w:val="16"/>
              </w:rPr>
              <w:t>R4-2412449</w:t>
            </w:r>
          </w:p>
        </w:tc>
        <w:tc>
          <w:tcPr>
            <w:tcW w:w="1597" w:type="dxa"/>
          </w:tcPr>
          <w:p w14:paraId="016CE304" w14:textId="77777777" w:rsidR="009D19F2" w:rsidRDefault="009D19F2" w:rsidP="0090320C">
            <w:r>
              <w:rPr>
                <w:sz w:val="16"/>
                <w:szCs w:val="16"/>
              </w:rPr>
              <w:t>Spreadtrum Communications</w:t>
            </w:r>
          </w:p>
        </w:tc>
        <w:tc>
          <w:tcPr>
            <w:tcW w:w="1122" w:type="dxa"/>
          </w:tcPr>
          <w:p w14:paraId="494DC7FA" w14:textId="77777777" w:rsidR="009D19F2" w:rsidRDefault="009D19F2" w:rsidP="0090320C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7FD8C26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F67A4D" w14:textId="77777777" w:rsidR="009D19F2" w:rsidRDefault="009D19F2" w:rsidP="0090320C">
            <w:pPr>
              <w:rPr>
                <w:sz w:val="16"/>
                <w:szCs w:val="16"/>
              </w:rPr>
            </w:pPr>
          </w:p>
        </w:tc>
      </w:tr>
      <w:tr w:rsidR="009D19F2" w14:paraId="0856BC41" w14:textId="77777777" w:rsidTr="0090320C">
        <w:tc>
          <w:tcPr>
            <w:tcW w:w="879" w:type="dxa"/>
          </w:tcPr>
          <w:p w14:paraId="5568BD33" w14:textId="77777777" w:rsidR="009D19F2" w:rsidRDefault="009D19F2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E2F2C50" w14:textId="77777777" w:rsidR="009D19F2" w:rsidRDefault="009D19F2" w:rsidP="0090320C">
            <w:r>
              <w:rPr>
                <w:sz w:val="16"/>
                <w:szCs w:val="16"/>
              </w:rPr>
              <w:t>2448</w:t>
            </w:r>
          </w:p>
        </w:tc>
        <w:tc>
          <w:tcPr>
            <w:tcW w:w="517" w:type="dxa"/>
          </w:tcPr>
          <w:p w14:paraId="62C3CA48" w14:textId="77777777" w:rsidR="009D19F2" w:rsidRDefault="009D19F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342877" w14:textId="77777777" w:rsidR="009D19F2" w:rsidRDefault="009D19F2" w:rsidP="0090320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8011DD2" w14:textId="77777777" w:rsidR="009D19F2" w:rsidRDefault="009D19F2" w:rsidP="0090320C">
            <w:r>
              <w:rPr>
                <w:sz w:val="16"/>
                <w:szCs w:val="16"/>
              </w:rPr>
              <w:t>(NR_newRAT-Core) CR to correct the definition of the symbol Nrb_agg and two symbols on same line - TS38.101-1</w:t>
            </w:r>
          </w:p>
        </w:tc>
        <w:tc>
          <w:tcPr>
            <w:tcW w:w="517" w:type="dxa"/>
          </w:tcPr>
          <w:p w14:paraId="6DE1CACB" w14:textId="77777777" w:rsidR="009D19F2" w:rsidRDefault="009D19F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2DAEDB" w14:textId="77777777" w:rsidR="009D19F2" w:rsidRDefault="009D19F2" w:rsidP="0090320C">
            <w:r>
              <w:rPr>
                <w:sz w:val="16"/>
                <w:szCs w:val="16"/>
              </w:rPr>
              <w:t>15.26.0</w:t>
            </w:r>
          </w:p>
        </w:tc>
        <w:tc>
          <w:tcPr>
            <w:tcW w:w="758" w:type="dxa"/>
          </w:tcPr>
          <w:p w14:paraId="1599CA9F" w14:textId="77777777" w:rsidR="009D19F2" w:rsidRDefault="009D19F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7FEFF0B" w14:textId="77777777" w:rsidR="009D19F2" w:rsidRDefault="009D19F2" w:rsidP="0090320C">
            <w:r>
              <w:rPr>
                <w:sz w:val="16"/>
                <w:szCs w:val="16"/>
              </w:rPr>
              <w:t>R4-2412479</w:t>
            </w:r>
          </w:p>
        </w:tc>
        <w:tc>
          <w:tcPr>
            <w:tcW w:w="1597" w:type="dxa"/>
          </w:tcPr>
          <w:p w14:paraId="1C8B1533" w14:textId="77777777" w:rsidR="009D19F2" w:rsidRDefault="009D19F2" w:rsidP="0090320C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1EB914F4" w14:textId="77777777" w:rsidR="009D19F2" w:rsidRDefault="009D19F2" w:rsidP="0090320C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D659CCC" w14:textId="77777777" w:rsidR="009D19F2" w:rsidRDefault="009D19F2" w:rsidP="0090320C">
            <w:r>
              <w:rPr>
                <w:sz w:val="16"/>
                <w:szCs w:val="16"/>
              </w:rPr>
              <w:t>3.2, 3.3</w:t>
            </w:r>
          </w:p>
        </w:tc>
        <w:tc>
          <w:tcPr>
            <w:tcW w:w="998" w:type="dxa"/>
          </w:tcPr>
          <w:p w14:paraId="7E3D14DF" w14:textId="77777777" w:rsidR="009D19F2" w:rsidRDefault="009D19F2" w:rsidP="0090320C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9D19F2" w14:paraId="37531A8A" w14:textId="77777777" w:rsidTr="0090320C">
        <w:tc>
          <w:tcPr>
            <w:tcW w:w="879" w:type="dxa"/>
          </w:tcPr>
          <w:p w14:paraId="0280CC3B" w14:textId="77777777" w:rsidR="009D19F2" w:rsidRDefault="009D19F2" w:rsidP="0090320C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22792E8" w14:textId="77777777" w:rsidR="009D19F2" w:rsidRDefault="009D19F2" w:rsidP="0090320C">
            <w:r>
              <w:rPr>
                <w:sz w:val="16"/>
                <w:szCs w:val="16"/>
              </w:rPr>
              <w:t>0660</w:t>
            </w:r>
          </w:p>
        </w:tc>
        <w:tc>
          <w:tcPr>
            <w:tcW w:w="517" w:type="dxa"/>
          </w:tcPr>
          <w:p w14:paraId="633B8CD9" w14:textId="77777777" w:rsidR="009D19F2" w:rsidRDefault="009D19F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974502" w14:textId="77777777" w:rsidR="009D19F2" w:rsidRDefault="009D19F2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3F5850" w14:textId="77777777" w:rsidR="009D19F2" w:rsidRDefault="009D19F2" w:rsidP="0090320C">
            <w:r>
              <w:rPr>
                <w:sz w:val="16"/>
                <w:szCs w:val="16"/>
              </w:rPr>
              <w:t>(NR_newRAT-Core) Fixing notes numbering in Table 5.2-1</w:t>
            </w:r>
          </w:p>
        </w:tc>
        <w:tc>
          <w:tcPr>
            <w:tcW w:w="517" w:type="dxa"/>
          </w:tcPr>
          <w:p w14:paraId="752BAED4" w14:textId="77777777" w:rsidR="009D19F2" w:rsidRDefault="009D19F2" w:rsidP="0090320C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27DEFCF1" w14:textId="77777777" w:rsidR="009D19F2" w:rsidRDefault="009D19F2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309A8231" w14:textId="77777777" w:rsidR="009D19F2" w:rsidRDefault="009D19F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2816712" w14:textId="77777777" w:rsidR="009D19F2" w:rsidRDefault="009D19F2" w:rsidP="0090320C">
            <w:r>
              <w:rPr>
                <w:sz w:val="16"/>
                <w:szCs w:val="16"/>
              </w:rPr>
              <w:t>R4-2413252</w:t>
            </w:r>
          </w:p>
        </w:tc>
        <w:tc>
          <w:tcPr>
            <w:tcW w:w="1597" w:type="dxa"/>
          </w:tcPr>
          <w:p w14:paraId="295BEC24" w14:textId="77777777" w:rsidR="009D19F2" w:rsidRDefault="009D19F2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67EE94F" w14:textId="77777777" w:rsidR="009D19F2" w:rsidRDefault="009D19F2" w:rsidP="0090320C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DC95970" w14:textId="77777777" w:rsidR="009D19F2" w:rsidRDefault="009D19F2" w:rsidP="0090320C">
            <w:r>
              <w:rPr>
                <w:sz w:val="16"/>
                <w:szCs w:val="16"/>
              </w:rPr>
              <w:t>5.2</w:t>
            </w:r>
          </w:p>
        </w:tc>
        <w:tc>
          <w:tcPr>
            <w:tcW w:w="998" w:type="dxa"/>
          </w:tcPr>
          <w:p w14:paraId="0078DA15" w14:textId="77777777" w:rsidR="009D19F2" w:rsidRDefault="009D19F2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D19F2" w14:paraId="63EE97C4" w14:textId="77777777" w:rsidTr="0090320C">
        <w:tc>
          <w:tcPr>
            <w:tcW w:w="879" w:type="dxa"/>
          </w:tcPr>
          <w:p w14:paraId="0A2E01D8" w14:textId="77777777" w:rsidR="009D19F2" w:rsidRDefault="009D19F2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2097504" w14:textId="77777777" w:rsidR="009D19F2" w:rsidRDefault="009D19F2" w:rsidP="0090320C">
            <w:r>
              <w:rPr>
                <w:sz w:val="16"/>
                <w:szCs w:val="16"/>
              </w:rPr>
              <w:t>4798</w:t>
            </w:r>
          </w:p>
        </w:tc>
        <w:tc>
          <w:tcPr>
            <w:tcW w:w="517" w:type="dxa"/>
          </w:tcPr>
          <w:p w14:paraId="5FDAE11C" w14:textId="77777777" w:rsidR="009D19F2" w:rsidRDefault="009D19F2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FAD406" w14:textId="77777777" w:rsidR="009D19F2" w:rsidRDefault="009D19F2" w:rsidP="0090320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3A4D6C0" w14:textId="77777777" w:rsidR="009D19F2" w:rsidRDefault="009D19F2" w:rsidP="0090320C">
            <w:r>
              <w:rPr>
                <w:sz w:val="16"/>
                <w:szCs w:val="16"/>
              </w:rPr>
              <w:t>(NR_newRAT-Core) Corrections on measurement restriction for RLM, BFD and CBD R15</w:t>
            </w:r>
          </w:p>
        </w:tc>
        <w:tc>
          <w:tcPr>
            <w:tcW w:w="517" w:type="dxa"/>
          </w:tcPr>
          <w:p w14:paraId="55CF653B" w14:textId="77777777" w:rsidR="009D19F2" w:rsidRDefault="009D19F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6B6E57" w14:textId="77777777" w:rsidR="009D19F2" w:rsidRDefault="009D19F2" w:rsidP="0090320C">
            <w:r>
              <w:rPr>
                <w:sz w:val="16"/>
                <w:szCs w:val="16"/>
              </w:rPr>
              <w:t>15.26.0</w:t>
            </w:r>
          </w:p>
        </w:tc>
        <w:tc>
          <w:tcPr>
            <w:tcW w:w="758" w:type="dxa"/>
          </w:tcPr>
          <w:p w14:paraId="0474B449" w14:textId="77777777" w:rsidR="009D19F2" w:rsidRDefault="009D19F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C34FC3C" w14:textId="77777777" w:rsidR="009D19F2" w:rsidRDefault="009D19F2" w:rsidP="0090320C">
            <w:r>
              <w:rPr>
                <w:sz w:val="16"/>
                <w:szCs w:val="16"/>
              </w:rPr>
              <w:t>R4-2413913</w:t>
            </w:r>
          </w:p>
        </w:tc>
        <w:tc>
          <w:tcPr>
            <w:tcW w:w="1597" w:type="dxa"/>
          </w:tcPr>
          <w:p w14:paraId="67BD479C" w14:textId="77777777" w:rsidR="009D19F2" w:rsidRDefault="009D19F2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3712641" w14:textId="77777777" w:rsidR="009D19F2" w:rsidRDefault="009D19F2" w:rsidP="0090320C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6D56BC0" w14:textId="77777777" w:rsidR="009D19F2" w:rsidRDefault="009D19F2" w:rsidP="0090320C">
            <w:r>
              <w:rPr>
                <w:sz w:val="16"/>
                <w:szCs w:val="16"/>
              </w:rPr>
              <w:t>8.1.2.3, 8.5.2.3, 8.5.5.3</w:t>
            </w:r>
          </w:p>
        </w:tc>
        <w:tc>
          <w:tcPr>
            <w:tcW w:w="998" w:type="dxa"/>
          </w:tcPr>
          <w:p w14:paraId="449359F3" w14:textId="77777777" w:rsidR="009D19F2" w:rsidRDefault="009D19F2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9D19F2" w14:paraId="60DAB77F" w14:textId="77777777" w:rsidTr="0090320C">
        <w:tc>
          <w:tcPr>
            <w:tcW w:w="879" w:type="dxa"/>
          </w:tcPr>
          <w:p w14:paraId="534127E6" w14:textId="77777777" w:rsidR="009D19F2" w:rsidRDefault="009D19F2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5A47967" w14:textId="77777777" w:rsidR="009D19F2" w:rsidRDefault="009D19F2" w:rsidP="0090320C">
            <w:r>
              <w:rPr>
                <w:sz w:val="16"/>
                <w:szCs w:val="16"/>
              </w:rPr>
              <w:t>4800</w:t>
            </w:r>
          </w:p>
        </w:tc>
        <w:tc>
          <w:tcPr>
            <w:tcW w:w="517" w:type="dxa"/>
          </w:tcPr>
          <w:p w14:paraId="11D2058A" w14:textId="77777777" w:rsidR="009D19F2" w:rsidRDefault="009D19F2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2B3D8C" w14:textId="77777777" w:rsidR="009D19F2" w:rsidRDefault="009D19F2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E50977" w14:textId="77777777" w:rsidR="009D19F2" w:rsidRDefault="009D19F2" w:rsidP="0090320C">
            <w:r>
              <w:rPr>
                <w:sz w:val="16"/>
                <w:szCs w:val="16"/>
              </w:rPr>
              <w:t>(NR_newRAT-Core) Corrections on measurement restriction for RLM, BFD and CBD R17</w:t>
            </w:r>
          </w:p>
        </w:tc>
        <w:tc>
          <w:tcPr>
            <w:tcW w:w="517" w:type="dxa"/>
          </w:tcPr>
          <w:p w14:paraId="17A8D966" w14:textId="77777777" w:rsidR="009D19F2" w:rsidRDefault="009D19F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A8D640" w14:textId="77777777" w:rsidR="009D19F2" w:rsidRDefault="009D19F2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3F3037EE" w14:textId="77777777" w:rsidR="009D19F2" w:rsidRDefault="009D19F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7DE87C5" w14:textId="77777777" w:rsidR="009D19F2" w:rsidRDefault="009D19F2" w:rsidP="0090320C">
            <w:r>
              <w:rPr>
                <w:sz w:val="16"/>
                <w:szCs w:val="16"/>
              </w:rPr>
              <w:t>R4-2413914</w:t>
            </w:r>
          </w:p>
        </w:tc>
        <w:tc>
          <w:tcPr>
            <w:tcW w:w="1597" w:type="dxa"/>
          </w:tcPr>
          <w:p w14:paraId="6F0B5007" w14:textId="77777777" w:rsidR="009D19F2" w:rsidRDefault="009D19F2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00A16FA" w14:textId="77777777" w:rsidR="009D19F2" w:rsidRDefault="009D19F2" w:rsidP="0090320C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E20472B" w14:textId="77777777" w:rsidR="009D19F2" w:rsidRDefault="009D19F2" w:rsidP="0090320C">
            <w:r>
              <w:rPr>
                <w:sz w:val="16"/>
                <w:szCs w:val="16"/>
              </w:rPr>
              <w:t>8.1.2.3, 8.5.2.3, 8.5.5.3</w:t>
            </w:r>
          </w:p>
        </w:tc>
        <w:tc>
          <w:tcPr>
            <w:tcW w:w="998" w:type="dxa"/>
          </w:tcPr>
          <w:p w14:paraId="775707FF" w14:textId="77777777" w:rsidR="009D19F2" w:rsidRDefault="009D19F2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9D19F2" w14:paraId="7DC1E0B0" w14:textId="77777777" w:rsidTr="0090320C">
        <w:tc>
          <w:tcPr>
            <w:tcW w:w="879" w:type="dxa"/>
          </w:tcPr>
          <w:p w14:paraId="41BE78B3" w14:textId="77777777" w:rsidR="009D19F2" w:rsidRDefault="009D19F2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32944A4" w14:textId="77777777" w:rsidR="009D19F2" w:rsidRDefault="009D19F2" w:rsidP="0090320C">
            <w:r>
              <w:rPr>
                <w:sz w:val="16"/>
                <w:szCs w:val="16"/>
              </w:rPr>
              <w:t>4898</w:t>
            </w:r>
          </w:p>
        </w:tc>
        <w:tc>
          <w:tcPr>
            <w:tcW w:w="517" w:type="dxa"/>
          </w:tcPr>
          <w:p w14:paraId="213B2AB6" w14:textId="77777777" w:rsidR="009D19F2" w:rsidRDefault="009D19F2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E24781" w14:textId="77777777" w:rsidR="009D19F2" w:rsidRDefault="009D19F2" w:rsidP="0090320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4DE1355" w14:textId="77777777" w:rsidR="009D19F2" w:rsidRDefault="009D19F2" w:rsidP="0090320C">
            <w:r>
              <w:rPr>
                <w:sz w:val="16"/>
                <w:szCs w:val="16"/>
              </w:rPr>
              <w:t>(NR_newRAT-Core) CR on SCell activation in FR2_R15</w:t>
            </w:r>
          </w:p>
        </w:tc>
        <w:tc>
          <w:tcPr>
            <w:tcW w:w="517" w:type="dxa"/>
          </w:tcPr>
          <w:p w14:paraId="569853E8" w14:textId="77777777" w:rsidR="009D19F2" w:rsidRDefault="009D19F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D7D5AE" w14:textId="77777777" w:rsidR="009D19F2" w:rsidRDefault="009D19F2" w:rsidP="0090320C">
            <w:r>
              <w:rPr>
                <w:sz w:val="16"/>
                <w:szCs w:val="16"/>
              </w:rPr>
              <w:t>15.26.0</w:t>
            </w:r>
          </w:p>
        </w:tc>
        <w:tc>
          <w:tcPr>
            <w:tcW w:w="758" w:type="dxa"/>
          </w:tcPr>
          <w:p w14:paraId="6F2D4B5A" w14:textId="77777777" w:rsidR="009D19F2" w:rsidRDefault="009D19F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7B09F0D" w14:textId="77777777" w:rsidR="009D19F2" w:rsidRDefault="009D19F2" w:rsidP="0090320C">
            <w:r>
              <w:rPr>
                <w:sz w:val="16"/>
                <w:szCs w:val="16"/>
              </w:rPr>
              <w:t>R4-2413893</w:t>
            </w:r>
          </w:p>
        </w:tc>
        <w:tc>
          <w:tcPr>
            <w:tcW w:w="1597" w:type="dxa"/>
          </w:tcPr>
          <w:p w14:paraId="0DD28A2C" w14:textId="77777777" w:rsidR="009D19F2" w:rsidRDefault="009D19F2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10B624B" w14:textId="77777777" w:rsidR="009D19F2" w:rsidRDefault="009D19F2" w:rsidP="0090320C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CC6CCD0" w14:textId="77777777" w:rsidR="009D19F2" w:rsidRDefault="009D19F2" w:rsidP="0090320C">
            <w:r>
              <w:rPr>
                <w:sz w:val="16"/>
                <w:szCs w:val="16"/>
              </w:rPr>
              <w:t>8.3.2</w:t>
            </w:r>
          </w:p>
        </w:tc>
        <w:tc>
          <w:tcPr>
            <w:tcW w:w="998" w:type="dxa"/>
          </w:tcPr>
          <w:p w14:paraId="41ABFAD0" w14:textId="77777777" w:rsidR="009D19F2" w:rsidRDefault="009D19F2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9D19F2" w14:paraId="36792F7D" w14:textId="77777777" w:rsidTr="0090320C">
        <w:tc>
          <w:tcPr>
            <w:tcW w:w="879" w:type="dxa"/>
          </w:tcPr>
          <w:p w14:paraId="11D5CC0E" w14:textId="77777777" w:rsidR="009D19F2" w:rsidRDefault="009D19F2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2020256" w14:textId="77777777" w:rsidR="009D19F2" w:rsidRDefault="009D19F2" w:rsidP="0090320C">
            <w:r>
              <w:rPr>
                <w:sz w:val="16"/>
                <w:szCs w:val="16"/>
              </w:rPr>
              <w:t>4903</w:t>
            </w:r>
          </w:p>
        </w:tc>
        <w:tc>
          <w:tcPr>
            <w:tcW w:w="517" w:type="dxa"/>
          </w:tcPr>
          <w:p w14:paraId="3220817F" w14:textId="77777777" w:rsidR="009D19F2" w:rsidRDefault="009D19F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14C054" w14:textId="77777777" w:rsidR="009D19F2" w:rsidRDefault="009D19F2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B230C2A" w14:textId="77777777" w:rsidR="009D19F2" w:rsidRDefault="009D19F2" w:rsidP="0090320C">
            <w:r>
              <w:rPr>
                <w:sz w:val="16"/>
                <w:szCs w:val="16"/>
              </w:rPr>
              <w:t>(NR_newRAT-Core) CR on SCell activation in FR2_R16</w:t>
            </w:r>
          </w:p>
        </w:tc>
        <w:tc>
          <w:tcPr>
            <w:tcW w:w="517" w:type="dxa"/>
          </w:tcPr>
          <w:p w14:paraId="1A968333" w14:textId="77777777" w:rsidR="009D19F2" w:rsidRDefault="009D19F2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B33EA23" w14:textId="77777777" w:rsidR="009D19F2" w:rsidRDefault="009D19F2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31A9F371" w14:textId="77777777" w:rsidR="009D19F2" w:rsidRDefault="009D19F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FED0EC4" w14:textId="77777777" w:rsidR="009D19F2" w:rsidRDefault="009D19F2" w:rsidP="0090320C">
            <w:r>
              <w:rPr>
                <w:sz w:val="16"/>
                <w:szCs w:val="16"/>
              </w:rPr>
              <w:t>R4-2413093</w:t>
            </w:r>
          </w:p>
        </w:tc>
        <w:tc>
          <w:tcPr>
            <w:tcW w:w="1597" w:type="dxa"/>
          </w:tcPr>
          <w:p w14:paraId="245C5171" w14:textId="77777777" w:rsidR="009D19F2" w:rsidRDefault="009D19F2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4AD2689" w14:textId="77777777" w:rsidR="009D19F2" w:rsidRDefault="009D19F2" w:rsidP="0090320C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1ABF804" w14:textId="77777777" w:rsidR="009D19F2" w:rsidRDefault="009D19F2" w:rsidP="0090320C">
            <w:r>
              <w:rPr>
                <w:sz w:val="16"/>
                <w:szCs w:val="16"/>
              </w:rPr>
              <w:t>8.3.2</w:t>
            </w:r>
          </w:p>
        </w:tc>
        <w:tc>
          <w:tcPr>
            <w:tcW w:w="998" w:type="dxa"/>
          </w:tcPr>
          <w:p w14:paraId="3D56654E" w14:textId="77777777" w:rsidR="009D19F2" w:rsidRDefault="009D19F2" w:rsidP="0090320C">
            <w:r>
              <w:rPr>
                <w:sz w:val="16"/>
                <w:szCs w:val="16"/>
              </w:rPr>
              <w:t xml:space="preserve">TS/TR ... CR ... ; TS 38.533;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9D19F2" w14:paraId="4F0356E0" w14:textId="77777777" w:rsidTr="0090320C">
        <w:tc>
          <w:tcPr>
            <w:tcW w:w="879" w:type="dxa"/>
          </w:tcPr>
          <w:p w14:paraId="621FAA32" w14:textId="77777777" w:rsidR="009D19F2" w:rsidRDefault="009D19F2" w:rsidP="009032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3D12D8E" w14:textId="77777777" w:rsidR="009D19F2" w:rsidRDefault="009D19F2" w:rsidP="0090320C">
            <w:r>
              <w:rPr>
                <w:sz w:val="16"/>
                <w:szCs w:val="16"/>
              </w:rPr>
              <w:t>4904</w:t>
            </w:r>
          </w:p>
        </w:tc>
        <w:tc>
          <w:tcPr>
            <w:tcW w:w="517" w:type="dxa"/>
          </w:tcPr>
          <w:p w14:paraId="3ACDA848" w14:textId="77777777" w:rsidR="009D19F2" w:rsidRDefault="009D19F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BDAA32" w14:textId="77777777" w:rsidR="009D19F2" w:rsidRDefault="009D19F2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372A69" w14:textId="77777777" w:rsidR="009D19F2" w:rsidRDefault="009D19F2" w:rsidP="0090320C">
            <w:r>
              <w:rPr>
                <w:sz w:val="16"/>
                <w:szCs w:val="16"/>
              </w:rPr>
              <w:t>(NR_newRAT-Core) CR on SCell activation in FR2_R17</w:t>
            </w:r>
          </w:p>
        </w:tc>
        <w:tc>
          <w:tcPr>
            <w:tcW w:w="517" w:type="dxa"/>
          </w:tcPr>
          <w:p w14:paraId="5862EDDD" w14:textId="77777777" w:rsidR="009D19F2" w:rsidRDefault="009D19F2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64C0A74" w14:textId="77777777" w:rsidR="009D19F2" w:rsidRDefault="009D19F2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0E39F5CF" w14:textId="77777777" w:rsidR="009D19F2" w:rsidRDefault="009D19F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097CEBA" w14:textId="77777777" w:rsidR="009D19F2" w:rsidRDefault="009D19F2" w:rsidP="0090320C">
            <w:r>
              <w:rPr>
                <w:sz w:val="16"/>
                <w:szCs w:val="16"/>
              </w:rPr>
              <w:t>R4-2413094</w:t>
            </w:r>
          </w:p>
        </w:tc>
        <w:tc>
          <w:tcPr>
            <w:tcW w:w="1597" w:type="dxa"/>
          </w:tcPr>
          <w:p w14:paraId="3AE2AF2E" w14:textId="77777777" w:rsidR="009D19F2" w:rsidRDefault="009D19F2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56749FC" w14:textId="77777777" w:rsidR="009D19F2" w:rsidRDefault="009D19F2" w:rsidP="0090320C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68E0CF6" w14:textId="77777777" w:rsidR="009D19F2" w:rsidRDefault="009D19F2" w:rsidP="0090320C">
            <w:r>
              <w:rPr>
                <w:sz w:val="16"/>
                <w:szCs w:val="16"/>
              </w:rPr>
              <w:t>8.3.2</w:t>
            </w:r>
          </w:p>
        </w:tc>
        <w:tc>
          <w:tcPr>
            <w:tcW w:w="998" w:type="dxa"/>
          </w:tcPr>
          <w:p w14:paraId="1293E6A1" w14:textId="77777777" w:rsidR="009D19F2" w:rsidRDefault="009D19F2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9D19F2" w14:paraId="67753E3C" w14:textId="77777777" w:rsidTr="0090320C">
        <w:tc>
          <w:tcPr>
            <w:tcW w:w="879" w:type="dxa"/>
          </w:tcPr>
          <w:p w14:paraId="4E28A58B" w14:textId="77777777" w:rsidR="009D19F2" w:rsidRDefault="009D19F2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8639AFE" w14:textId="77777777" w:rsidR="009D19F2" w:rsidRDefault="009D19F2" w:rsidP="0090320C">
            <w:r>
              <w:rPr>
                <w:sz w:val="16"/>
                <w:szCs w:val="16"/>
              </w:rPr>
              <w:t>4905</w:t>
            </w:r>
          </w:p>
        </w:tc>
        <w:tc>
          <w:tcPr>
            <w:tcW w:w="517" w:type="dxa"/>
          </w:tcPr>
          <w:p w14:paraId="703DBF6A" w14:textId="77777777" w:rsidR="009D19F2" w:rsidRDefault="009D19F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E527BE" w14:textId="77777777" w:rsidR="009D19F2" w:rsidRDefault="009D19F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325C97" w14:textId="77777777" w:rsidR="009D19F2" w:rsidRDefault="009D19F2" w:rsidP="0090320C">
            <w:r>
              <w:rPr>
                <w:sz w:val="16"/>
                <w:szCs w:val="16"/>
              </w:rPr>
              <w:t>(NR_newRAT-Core) CR on SCell activation in FR2_R18</w:t>
            </w:r>
          </w:p>
        </w:tc>
        <w:tc>
          <w:tcPr>
            <w:tcW w:w="517" w:type="dxa"/>
          </w:tcPr>
          <w:p w14:paraId="34171261" w14:textId="77777777" w:rsidR="009D19F2" w:rsidRDefault="009D19F2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428E116" w14:textId="77777777" w:rsidR="009D19F2" w:rsidRDefault="009D19F2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F4FFEA1" w14:textId="77777777" w:rsidR="009D19F2" w:rsidRDefault="009D19F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AE84739" w14:textId="77777777" w:rsidR="009D19F2" w:rsidRDefault="009D19F2" w:rsidP="0090320C">
            <w:r>
              <w:rPr>
                <w:sz w:val="16"/>
                <w:szCs w:val="16"/>
              </w:rPr>
              <w:t>R4-2413095</w:t>
            </w:r>
          </w:p>
        </w:tc>
        <w:tc>
          <w:tcPr>
            <w:tcW w:w="1597" w:type="dxa"/>
          </w:tcPr>
          <w:p w14:paraId="5C011C4A" w14:textId="77777777" w:rsidR="009D19F2" w:rsidRDefault="009D19F2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1A720C5" w14:textId="77777777" w:rsidR="009D19F2" w:rsidRDefault="009D19F2" w:rsidP="0090320C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3A0EFE4" w14:textId="77777777" w:rsidR="009D19F2" w:rsidRDefault="009D19F2" w:rsidP="0090320C">
            <w:r>
              <w:rPr>
                <w:sz w:val="16"/>
                <w:szCs w:val="16"/>
              </w:rPr>
              <w:t>8.3.2</w:t>
            </w:r>
          </w:p>
        </w:tc>
        <w:tc>
          <w:tcPr>
            <w:tcW w:w="998" w:type="dxa"/>
          </w:tcPr>
          <w:p w14:paraId="0020053A" w14:textId="77777777" w:rsidR="009D19F2" w:rsidRDefault="009D19F2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</w:tbl>
    <w:p w14:paraId="2387850F" w14:textId="77777777" w:rsidR="005E14E4" w:rsidRDefault="005E14E4" w:rsidP="005E14E4"/>
    <w:p w14:paraId="008B1BEE" w14:textId="255E0C7E" w:rsidR="005E14E4" w:rsidRDefault="005E14E4" w:rsidP="005E14E4">
      <w:pPr>
        <w:pStyle w:val="Heading2"/>
        <w:rPr>
          <w:rFonts w:cs="Arial"/>
          <w:noProof/>
        </w:rPr>
      </w:pPr>
      <w:r w:rsidRPr="005E14E4">
        <w:rPr>
          <w:noProof/>
        </w:rPr>
        <w:t>RP-24217</w:t>
      </w:r>
      <w:r>
        <w:rPr>
          <w:noProof/>
        </w:rPr>
        <w:t>5</w:t>
      </w:r>
    </w:p>
    <w:p w14:paraId="73BB1C73" w14:textId="2CA3F7F5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>RAN4 CRs to Maintenance for Closed WIs/SIs for REL-18 and earlier - Batch 2</w:t>
      </w:r>
      <w:r>
        <w:rPr>
          <w:rFonts w:ascii="Arial" w:hAnsi="Arial" w:cs="Arial"/>
          <w:b/>
          <w:bCs/>
        </w:rPr>
        <w:t>7</w:t>
      </w:r>
    </w:p>
    <w:p w14:paraId="6C3F614F" w14:textId="77777777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170EA" w:rsidRPr="004E535C" w14:paraId="1560B179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B1E18B8" w14:textId="77777777" w:rsidR="00C170EA" w:rsidRPr="00BF1EB6" w:rsidRDefault="00C170E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A72E0D" w14:textId="77777777" w:rsidR="00C170EA" w:rsidRPr="00BF1EB6" w:rsidRDefault="00C170E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9E6F15" w14:textId="77777777" w:rsidR="00C170EA" w:rsidRPr="00BF1EB6" w:rsidRDefault="00C170E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18419B" w14:textId="77777777" w:rsidR="00C170EA" w:rsidRPr="00BF1EB6" w:rsidRDefault="00C170E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699D45D" w14:textId="77777777" w:rsidR="00C170EA" w:rsidRPr="00BF1EB6" w:rsidRDefault="00C170E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674D3C4" w14:textId="77777777" w:rsidR="00C170EA" w:rsidRPr="00BF1EB6" w:rsidRDefault="00C170E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ECFA32" w14:textId="77777777" w:rsidR="00C170EA" w:rsidRPr="00BF1EB6" w:rsidRDefault="00C170E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0470A88" w14:textId="77777777" w:rsidR="00C170EA" w:rsidRPr="00BF1EB6" w:rsidRDefault="00C170E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06BF05B" w14:textId="77777777" w:rsidR="00C170EA" w:rsidRPr="00BF1EB6" w:rsidRDefault="00C170E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7F08A94" w14:textId="77777777" w:rsidR="00C170EA" w:rsidRPr="00BF1EB6" w:rsidRDefault="00C170E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2014076" w14:textId="77777777" w:rsidR="00C170EA" w:rsidRPr="00BF1EB6" w:rsidRDefault="00C170E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512A989" w14:textId="77777777" w:rsidR="00C170EA" w:rsidRPr="00BF1EB6" w:rsidRDefault="00C170E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7FECF3A" w14:textId="77777777" w:rsidR="00C170EA" w:rsidRPr="00BF1EB6" w:rsidRDefault="00C170E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170EA" w14:paraId="03028A1F" w14:textId="77777777" w:rsidTr="0090320C">
        <w:tc>
          <w:tcPr>
            <w:tcW w:w="879" w:type="dxa"/>
          </w:tcPr>
          <w:p w14:paraId="39853AC9" w14:textId="77777777" w:rsidR="00C170EA" w:rsidRDefault="00C170E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72D03F7" w14:textId="77777777" w:rsidR="00C170EA" w:rsidRDefault="00C170EA" w:rsidP="0090320C">
            <w:r>
              <w:rPr>
                <w:sz w:val="16"/>
                <w:szCs w:val="16"/>
              </w:rPr>
              <w:t>4625</w:t>
            </w:r>
          </w:p>
        </w:tc>
        <w:tc>
          <w:tcPr>
            <w:tcW w:w="517" w:type="dxa"/>
          </w:tcPr>
          <w:p w14:paraId="24FDF77E" w14:textId="77777777" w:rsidR="00C170EA" w:rsidRDefault="00C170E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0C71AB" w14:textId="77777777" w:rsidR="00C170EA" w:rsidRDefault="00C170EA" w:rsidP="0090320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E717F3D" w14:textId="77777777" w:rsidR="00C170EA" w:rsidRDefault="00C170EA" w:rsidP="0090320C">
            <w:r>
              <w:rPr>
                <w:sz w:val="16"/>
                <w:szCs w:val="16"/>
              </w:rPr>
              <w:t>(NR_newRAT-Perf) CR to A.6.7.1.2.2 config 3 duplex mode</w:t>
            </w:r>
          </w:p>
        </w:tc>
        <w:tc>
          <w:tcPr>
            <w:tcW w:w="517" w:type="dxa"/>
          </w:tcPr>
          <w:p w14:paraId="632B4A5C" w14:textId="77777777" w:rsidR="00C170EA" w:rsidRDefault="00C170E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D0875D" w14:textId="77777777" w:rsidR="00C170EA" w:rsidRDefault="00C170EA" w:rsidP="0090320C">
            <w:r>
              <w:rPr>
                <w:sz w:val="16"/>
                <w:szCs w:val="16"/>
              </w:rPr>
              <w:t>15.26.0</w:t>
            </w:r>
          </w:p>
        </w:tc>
        <w:tc>
          <w:tcPr>
            <w:tcW w:w="758" w:type="dxa"/>
          </w:tcPr>
          <w:p w14:paraId="70E5A963" w14:textId="77777777" w:rsidR="00C170EA" w:rsidRDefault="00C170E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5A03A6B" w14:textId="77777777" w:rsidR="00C170EA" w:rsidRDefault="00C170EA" w:rsidP="0090320C">
            <w:r>
              <w:rPr>
                <w:sz w:val="16"/>
                <w:szCs w:val="16"/>
              </w:rPr>
              <w:t>R4-2411270</w:t>
            </w:r>
          </w:p>
        </w:tc>
        <w:tc>
          <w:tcPr>
            <w:tcW w:w="1597" w:type="dxa"/>
          </w:tcPr>
          <w:p w14:paraId="5EEDF3A9" w14:textId="77777777" w:rsidR="00C170EA" w:rsidRDefault="00C170EA" w:rsidP="0090320C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69A97D99" w14:textId="77777777" w:rsidR="00C170EA" w:rsidRDefault="00C170EA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644434E" w14:textId="77777777" w:rsidR="00C170EA" w:rsidRDefault="00C170EA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D6D051" w14:textId="77777777" w:rsidR="00C170EA" w:rsidRDefault="00C170EA" w:rsidP="0090320C">
            <w:pPr>
              <w:rPr>
                <w:sz w:val="16"/>
                <w:szCs w:val="16"/>
              </w:rPr>
            </w:pPr>
          </w:p>
        </w:tc>
      </w:tr>
      <w:tr w:rsidR="00C170EA" w14:paraId="05689C23" w14:textId="77777777" w:rsidTr="0090320C">
        <w:tc>
          <w:tcPr>
            <w:tcW w:w="879" w:type="dxa"/>
          </w:tcPr>
          <w:p w14:paraId="137980CF" w14:textId="77777777" w:rsidR="00C170EA" w:rsidRDefault="00C170E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74F4BDC" w14:textId="77777777" w:rsidR="00C170EA" w:rsidRDefault="00C170EA" w:rsidP="0090320C">
            <w:r>
              <w:rPr>
                <w:sz w:val="16"/>
                <w:szCs w:val="16"/>
              </w:rPr>
              <w:t>4626</w:t>
            </w:r>
          </w:p>
        </w:tc>
        <w:tc>
          <w:tcPr>
            <w:tcW w:w="517" w:type="dxa"/>
          </w:tcPr>
          <w:p w14:paraId="781E0C69" w14:textId="77777777" w:rsidR="00C170EA" w:rsidRDefault="00C170E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CF2203" w14:textId="77777777" w:rsidR="00C170EA" w:rsidRDefault="00C170EA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C58AF53" w14:textId="77777777" w:rsidR="00C170EA" w:rsidRDefault="00C170EA" w:rsidP="0090320C">
            <w:r>
              <w:rPr>
                <w:sz w:val="16"/>
                <w:szCs w:val="16"/>
              </w:rPr>
              <w:t>(NR_newRAT-Perf)   CR to A.6.7.1.2.2 config 3 duplex mode</w:t>
            </w:r>
          </w:p>
        </w:tc>
        <w:tc>
          <w:tcPr>
            <w:tcW w:w="517" w:type="dxa"/>
          </w:tcPr>
          <w:p w14:paraId="614ABBA6" w14:textId="77777777" w:rsidR="00C170EA" w:rsidRDefault="00C170E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B0DA780" w14:textId="77777777" w:rsidR="00C170EA" w:rsidRDefault="00C170EA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25DF84F6" w14:textId="77777777" w:rsidR="00C170EA" w:rsidRDefault="00C170E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AFC9255" w14:textId="77777777" w:rsidR="00C170EA" w:rsidRDefault="00C170EA" w:rsidP="0090320C">
            <w:r>
              <w:rPr>
                <w:sz w:val="16"/>
                <w:szCs w:val="16"/>
              </w:rPr>
              <w:t>R4-2411271</w:t>
            </w:r>
          </w:p>
        </w:tc>
        <w:tc>
          <w:tcPr>
            <w:tcW w:w="1597" w:type="dxa"/>
          </w:tcPr>
          <w:p w14:paraId="16868CDD" w14:textId="77777777" w:rsidR="00C170EA" w:rsidRDefault="00C170EA" w:rsidP="0090320C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42D6C6C9" w14:textId="77777777" w:rsidR="00C170EA" w:rsidRDefault="00C170EA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494F851" w14:textId="77777777" w:rsidR="00C170EA" w:rsidRDefault="00C170EA" w:rsidP="0090320C">
            <w:r>
              <w:rPr>
                <w:sz w:val="16"/>
                <w:szCs w:val="16"/>
              </w:rPr>
              <w:t>A.6.7.1.2.2Isolated impact analysis:No change to UE requirements, changes test parameters only.</w:t>
            </w:r>
          </w:p>
        </w:tc>
        <w:tc>
          <w:tcPr>
            <w:tcW w:w="998" w:type="dxa"/>
          </w:tcPr>
          <w:p w14:paraId="22071977" w14:textId="77777777" w:rsidR="00C170EA" w:rsidRDefault="00C170EA" w:rsidP="0090320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C170EA" w14:paraId="52518A09" w14:textId="77777777" w:rsidTr="0090320C">
        <w:tc>
          <w:tcPr>
            <w:tcW w:w="879" w:type="dxa"/>
          </w:tcPr>
          <w:p w14:paraId="193A9D25" w14:textId="77777777" w:rsidR="00C170EA" w:rsidRDefault="00C170E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8AB5148" w14:textId="77777777" w:rsidR="00C170EA" w:rsidRDefault="00C170EA" w:rsidP="0090320C">
            <w:r>
              <w:rPr>
                <w:sz w:val="16"/>
                <w:szCs w:val="16"/>
              </w:rPr>
              <w:t>4627</w:t>
            </w:r>
          </w:p>
        </w:tc>
        <w:tc>
          <w:tcPr>
            <w:tcW w:w="517" w:type="dxa"/>
          </w:tcPr>
          <w:p w14:paraId="5F5A23E0" w14:textId="77777777" w:rsidR="00C170EA" w:rsidRDefault="00C170E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1F37CC" w14:textId="77777777" w:rsidR="00C170EA" w:rsidRDefault="00C170EA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AC4468" w14:textId="77777777" w:rsidR="00C170EA" w:rsidRDefault="00C170EA" w:rsidP="0090320C">
            <w:r>
              <w:rPr>
                <w:sz w:val="16"/>
                <w:szCs w:val="16"/>
              </w:rPr>
              <w:t>(NR_newRAT-Perf) CR to A.6.7.1.2.2 config 3 duplex mode</w:t>
            </w:r>
          </w:p>
        </w:tc>
        <w:tc>
          <w:tcPr>
            <w:tcW w:w="517" w:type="dxa"/>
          </w:tcPr>
          <w:p w14:paraId="33C92592" w14:textId="77777777" w:rsidR="00C170EA" w:rsidRDefault="00C170E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B31912" w14:textId="77777777" w:rsidR="00C170EA" w:rsidRDefault="00C170EA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5FD5A8DF" w14:textId="77777777" w:rsidR="00C170EA" w:rsidRDefault="00C170E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2BC4AFB" w14:textId="77777777" w:rsidR="00C170EA" w:rsidRDefault="00C170EA" w:rsidP="0090320C">
            <w:r>
              <w:rPr>
                <w:sz w:val="16"/>
                <w:szCs w:val="16"/>
              </w:rPr>
              <w:t>R4-2411272</w:t>
            </w:r>
          </w:p>
        </w:tc>
        <w:tc>
          <w:tcPr>
            <w:tcW w:w="1597" w:type="dxa"/>
          </w:tcPr>
          <w:p w14:paraId="2C953C1A" w14:textId="77777777" w:rsidR="00C170EA" w:rsidRDefault="00C170EA" w:rsidP="0090320C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742F7EC5" w14:textId="77777777" w:rsidR="00C170EA" w:rsidRDefault="00C170EA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D1F36CA" w14:textId="77777777" w:rsidR="00C170EA" w:rsidRDefault="00C170EA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85BA87" w14:textId="77777777" w:rsidR="00C170EA" w:rsidRDefault="00C170EA" w:rsidP="0090320C">
            <w:pPr>
              <w:rPr>
                <w:sz w:val="16"/>
                <w:szCs w:val="16"/>
              </w:rPr>
            </w:pPr>
          </w:p>
        </w:tc>
      </w:tr>
      <w:tr w:rsidR="00C170EA" w14:paraId="3C353B10" w14:textId="77777777" w:rsidTr="0090320C">
        <w:tc>
          <w:tcPr>
            <w:tcW w:w="879" w:type="dxa"/>
          </w:tcPr>
          <w:p w14:paraId="1D294F91" w14:textId="77777777" w:rsidR="00C170EA" w:rsidRDefault="00C170E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4DE2E6A" w14:textId="77777777" w:rsidR="00C170EA" w:rsidRDefault="00C170EA" w:rsidP="0090320C">
            <w:r>
              <w:rPr>
                <w:sz w:val="16"/>
                <w:szCs w:val="16"/>
              </w:rPr>
              <w:t>4628</w:t>
            </w:r>
          </w:p>
        </w:tc>
        <w:tc>
          <w:tcPr>
            <w:tcW w:w="517" w:type="dxa"/>
          </w:tcPr>
          <w:p w14:paraId="6AA76FF2" w14:textId="77777777" w:rsidR="00C170EA" w:rsidRDefault="00C170E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7E9625" w14:textId="77777777" w:rsidR="00C170EA" w:rsidRDefault="00C170E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52CD40" w14:textId="77777777" w:rsidR="00C170EA" w:rsidRDefault="00C170EA" w:rsidP="0090320C">
            <w:r>
              <w:rPr>
                <w:sz w:val="16"/>
                <w:szCs w:val="16"/>
              </w:rPr>
              <w:t>(NR_newRAT-Perf) CR to A.6.7.1.2.2 config 3 duplex mode</w:t>
            </w:r>
          </w:p>
        </w:tc>
        <w:tc>
          <w:tcPr>
            <w:tcW w:w="517" w:type="dxa"/>
          </w:tcPr>
          <w:p w14:paraId="3E98F8DA" w14:textId="77777777" w:rsidR="00C170EA" w:rsidRDefault="00C170E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D8F8C8E" w14:textId="77777777" w:rsidR="00C170EA" w:rsidRDefault="00C170E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70FD064" w14:textId="77777777" w:rsidR="00C170EA" w:rsidRDefault="00C170E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4BA7DFF" w14:textId="77777777" w:rsidR="00C170EA" w:rsidRDefault="00C170EA" w:rsidP="0090320C">
            <w:r>
              <w:rPr>
                <w:sz w:val="16"/>
                <w:szCs w:val="16"/>
              </w:rPr>
              <w:t>R4-2411273</w:t>
            </w:r>
          </w:p>
        </w:tc>
        <w:tc>
          <w:tcPr>
            <w:tcW w:w="1597" w:type="dxa"/>
          </w:tcPr>
          <w:p w14:paraId="5180682B" w14:textId="77777777" w:rsidR="00C170EA" w:rsidRDefault="00C170EA" w:rsidP="0090320C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46290CDE" w14:textId="77777777" w:rsidR="00C170EA" w:rsidRDefault="00C170EA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FDF72EC" w14:textId="77777777" w:rsidR="00C170EA" w:rsidRDefault="00C170EA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488C25" w14:textId="77777777" w:rsidR="00C170EA" w:rsidRDefault="00C170EA" w:rsidP="0090320C">
            <w:pPr>
              <w:rPr>
                <w:sz w:val="16"/>
                <w:szCs w:val="16"/>
              </w:rPr>
            </w:pPr>
          </w:p>
        </w:tc>
      </w:tr>
      <w:tr w:rsidR="00C170EA" w14:paraId="26160551" w14:textId="77777777" w:rsidTr="0090320C">
        <w:tc>
          <w:tcPr>
            <w:tcW w:w="879" w:type="dxa"/>
          </w:tcPr>
          <w:p w14:paraId="6127A38F" w14:textId="77777777" w:rsidR="00C170EA" w:rsidRDefault="00C170E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8BAA17B" w14:textId="77777777" w:rsidR="00C170EA" w:rsidRDefault="00C170EA" w:rsidP="0090320C">
            <w:r>
              <w:rPr>
                <w:sz w:val="16"/>
                <w:szCs w:val="16"/>
              </w:rPr>
              <w:t>4693</w:t>
            </w:r>
          </w:p>
        </w:tc>
        <w:tc>
          <w:tcPr>
            <w:tcW w:w="517" w:type="dxa"/>
          </w:tcPr>
          <w:p w14:paraId="3AD1C12D" w14:textId="77777777" w:rsidR="00C170EA" w:rsidRDefault="00C170E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ECBEDB" w14:textId="77777777" w:rsidR="00C170EA" w:rsidRDefault="00C170EA" w:rsidP="0090320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462936D" w14:textId="77777777" w:rsidR="00C170EA" w:rsidRDefault="00C170EA" w:rsidP="0090320C">
            <w:r>
              <w:rPr>
                <w:sz w:val="16"/>
                <w:szCs w:val="16"/>
              </w:rPr>
              <w:t>(NR_newRAT-Perf) CR to TS 38.133: Corrections to RRM FR2 test cases (Rel 15)</w:t>
            </w:r>
          </w:p>
        </w:tc>
        <w:tc>
          <w:tcPr>
            <w:tcW w:w="517" w:type="dxa"/>
          </w:tcPr>
          <w:p w14:paraId="34BE9B75" w14:textId="77777777" w:rsidR="00C170EA" w:rsidRDefault="00C170E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5EAFB3" w14:textId="77777777" w:rsidR="00C170EA" w:rsidRDefault="00C170EA" w:rsidP="0090320C">
            <w:r>
              <w:rPr>
                <w:sz w:val="16"/>
                <w:szCs w:val="16"/>
              </w:rPr>
              <w:t>15.26.0</w:t>
            </w:r>
          </w:p>
        </w:tc>
        <w:tc>
          <w:tcPr>
            <w:tcW w:w="758" w:type="dxa"/>
          </w:tcPr>
          <w:p w14:paraId="3E87117C" w14:textId="77777777" w:rsidR="00C170EA" w:rsidRDefault="00C170E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EB6A95F" w14:textId="77777777" w:rsidR="00C170EA" w:rsidRDefault="00C170EA" w:rsidP="0090320C">
            <w:r>
              <w:rPr>
                <w:sz w:val="16"/>
                <w:szCs w:val="16"/>
              </w:rPr>
              <w:t>R4-2411574</w:t>
            </w:r>
          </w:p>
        </w:tc>
        <w:tc>
          <w:tcPr>
            <w:tcW w:w="1597" w:type="dxa"/>
          </w:tcPr>
          <w:p w14:paraId="208C8DDC" w14:textId="77777777" w:rsidR="00C170EA" w:rsidRDefault="00C170EA" w:rsidP="0090320C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B2AFD6C" w14:textId="77777777" w:rsidR="00C170EA" w:rsidRDefault="00C170EA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B490388" w14:textId="77777777" w:rsidR="00C170EA" w:rsidRDefault="00C170EA" w:rsidP="0090320C">
            <w:r>
              <w:rPr>
                <w:sz w:val="16"/>
                <w:szCs w:val="16"/>
              </w:rPr>
              <w:t>A.5, A.7</w:t>
            </w:r>
          </w:p>
        </w:tc>
        <w:tc>
          <w:tcPr>
            <w:tcW w:w="998" w:type="dxa"/>
          </w:tcPr>
          <w:p w14:paraId="4B195671" w14:textId="77777777" w:rsidR="00C170EA" w:rsidRDefault="00C170EA" w:rsidP="0090320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C170EA" w14:paraId="53421C04" w14:textId="77777777" w:rsidTr="0090320C">
        <w:tc>
          <w:tcPr>
            <w:tcW w:w="879" w:type="dxa"/>
          </w:tcPr>
          <w:p w14:paraId="35D6CD37" w14:textId="77777777" w:rsidR="00C170EA" w:rsidRDefault="00C170EA" w:rsidP="009032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C8B9A30" w14:textId="77777777" w:rsidR="00C170EA" w:rsidRDefault="00C170EA" w:rsidP="0090320C">
            <w:r>
              <w:rPr>
                <w:sz w:val="16"/>
                <w:szCs w:val="16"/>
              </w:rPr>
              <w:t>4694</w:t>
            </w:r>
          </w:p>
        </w:tc>
        <w:tc>
          <w:tcPr>
            <w:tcW w:w="517" w:type="dxa"/>
          </w:tcPr>
          <w:p w14:paraId="62A6E9CB" w14:textId="77777777" w:rsidR="00C170EA" w:rsidRDefault="00C170E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640017" w14:textId="77777777" w:rsidR="00C170EA" w:rsidRDefault="00C170EA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F64490C" w14:textId="77777777" w:rsidR="00C170EA" w:rsidRDefault="00C170EA" w:rsidP="0090320C">
            <w:r>
              <w:rPr>
                <w:sz w:val="16"/>
                <w:szCs w:val="16"/>
              </w:rPr>
              <w:t>(NR_newRAT-Perf) CR to TS 38.133: Corrections to RRM FR2 test cases (Rel 16)</w:t>
            </w:r>
          </w:p>
        </w:tc>
        <w:tc>
          <w:tcPr>
            <w:tcW w:w="517" w:type="dxa"/>
          </w:tcPr>
          <w:p w14:paraId="75533144" w14:textId="77777777" w:rsidR="00C170EA" w:rsidRDefault="00C170E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95EABA" w14:textId="77777777" w:rsidR="00C170EA" w:rsidRDefault="00C170EA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795AA022" w14:textId="77777777" w:rsidR="00C170EA" w:rsidRDefault="00C170E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4BE2BE5" w14:textId="77777777" w:rsidR="00C170EA" w:rsidRDefault="00C170EA" w:rsidP="0090320C">
            <w:r>
              <w:rPr>
                <w:sz w:val="16"/>
                <w:szCs w:val="16"/>
              </w:rPr>
              <w:t>R4-2411575</w:t>
            </w:r>
          </w:p>
        </w:tc>
        <w:tc>
          <w:tcPr>
            <w:tcW w:w="1597" w:type="dxa"/>
          </w:tcPr>
          <w:p w14:paraId="2EA6A744" w14:textId="77777777" w:rsidR="00C170EA" w:rsidRDefault="00C170EA" w:rsidP="0090320C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A6BA296" w14:textId="77777777" w:rsidR="00C170EA" w:rsidRDefault="00C170EA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E4927E4" w14:textId="77777777" w:rsidR="00C170EA" w:rsidRDefault="00C170EA" w:rsidP="0090320C">
            <w:r>
              <w:rPr>
                <w:sz w:val="16"/>
                <w:szCs w:val="16"/>
              </w:rPr>
              <w:t>A.5, A.7</w:t>
            </w:r>
          </w:p>
        </w:tc>
        <w:tc>
          <w:tcPr>
            <w:tcW w:w="998" w:type="dxa"/>
          </w:tcPr>
          <w:p w14:paraId="778C0FAB" w14:textId="77777777" w:rsidR="00C170EA" w:rsidRDefault="00C170EA" w:rsidP="0090320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C170EA" w14:paraId="2B351947" w14:textId="77777777" w:rsidTr="0090320C">
        <w:tc>
          <w:tcPr>
            <w:tcW w:w="879" w:type="dxa"/>
          </w:tcPr>
          <w:p w14:paraId="2A3999E6" w14:textId="77777777" w:rsidR="00C170EA" w:rsidRDefault="00C170E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ED1DB3A" w14:textId="77777777" w:rsidR="00C170EA" w:rsidRDefault="00C170EA" w:rsidP="0090320C">
            <w:r>
              <w:rPr>
                <w:sz w:val="16"/>
                <w:szCs w:val="16"/>
              </w:rPr>
              <w:t>4695</w:t>
            </w:r>
          </w:p>
        </w:tc>
        <w:tc>
          <w:tcPr>
            <w:tcW w:w="517" w:type="dxa"/>
          </w:tcPr>
          <w:p w14:paraId="53D435A2" w14:textId="77777777" w:rsidR="00C170EA" w:rsidRDefault="00C170E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1A618B" w14:textId="77777777" w:rsidR="00C170EA" w:rsidRDefault="00C170EA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1CD53C" w14:textId="77777777" w:rsidR="00C170EA" w:rsidRDefault="00C170EA" w:rsidP="0090320C">
            <w:r>
              <w:rPr>
                <w:sz w:val="16"/>
                <w:szCs w:val="16"/>
              </w:rPr>
              <w:t>(NR_newRAT-Perf) CR to TS 38.133: Corrections to RRM FR2 test cases (Rel 17)</w:t>
            </w:r>
          </w:p>
        </w:tc>
        <w:tc>
          <w:tcPr>
            <w:tcW w:w="517" w:type="dxa"/>
          </w:tcPr>
          <w:p w14:paraId="272D1A11" w14:textId="77777777" w:rsidR="00C170EA" w:rsidRDefault="00C170E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4DCBA8" w14:textId="77777777" w:rsidR="00C170EA" w:rsidRDefault="00C170EA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2B8AAF78" w14:textId="77777777" w:rsidR="00C170EA" w:rsidRDefault="00C170E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27A545B" w14:textId="77777777" w:rsidR="00C170EA" w:rsidRDefault="00C170EA" w:rsidP="0090320C">
            <w:r>
              <w:rPr>
                <w:sz w:val="16"/>
                <w:szCs w:val="16"/>
              </w:rPr>
              <w:t>R4-2411576</w:t>
            </w:r>
          </w:p>
        </w:tc>
        <w:tc>
          <w:tcPr>
            <w:tcW w:w="1597" w:type="dxa"/>
          </w:tcPr>
          <w:p w14:paraId="2A02DEA8" w14:textId="77777777" w:rsidR="00C170EA" w:rsidRDefault="00C170EA" w:rsidP="0090320C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B24A455" w14:textId="77777777" w:rsidR="00C170EA" w:rsidRDefault="00C170EA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7C11E6E" w14:textId="77777777" w:rsidR="00C170EA" w:rsidRDefault="00C170EA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B93BBA" w14:textId="77777777" w:rsidR="00C170EA" w:rsidRDefault="00C170EA" w:rsidP="0090320C">
            <w:pPr>
              <w:rPr>
                <w:sz w:val="16"/>
                <w:szCs w:val="16"/>
              </w:rPr>
            </w:pPr>
          </w:p>
        </w:tc>
      </w:tr>
      <w:tr w:rsidR="00C170EA" w14:paraId="0D39D45C" w14:textId="77777777" w:rsidTr="0090320C">
        <w:tc>
          <w:tcPr>
            <w:tcW w:w="879" w:type="dxa"/>
          </w:tcPr>
          <w:p w14:paraId="2F176FF1" w14:textId="77777777" w:rsidR="00C170EA" w:rsidRDefault="00C170E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12E3E67" w14:textId="77777777" w:rsidR="00C170EA" w:rsidRDefault="00C170EA" w:rsidP="0090320C">
            <w:r>
              <w:rPr>
                <w:sz w:val="16"/>
                <w:szCs w:val="16"/>
              </w:rPr>
              <w:t>4696</w:t>
            </w:r>
          </w:p>
        </w:tc>
        <w:tc>
          <w:tcPr>
            <w:tcW w:w="517" w:type="dxa"/>
          </w:tcPr>
          <w:p w14:paraId="561CC4B1" w14:textId="77777777" w:rsidR="00C170EA" w:rsidRDefault="00C170E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B29AE3" w14:textId="77777777" w:rsidR="00C170EA" w:rsidRDefault="00C170E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ECAF1C" w14:textId="77777777" w:rsidR="00C170EA" w:rsidRDefault="00C170EA" w:rsidP="0090320C">
            <w:r>
              <w:rPr>
                <w:sz w:val="16"/>
                <w:szCs w:val="16"/>
              </w:rPr>
              <w:t>(NR_newRAT-Perf) CR to TS 38.133: Corrections to RRM FR2 test cases (Rel 18)</w:t>
            </w:r>
          </w:p>
        </w:tc>
        <w:tc>
          <w:tcPr>
            <w:tcW w:w="517" w:type="dxa"/>
          </w:tcPr>
          <w:p w14:paraId="2106AB4D" w14:textId="77777777" w:rsidR="00C170EA" w:rsidRDefault="00C170E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7E6728E" w14:textId="77777777" w:rsidR="00C170EA" w:rsidRDefault="00C170E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EC5734B" w14:textId="77777777" w:rsidR="00C170EA" w:rsidRDefault="00C170E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7E50FE9" w14:textId="77777777" w:rsidR="00C170EA" w:rsidRDefault="00C170EA" w:rsidP="0090320C">
            <w:r>
              <w:rPr>
                <w:sz w:val="16"/>
                <w:szCs w:val="16"/>
              </w:rPr>
              <w:t>R4-2411577</w:t>
            </w:r>
          </w:p>
        </w:tc>
        <w:tc>
          <w:tcPr>
            <w:tcW w:w="1597" w:type="dxa"/>
          </w:tcPr>
          <w:p w14:paraId="29A04DAA" w14:textId="77777777" w:rsidR="00C170EA" w:rsidRDefault="00C170EA" w:rsidP="0090320C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5D03B84" w14:textId="77777777" w:rsidR="00C170EA" w:rsidRDefault="00C170EA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087F8BE" w14:textId="77777777" w:rsidR="00C170EA" w:rsidRDefault="00C170EA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5E56EF" w14:textId="77777777" w:rsidR="00C170EA" w:rsidRDefault="00C170EA" w:rsidP="0090320C">
            <w:pPr>
              <w:rPr>
                <w:sz w:val="16"/>
                <w:szCs w:val="16"/>
              </w:rPr>
            </w:pPr>
          </w:p>
        </w:tc>
      </w:tr>
      <w:tr w:rsidR="00C170EA" w14:paraId="4D4CEF36" w14:textId="77777777" w:rsidTr="0090320C">
        <w:tc>
          <w:tcPr>
            <w:tcW w:w="879" w:type="dxa"/>
          </w:tcPr>
          <w:p w14:paraId="7E949679" w14:textId="77777777" w:rsidR="00C170EA" w:rsidRDefault="00C170E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55DA3FC" w14:textId="77777777" w:rsidR="00C170EA" w:rsidRDefault="00C170EA" w:rsidP="0090320C">
            <w:r>
              <w:rPr>
                <w:sz w:val="16"/>
                <w:szCs w:val="16"/>
              </w:rPr>
              <w:t>4697</w:t>
            </w:r>
          </w:p>
        </w:tc>
        <w:tc>
          <w:tcPr>
            <w:tcW w:w="517" w:type="dxa"/>
          </w:tcPr>
          <w:p w14:paraId="1468B020" w14:textId="77777777" w:rsidR="00C170EA" w:rsidRDefault="00C170E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396A3C" w14:textId="77777777" w:rsidR="00C170EA" w:rsidRDefault="00C170EA" w:rsidP="0090320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8AD3286" w14:textId="77777777" w:rsidR="00C170EA" w:rsidRDefault="00C170EA" w:rsidP="0090320C">
            <w:r>
              <w:rPr>
                <w:sz w:val="16"/>
                <w:szCs w:val="16"/>
              </w:rPr>
              <w:t>(NR_newRAT-Perf) CR to TS 38.133: Corrections to RRM FR2 conditions for PC1 (Rel 15)</w:t>
            </w:r>
          </w:p>
        </w:tc>
        <w:tc>
          <w:tcPr>
            <w:tcW w:w="517" w:type="dxa"/>
          </w:tcPr>
          <w:p w14:paraId="17781766" w14:textId="77777777" w:rsidR="00C170EA" w:rsidRDefault="00C170E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2659ED" w14:textId="77777777" w:rsidR="00C170EA" w:rsidRDefault="00C170EA" w:rsidP="0090320C">
            <w:r>
              <w:rPr>
                <w:sz w:val="16"/>
                <w:szCs w:val="16"/>
              </w:rPr>
              <w:t>15.26.0</w:t>
            </w:r>
          </w:p>
        </w:tc>
        <w:tc>
          <w:tcPr>
            <w:tcW w:w="758" w:type="dxa"/>
          </w:tcPr>
          <w:p w14:paraId="5B54C9F0" w14:textId="77777777" w:rsidR="00C170EA" w:rsidRDefault="00C170E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ED3EB4E" w14:textId="77777777" w:rsidR="00C170EA" w:rsidRDefault="00C170EA" w:rsidP="0090320C">
            <w:r>
              <w:rPr>
                <w:sz w:val="16"/>
                <w:szCs w:val="16"/>
              </w:rPr>
              <w:t>R4-2411578</w:t>
            </w:r>
          </w:p>
        </w:tc>
        <w:tc>
          <w:tcPr>
            <w:tcW w:w="1597" w:type="dxa"/>
          </w:tcPr>
          <w:p w14:paraId="02F6F77E" w14:textId="77777777" w:rsidR="00C170EA" w:rsidRDefault="00C170EA" w:rsidP="0090320C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7813C51" w14:textId="77777777" w:rsidR="00C170EA" w:rsidRDefault="00C170EA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3F3DB54" w14:textId="77777777" w:rsidR="00C170EA" w:rsidRDefault="00C170EA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31DF37" w14:textId="77777777" w:rsidR="00C170EA" w:rsidRDefault="00C170EA" w:rsidP="0090320C">
            <w:pPr>
              <w:rPr>
                <w:sz w:val="16"/>
                <w:szCs w:val="16"/>
              </w:rPr>
            </w:pPr>
          </w:p>
        </w:tc>
      </w:tr>
      <w:tr w:rsidR="00C170EA" w14:paraId="5165355B" w14:textId="77777777" w:rsidTr="0090320C">
        <w:tc>
          <w:tcPr>
            <w:tcW w:w="879" w:type="dxa"/>
          </w:tcPr>
          <w:p w14:paraId="1B81C73B" w14:textId="77777777" w:rsidR="00C170EA" w:rsidRDefault="00C170E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CC4E964" w14:textId="77777777" w:rsidR="00C170EA" w:rsidRDefault="00C170EA" w:rsidP="0090320C">
            <w:r>
              <w:rPr>
                <w:sz w:val="16"/>
                <w:szCs w:val="16"/>
              </w:rPr>
              <w:t>4698</w:t>
            </w:r>
          </w:p>
        </w:tc>
        <w:tc>
          <w:tcPr>
            <w:tcW w:w="517" w:type="dxa"/>
          </w:tcPr>
          <w:p w14:paraId="093A7BB2" w14:textId="77777777" w:rsidR="00C170EA" w:rsidRDefault="00C170E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A81164" w14:textId="77777777" w:rsidR="00C170EA" w:rsidRDefault="00C170EA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1AFE5E0" w14:textId="77777777" w:rsidR="00C170EA" w:rsidRDefault="00C170EA" w:rsidP="0090320C">
            <w:r>
              <w:rPr>
                <w:sz w:val="16"/>
                <w:szCs w:val="16"/>
              </w:rPr>
              <w:t>(NR_newRAT-Perf) CR to TS 38.133: Corrections to RRM FR2 conditions for PC1 (Rel 16)</w:t>
            </w:r>
          </w:p>
        </w:tc>
        <w:tc>
          <w:tcPr>
            <w:tcW w:w="517" w:type="dxa"/>
          </w:tcPr>
          <w:p w14:paraId="54126CDC" w14:textId="77777777" w:rsidR="00C170EA" w:rsidRDefault="00C170E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1E70D63" w14:textId="77777777" w:rsidR="00C170EA" w:rsidRDefault="00C170EA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77F97B29" w14:textId="77777777" w:rsidR="00C170EA" w:rsidRDefault="00C170E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8F6B8D3" w14:textId="77777777" w:rsidR="00C170EA" w:rsidRDefault="00C170EA" w:rsidP="0090320C">
            <w:r>
              <w:rPr>
                <w:sz w:val="16"/>
                <w:szCs w:val="16"/>
              </w:rPr>
              <w:t>R4-2411579</w:t>
            </w:r>
          </w:p>
        </w:tc>
        <w:tc>
          <w:tcPr>
            <w:tcW w:w="1597" w:type="dxa"/>
          </w:tcPr>
          <w:p w14:paraId="6C1D43E7" w14:textId="77777777" w:rsidR="00C170EA" w:rsidRDefault="00C170EA" w:rsidP="0090320C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9C2D92C" w14:textId="77777777" w:rsidR="00C170EA" w:rsidRDefault="00C170EA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3124853" w14:textId="77777777" w:rsidR="00C170EA" w:rsidRDefault="00C170EA" w:rsidP="0090320C">
            <w:r>
              <w:rPr>
                <w:sz w:val="16"/>
                <w:szCs w:val="16"/>
              </w:rPr>
              <w:t>Annex B.1, B.2</w:t>
            </w:r>
          </w:p>
        </w:tc>
        <w:tc>
          <w:tcPr>
            <w:tcW w:w="998" w:type="dxa"/>
          </w:tcPr>
          <w:p w14:paraId="6F6D5BBC" w14:textId="77777777" w:rsidR="00C170EA" w:rsidRDefault="00C170EA" w:rsidP="0090320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C170EA" w14:paraId="75EA539E" w14:textId="77777777" w:rsidTr="0090320C">
        <w:tc>
          <w:tcPr>
            <w:tcW w:w="879" w:type="dxa"/>
          </w:tcPr>
          <w:p w14:paraId="32BCD0C8" w14:textId="77777777" w:rsidR="00C170EA" w:rsidRDefault="00C170E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0A251A4" w14:textId="77777777" w:rsidR="00C170EA" w:rsidRDefault="00C170EA" w:rsidP="0090320C">
            <w:r>
              <w:rPr>
                <w:sz w:val="16"/>
                <w:szCs w:val="16"/>
              </w:rPr>
              <w:t>4699</w:t>
            </w:r>
          </w:p>
        </w:tc>
        <w:tc>
          <w:tcPr>
            <w:tcW w:w="517" w:type="dxa"/>
          </w:tcPr>
          <w:p w14:paraId="3E22B0E8" w14:textId="77777777" w:rsidR="00C170EA" w:rsidRDefault="00C170E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E99430" w14:textId="77777777" w:rsidR="00C170EA" w:rsidRDefault="00C170EA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E6E275" w14:textId="77777777" w:rsidR="00C170EA" w:rsidRDefault="00C170EA" w:rsidP="0090320C">
            <w:r>
              <w:rPr>
                <w:sz w:val="16"/>
                <w:szCs w:val="16"/>
              </w:rPr>
              <w:t>(NR_newRAT-Perf) CR to TS 38.133: Corrections to RRM FR2 conditions for PC1 (Rel 17)</w:t>
            </w:r>
          </w:p>
        </w:tc>
        <w:tc>
          <w:tcPr>
            <w:tcW w:w="517" w:type="dxa"/>
          </w:tcPr>
          <w:p w14:paraId="2E8A875C" w14:textId="77777777" w:rsidR="00C170EA" w:rsidRDefault="00C170E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779AA2" w14:textId="77777777" w:rsidR="00C170EA" w:rsidRDefault="00C170EA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6E73F3E4" w14:textId="77777777" w:rsidR="00C170EA" w:rsidRDefault="00C170E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160771F" w14:textId="77777777" w:rsidR="00C170EA" w:rsidRDefault="00C170EA" w:rsidP="0090320C">
            <w:r>
              <w:rPr>
                <w:sz w:val="16"/>
                <w:szCs w:val="16"/>
              </w:rPr>
              <w:t>R4-2411580</w:t>
            </w:r>
          </w:p>
        </w:tc>
        <w:tc>
          <w:tcPr>
            <w:tcW w:w="1597" w:type="dxa"/>
          </w:tcPr>
          <w:p w14:paraId="1CC6E5DD" w14:textId="77777777" w:rsidR="00C170EA" w:rsidRDefault="00C170EA" w:rsidP="0090320C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56CFDAB" w14:textId="77777777" w:rsidR="00C170EA" w:rsidRDefault="00C170EA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14C4D4F" w14:textId="77777777" w:rsidR="00C170EA" w:rsidRDefault="00C170EA" w:rsidP="0090320C">
            <w:r>
              <w:rPr>
                <w:sz w:val="16"/>
                <w:szCs w:val="16"/>
              </w:rPr>
              <w:t>Annex B.1, B.2</w:t>
            </w:r>
          </w:p>
        </w:tc>
        <w:tc>
          <w:tcPr>
            <w:tcW w:w="998" w:type="dxa"/>
          </w:tcPr>
          <w:p w14:paraId="373E8E6A" w14:textId="77777777" w:rsidR="00C170EA" w:rsidRDefault="00C170EA" w:rsidP="0090320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C170EA" w14:paraId="15E870BB" w14:textId="77777777" w:rsidTr="0090320C">
        <w:tc>
          <w:tcPr>
            <w:tcW w:w="879" w:type="dxa"/>
          </w:tcPr>
          <w:p w14:paraId="3996CFCE" w14:textId="77777777" w:rsidR="00C170EA" w:rsidRDefault="00C170E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9AEF1F7" w14:textId="77777777" w:rsidR="00C170EA" w:rsidRDefault="00C170EA" w:rsidP="0090320C">
            <w:r>
              <w:rPr>
                <w:sz w:val="16"/>
                <w:szCs w:val="16"/>
              </w:rPr>
              <w:t>4700</w:t>
            </w:r>
          </w:p>
        </w:tc>
        <w:tc>
          <w:tcPr>
            <w:tcW w:w="517" w:type="dxa"/>
          </w:tcPr>
          <w:p w14:paraId="778592A7" w14:textId="77777777" w:rsidR="00C170EA" w:rsidRDefault="00C170E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580F85" w14:textId="77777777" w:rsidR="00C170EA" w:rsidRDefault="00C170E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584F15" w14:textId="77777777" w:rsidR="00C170EA" w:rsidRDefault="00C170EA" w:rsidP="0090320C">
            <w:r>
              <w:rPr>
                <w:sz w:val="16"/>
                <w:szCs w:val="16"/>
              </w:rPr>
              <w:t>(NR_newRAT-Perf) CR to TS 38.133: Corrections to RRM FR2 conditions for PC1 (Rel 18)</w:t>
            </w:r>
          </w:p>
        </w:tc>
        <w:tc>
          <w:tcPr>
            <w:tcW w:w="517" w:type="dxa"/>
          </w:tcPr>
          <w:p w14:paraId="79DEDCCD" w14:textId="77777777" w:rsidR="00C170EA" w:rsidRDefault="00C170E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5C98E32" w14:textId="77777777" w:rsidR="00C170EA" w:rsidRDefault="00C170E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060F964" w14:textId="77777777" w:rsidR="00C170EA" w:rsidRDefault="00C170E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34C5A74" w14:textId="77777777" w:rsidR="00C170EA" w:rsidRDefault="00C170EA" w:rsidP="0090320C">
            <w:r>
              <w:rPr>
                <w:sz w:val="16"/>
                <w:szCs w:val="16"/>
              </w:rPr>
              <w:t>R4-2411581</w:t>
            </w:r>
          </w:p>
        </w:tc>
        <w:tc>
          <w:tcPr>
            <w:tcW w:w="1597" w:type="dxa"/>
          </w:tcPr>
          <w:p w14:paraId="1336E7EA" w14:textId="77777777" w:rsidR="00C170EA" w:rsidRDefault="00C170EA" w:rsidP="0090320C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C6BB255" w14:textId="77777777" w:rsidR="00C170EA" w:rsidRDefault="00C170EA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AA534CF" w14:textId="77777777" w:rsidR="00C170EA" w:rsidRDefault="00C170EA" w:rsidP="0090320C">
            <w:r>
              <w:rPr>
                <w:sz w:val="16"/>
                <w:szCs w:val="16"/>
              </w:rPr>
              <w:t>Annex B.1, B.2</w:t>
            </w:r>
          </w:p>
        </w:tc>
        <w:tc>
          <w:tcPr>
            <w:tcW w:w="998" w:type="dxa"/>
          </w:tcPr>
          <w:p w14:paraId="7EE79913" w14:textId="77777777" w:rsidR="00C170EA" w:rsidRDefault="00C170EA" w:rsidP="0090320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C170EA" w14:paraId="3CECCF48" w14:textId="77777777" w:rsidTr="0090320C">
        <w:tc>
          <w:tcPr>
            <w:tcW w:w="879" w:type="dxa"/>
          </w:tcPr>
          <w:p w14:paraId="11396F1B" w14:textId="77777777" w:rsidR="00C170EA" w:rsidRDefault="00C170E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36828FC" w14:textId="77777777" w:rsidR="00C170EA" w:rsidRDefault="00C170EA" w:rsidP="0090320C">
            <w:r>
              <w:rPr>
                <w:sz w:val="16"/>
                <w:szCs w:val="16"/>
              </w:rPr>
              <w:t>4752</w:t>
            </w:r>
          </w:p>
        </w:tc>
        <w:tc>
          <w:tcPr>
            <w:tcW w:w="517" w:type="dxa"/>
          </w:tcPr>
          <w:p w14:paraId="2DF94502" w14:textId="77777777" w:rsidR="00C170EA" w:rsidRDefault="00C170E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D92210" w14:textId="77777777" w:rsidR="00C170EA" w:rsidRDefault="00C170EA" w:rsidP="0090320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AFC8C76" w14:textId="77777777" w:rsidR="00C170EA" w:rsidRDefault="00C170EA" w:rsidP="0090320C">
            <w:r>
              <w:rPr>
                <w:sz w:val="16"/>
                <w:szCs w:val="16"/>
              </w:rPr>
              <w:t>(NR_newRAT-Perf) Correction to FR1 BFR test cases_R15</w:t>
            </w:r>
          </w:p>
        </w:tc>
        <w:tc>
          <w:tcPr>
            <w:tcW w:w="517" w:type="dxa"/>
          </w:tcPr>
          <w:p w14:paraId="45A5841A" w14:textId="77777777" w:rsidR="00C170EA" w:rsidRDefault="00C170E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C9AF63" w14:textId="77777777" w:rsidR="00C170EA" w:rsidRDefault="00C170EA" w:rsidP="0090320C">
            <w:r>
              <w:rPr>
                <w:sz w:val="16"/>
                <w:szCs w:val="16"/>
              </w:rPr>
              <w:t>15.26.0</w:t>
            </w:r>
          </w:p>
        </w:tc>
        <w:tc>
          <w:tcPr>
            <w:tcW w:w="758" w:type="dxa"/>
          </w:tcPr>
          <w:p w14:paraId="495A4FEB" w14:textId="77777777" w:rsidR="00C170EA" w:rsidRDefault="00C170E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8B8B407" w14:textId="77777777" w:rsidR="00C170EA" w:rsidRDefault="00C170EA" w:rsidP="0090320C">
            <w:r>
              <w:rPr>
                <w:sz w:val="16"/>
                <w:szCs w:val="16"/>
              </w:rPr>
              <w:t>R4-2412158</w:t>
            </w:r>
          </w:p>
        </w:tc>
        <w:tc>
          <w:tcPr>
            <w:tcW w:w="1597" w:type="dxa"/>
          </w:tcPr>
          <w:p w14:paraId="50DF3939" w14:textId="77777777" w:rsidR="00C170EA" w:rsidRDefault="00C170EA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EA320E4" w14:textId="77777777" w:rsidR="00C170EA" w:rsidRDefault="00C170EA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33194DB" w14:textId="77777777" w:rsidR="00C170EA" w:rsidRDefault="00C170EA" w:rsidP="0090320C">
            <w:r>
              <w:rPr>
                <w:sz w:val="16"/>
                <w:szCs w:val="16"/>
              </w:rPr>
              <w:t>A.4.5.5.1, A.4.5.5.2, A.4.5.5.3, A.4.5.5.4, A.6.5.5.1, A.6.5.5.2, A.6.5.5.3, A.6.5.5.4</w:t>
            </w:r>
          </w:p>
        </w:tc>
        <w:tc>
          <w:tcPr>
            <w:tcW w:w="998" w:type="dxa"/>
          </w:tcPr>
          <w:p w14:paraId="50288114" w14:textId="77777777" w:rsidR="00C170EA" w:rsidRDefault="00C170EA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C170EA" w14:paraId="5D8933FD" w14:textId="77777777" w:rsidTr="0090320C">
        <w:tc>
          <w:tcPr>
            <w:tcW w:w="879" w:type="dxa"/>
          </w:tcPr>
          <w:p w14:paraId="63D8D006" w14:textId="77777777" w:rsidR="00C170EA" w:rsidRDefault="00C170E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FB17257" w14:textId="77777777" w:rsidR="00C170EA" w:rsidRDefault="00C170EA" w:rsidP="0090320C">
            <w:r>
              <w:rPr>
                <w:sz w:val="16"/>
                <w:szCs w:val="16"/>
              </w:rPr>
              <w:t>4753</w:t>
            </w:r>
          </w:p>
        </w:tc>
        <w:tc>
          <w:tcPr>
            <w:tcW w:w="517" w:type="dxa"/>
          </w:tcPr>
          <w:p w14:paraId="257C2642" w14:textId="77777777" w:rsidR="00C170EA" w:rsidRDefault="00C170E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D483BA" w14:textId="77777777" w:rsidR="00C170EA" w:rsidRDefault="00C170EA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1CE3091" w14:textId="77777777" w:rsidR="00C170EA" w:rsidRDefault="00C170EA" w:rsidP="0090320C">
            <w:r>
              <w:rPr>
                <w:sz w:val="16"/>
                <w:szCs w:val="16"/>
              </w:rPr>
              <w:t>(NR_newRAT-Perf) Correction to FR1 BFR test cases_R16</w:t>
            </w:r>
          </w:p>
        </w:tc>
        <w:tc>
          <w:tcPr>
            <w:tcW w:w="517" w:type="dxa"/>
          </w:tcPr>
          <w:p w14:paraId="1E29F4C8" w14:textId="77777777" w:rsidR="00C170EA" w:rsidRDefault="00C170E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AA068C8" w14:textId="77777777" w:rsidR="00C170EA" w:rsidRDefault="00C170EA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06E0AF7B" w14:textId="77777777" w:rsidR="00C170EA" w:rsidRDefault="00C170E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4B8A798" w14:textId="77777777" w:rsidR="00C170EA" w:rsidRDefault="00C170EA" w:rsidP="0090320C">
            <w:r>
              <w:rPr>
                <w:sz w:val="16"/>
                <w:szCs w:val="16"/>
              </w:rPr>
              <w:t>R4-2412159</w:t>
            </w:r>
          </w:p>
        </w:tc>
        <w:tc>
          <w:tcPr>
            <w:tcW w:w="1597" w:type="dxa"/>
          </w:tcPr>
          <w:p w14:paraId="6B026EF9" w14:textId="77777777" w:rsidR="00C170EA" w:rsidRDefault="00C170EA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76830EE" w14:textId="77777777" w:rsidR="00C170EA" w:rsidRDefault="00C170EA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329F8A5" w14:textId="77777777" w:rsidR="00C170EA" w:rsidRDefault="00C170EA" w:rsidP="0090320C">
            <w:r>
              <w:rPr>
                <w:sz w:val="16"/>
                <w:szCs w:val="16"/>
              </w:rPr>
              <w:t>A.4.5.5.1, A.4.5.5.2, A.4.5.5.3, A.4.5.5.4, A.6.5.5.1, A.6.5.5.2, A.6.5.5.3, A.6.5.5.4</w:t>
            </w:r>
          </w:p>
        </w:tc>
        <w:tc>
          <w:tcPr>
            <w:tcW w:w="998" w:type="dxa"/>
          </w:tcPr>
          <w:p w14:paraId="0C34B826" w14:textId="77777777" w:rsidR="00C170EA" w:rsidRDefault="00C170EA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C170EA" w14:paraId="63382D7B" w14:textId="77777777" w:rsidTr="0090320C">
        <w:tc>
          <w:tcPr>
            <w:tcW w:w="879" w:type="dxa"/>
          </w:tcPr>
          <w:p w14:paraId="739C54DD" w14:textId="77777777" w:rsidR="00C170EA" w:rsidRDefault="00C170EA" w:rsidP="009032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F7087F6" w14:textId="77777777" w:rsidR="00C170EA" w:rsidRDefault="00C170EA" w:rsidP="0090320C">
            <w:r>
              <w:rPr>
                <w:sz w:val="16"/>
                <w:szCs w:val="16"/>
              </w:rPr>
              <w:t>4754</w:t>
            </w:r>
          </w:p>
        </w:tc>
        <w:tc>
          <w:tcPr>
            <w:tcW w:w="517" w:type="dxa"/>
          </w:tcPr>
          <w:p w14:paraId="2B1CD4F1" w14:textId="77777777" w:rsidR="00C170EA" w:rsidRDefault="00C170E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21DC99" w14:textId="77777777" w:rsidR="00C170EA" w:rsidRDefault="00C170EA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189228" w14:textId="77777777" w:rsidR="00C170EA" w:rsidRDefault="00C170EA" w:rsidP="0090320C">
            <w:r>
              <w:rPr>
                <w:sz w:val="16"/>
                <w:szCs w:val="16"/>
              </w:rPr>
              <w:t>(NR_newRAT-Perf) Correction to FR1 BFR test cases_R17</w:t>
            </w:r>
          </w:p>
        </w:tc>
        <w:tc>
          <w:tcPr>
            <w:tcW w:w="517" w:type="dxa"/>
          </w:tcPr>
          <w:p w14:paraId="6BABC153" w14:textId="77777777" w:rsidR="00C170EA" w:rsidRDefault="00C170E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7248138" w14:textId="77777777" w:rsidR="00C170EA" w:rsidRDefault="00C170EA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0E7E02C2" w14:textId="77777777" w:rsidR="00C170EA" w:rsidRDefault="00C170E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33C95E9" w14:textId="77777777" w:rsidR="00C170EA" w:rsidRDefault="00C170EA" w:rsidP="0090320C">
            <w:r>
              <w:rPr>
                <w:sz w:val="16"/>
                <w:szCs w:val="16"/>
              </w:rPr>
              <w:t>R4-2412160</w:t>
            </w:r>
          </w:p>
        </w:tc>
        <w:tc>
          <w:tcPr>
            <w:tcW w:w="1597" w:type="dxa"/>
          </w:tcPr>
          <w:p w14:paraId="164FBF6C" w14:textId="77777777" w:rsidR="00C170EA" w:rsidRDefault="00C170EA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C6F596B" w14:textId="77777777" w:rsidR="00C170EA" w:rsidRDefault="00C170EA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6C626C7" w14:textId="77777777" w:rsidR="00C170EA" w:rsidRDefault="00C170EA" w:rsidP="0090320C">
            <w:r>
              <w:rPr>
                <w:sz w:val="16"/>
                <w:szCs w:val="16"/>
              </w:rPr>
              <w:t>A.4.5.5.1, A.4.5.5.2, A.4.5.5.3, A.4.5.5.4, A.6.5.5.1, A.6.5.5.2, A.6.5.5.3, A.6.5.5.4</w:t>
            </w:r>
          </w:p>
        </w:tc>
        <w:tc>
          <w:tcPr>
            <w:tcW w:w="998" w:type="dxa"/>
          </w:tcPr>
          <w:p w14:paraId="1ACA7005" w14:textId="77777777" w:rsidR="00C170EA" w:rsidRDefault="00C170EA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C170EA" w14:paraId="1504C972" w14:textId="77777777" w:rsidTr="0090320C">
        <w:tc>
          <w:tcPr>
            <w:tcW w:w="879" w:type="dxa"/>
          </w:tcPr>
          <w:p w14:paraId="7D35B454" w14:textId="77777777" w:rsidR="00C170EA" w:rsidRDefault="00C170E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053E2E5" w14:textId="77777777" w:rsidR="00C170EA" w:rsidRDefault="00C170EA" w:rsidP="0090320C">
            <w:r>
              <w:rPr>
                <w:sz w:val="16"/>
                <w:szCs w:val="16"/>
              </w:rPr>
              <w:t>4755</w:t>
            </w:r>
          </w:p>
        </w:tc>
        <w:tc>
          <w:tcPr>
            <w:tcW w:w="517" w:type="dxa"/>
          </w:tcPr>
          <w:p w14:paraId="7D341FB6" w14:textId="77777777" w:rsidR="00C170EA" w:rsidRDefault="00C170E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B195FB" w14:textId="77777777" w:rsidR="00C170EA" w:rsidRDefault="00C170E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D3AA9A" w14:textId="77777777" w:rsidR="00C170EA" w:rsidRDefault="00C170EA" w:rsidP="0090320C">
            <w:r>
              <w:rPr>
                <w:sz w:val="16"/>
                <w:szCs w:val="16"/>
              </w:rPr>
              <w:t>(NR_newRAT-Perf) Correction to FR1 BFR test cases_R18</w:t>
            </w:r>
          </w:p>
        </w:tc>
        <w:tc>
          <w:tcPr>
            <w:tcW w:w="517" w:type="dxa"/>
          </w:tcPr>
          <w:p w14:paraId="7944CFC7" w14:textId="77777777" w:rsidR="00C170EA" w:rsidRDefault="00C170E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FE3EC78" w14:textId="77777777" w:rsidR="00C170EA" w:rsidRDefault="00C170E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5F39614" w14:textId="77777777" w:rsidR="00C170EA" w:rsidRDefault="00C170E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CD158FB" w14:textId="77777777" w:rsidR="00C170EA" w:rsidRDefault="00C170EA" w:rsidP="0090320C">
            <w:r>
              <w:rPr>
                <w:sz w:val="16"/>
                <w:szCs w:val="16"/>
              </w:rPr>
              <w:t>R4-2412161</w:t>
            </w:r>
          </w:p>
        </w:tc>
        <w:tc>
          <w:tcPr>
            <w:tcW w:w="1597" w:type="dxa"/>
          </w:tcPr>
          <w:p w14:paraId="764F553F" w14:textId="77777777" w:rsidR="00C170EA" w:rsidRDefault="00C170EA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C863757" w14:textId="77777777" w:rsidR="00C170EA" w:rsidRDefault="00C170EA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405DC59" w14:textId="77777777" w:rsidR="00C170EA" w:rsidRDefault="00C170EA" w:rsidP="0090320C">
            <w:r>
              <w:rPr>
                <w:sz w:val="16"/>
                <w:szCs w:val="16"/>
              </w:rPr>
              <w:t>A.4.5.5.1, A.4.5.5.2, A.4.5.5.3, A.4.5.5.4, A.6.5.5.1, A.6.5.5.2, A.6.5.5.3, A.6.5.5.4</w:t>
            </w:r>
          </w:p>
        </w:tc>
        <w:tc>
          <w:tcPr>
            <w:tcW w:w="998" w:type="dxa"/>
          </w:tcPr>
          <w:p w14:paraId="0FE310B6" w14:textId="77777777" w:rsidR="00C170EA" w:rsidRDefault="00C170EA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C170EA" w14:paraId="0819F6D6" w14:textId="77777777" w:rsidTr="0090320C">
        <w:tc>
          <w:tcPr>
            <w:tcW w:w="879" w:type="dxa"/>
          </w:tcPr>
          <w:p w14:paraId="73B0DE25" w14:textId="77777777" w:rsidR="00C170EA" w:rsidRDefault="00C170E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347396F" w14:textId="77777777" w:rsidR="00C170EA" w:rsidRDefault="00C170EA" w:rsidP="0090320C">
            <w:r>
              <w:rPr>
                <w:sz w:val="16"/>
                <w:szCs w:val="16"/>
              </w:rPr>
              <w:t>4757</w:t>
            </w:r>
          </w:p>
        </w:tc>
        <w:tc>
          <w:tcPr>
            <w:tcW w:w="517" w:type="dxa"/>
          </w:tcPr>
          <w:p w14:paraId="3E734B3D" w14:textId="77777777" w:rsidR="00C170EA" w:rsidRDefault="00C170E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1A3CEC" w14:textId="77777777" w:rsidR="00C170EA" w:rsidRDefault="00C170EA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1A01ACD" w14:textId="77777777" w:rsidR="00C170EA" w:rsidRDefault="00C170EA" w:rsidP="0090320C">
            <w:r>
              <w:rPr>
                <w:sz w:val="16"/>
                <w:szCs w:val="16"/>
              </w:rPr>
              <w:t>(NR_newRAT-Perf) Correction to PRACH RMCs_R16</w:t>
            </w:r>
          </w:p>
        </w:tc>
        <w:tc>
          <w:tcPr>
            <w:tcW w:w="517" w:type="dxa"/>
          </w:tcPr>
          <w:p w14:paraId="063107FD" w14:textId="77777777" w:rsidR="00C170EA" w:rsidRDefault="00C170E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0C1C66" w14:textId="77777777" w:rsidR="00C170EA" w:rsidRDefault="00C170EA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45AA4454" w14:textId="77777777" w:rsidR="00C170EA" w:rsidRDefault="00C170E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00C2B19" w14:textId="77777777" w:rsidR="00C170EA" w:rsidRDefault="00C170EA" w:rsidP="0090320C">
            <w:r>
              <w:rPr>
                <w:sz w:val="16"/>
                <w:szCs w:val="16"/>
              </w:rPr>
              <w:t>R4-2412163</w:t>
            </w:r>
          </w:p>
        </w:tc>
        <w:tc>
          <w:tcPr>
            <w:tcW w:w="1597" w:type="dxa"/>
          </w:tcPr>
          <w:p w14:paraId="5DDE3D17" w14:textId="77777777" w:rsidR="00C170EA" w:rsidRDefault="00C170EA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1DA817C" w14:textId="77777777" w:rsidR="00C170EA" w:rsidRDefault="00C170EA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6A63BA1" w14:textId="77777777" w:rsidR="00C170EA" w:rsidRDefault="00C170EA" w:rsidP="0090320C">
            <w:r>
              <w:rPr>
                <w:sz w:val="16"/>
                <w:szCs w:val="16"/>
              </w:rPr>
              <w:t>A.3.8.2, A.3.8.3</w:t>
            </w:r>
          </w:p>
        </w:tc>
        <w:tc>
          <w:tcPr>
            <w:tcW w:w="998" w:type="dxa"/>
          </w:tcPr>
          <w:p w14:paraId="524A5133" w14:textId="77777777" w:rsidR="00C170EA" w:rsidRDefault="00C170EA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C170EA" w14:paraId="02939E34" w14:textId="77777777" w:rsidTr="0090320C">
        <w:tc>
          <w:tcPr>
            <w:tcW w:w="879" w:type="dxa"/>
          </w:tcPr>
          <w:p w14:paraId="671F1308" w14:textId="77777777" w:rsidR="00C170EA" w:rsidRDefault="00C170E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E2A08F4" w14:textId="77777777" w:rsidR="00C170EA" w:rsidRDefault="00C170EA" w:rsidP="0090320C">
            <w:r>
              <w:rPr>
                <w:sz w:val="16"/>
                <w:szCs w:val="16"/>
              </w:rPr>
              <w:t>4758</w:t>
            </w:r>
          </w:p>
        </w:tc>
        <w:tc>
          <w:tcPr>
            <w:tcW w:w="517" w:type="dxa"/>
          </w:tcPr>
          <w:p w14:paraId="1DA63376" w14:textId="77777777" w:rsidR="00C170EA" w:rsidRDefault="00C170E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10FFE6" w14:textId="77777777" w:rsidR="00C170EA" w:rsidRDefault="00C170EA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35DFB8" w14:textId="77777777" w:rsidR="00C170EA" w:rsidRDefault="00C170EA" w:rsidP="0090320C">
            <w:r>
              <w:rPr>
                <w:sz w:val="16"/>
                <w:szCs w:val="16"/>
              </w:rPr>
              <w:t>(NR_newRAT-Perf) Correction to PRACH RMCs_R17</w:t>
            </w:r>
          </w:p>
        </w:tc>
        <w:tc>
          <w:tcPr>
            <w:tcW w:w="517" w:type="dxa"/>
          </w:tcPr>
          <w:p w14:paraId="44D43C0F" w14:textId="77777777" w:rsidR="00C170EA" w:rsidRDefault="00C170E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10D75B" w14:textId="77777777" w:rsidR="00C170EA" w:rsidRDefault="00C170EA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2A22889D" w14:textId="77777777" w:rsidR="00C170EA" w:rsidRDefault="00C170E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9DFBE9D" w14:textId="77777777" w:rsidR="00C170EA" w:rsidRDefault="00C170EA" w:rsidP="0090320C">
            <w:r>
              <w:rPr>
                <w:sz w:val="16"/>
                <w:szCs w:val="16"/>
              </w:rPr>
              <w:t>R4-2412164</w:t>
            </w:r>
          </w:p>
        </w:tc>
        <w:tc>
          <w:tcPr>
            <w:tcW w:w="1597" w:type="dxa"/>
          </w:tcPr>
          <w:p w14:paraId="67A03CC3" w14:textId="77777777" w:rsidR="00C170EA" w:rsidRDefault="00C170EA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947F9BB" w14:textId="77777777" w:rsidR="00C170EA" w:rsidRDefault="00C170EA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9443C33" w14:textId="77777777" w:rsidR="00C170EA" w:rsidRDefault="00C170EA" w:rsidP="0090320C">
            <w:r>
              <w:rPr>
                <w:sz w:val="16"/>
                <w:szCs w:val="16"/>
              </w:rPr>
              <w:t>A.3.8.2, A.3.8.3</w:t>
            </w:r>
          </w:p>
        </w:tc>
        <w:tc>
          <w:tcPr>
            <w:tcW w:w="998" w:type="dxa"/>
          </w:tcPr>
          <w:p w14:paraId="39C62C05" w14:textId="77777777" w:rsidR="00C170EA" w:rsidRDefault="00C170EA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C170EA" w14:paraId="44481F8B" w14:textId="77777777" w:rsidTr="0090320C">
        <w:tc>
          <w:tcPr>
            <w:tcW w:w="879" w:type="dxa"/>
          </w:tcPr>
          <w:p w14:paraId="7428D0F5" w14:textId="77777777" w:rsidR="00C170EA" w:rsidRDefault="00C170E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CE53D51" w14:textId="77777777" w:rsidR="00C170EA" w:rsidRDefault="00C170EA" w:rsidP="0090320C">
            <w:r>
              <w:rPr>
                <w:sz w:val="16"/>
                <w:szCs w:val="16"/>
              </w:rPr>
              <w:t>4759</w:t>
            </w:r>
          </w:p>
        </w:tc>
        <w:tc>
          <w:tcPr>
            <w:tcW w:w="517" w:type="dxa"/>
          </w:tcPr>
          <w:p w14:paraId="616E35FF" w14:textId="77777777" w:rsidR="00C170EA" w:rsidRDefault="00C170E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1A7537" w14:textId="77777777" w:rsidR="00C170EA" w:rsidRDefault="00C170E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0FA94D" w14:textId="77777777" w:rsidR="00C170EA" w:rsidRDefault="00C170EA" w:rsidP="0090320C">
            <w:r>
              <w:rPr>
                <w:sz w:val="16"/>
                <w:szCs w:val="16"/>
              </w:rPr>
              <w:t>(NR_newRAT-Perf) Correction to PRACH RMCs_R18</w:t>
            </w:r>
          </w:p>
        </w:tc>
        <w:tc>
          <w:tcPr>
            <w:tcW w:w="517" w:type="dxa"/>
          </w:tcPr>
          <w:p w14:paraId="39DEE583" w14:textId="77777777" w:rsidR="00C170EA" w:rsidRDefault="00C170E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71793DA" w14:textId="77777777" w:rsidR="00C170EA" w:rsidRDefault="00C170E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E8FF40E" w14:textId="77777777" w:rsidR="00C170EA" w:rsidRDefault="00C170E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392791B" w14:textId="77777777" w:rsidR="00C170EA" w:rsidRDefault="00C170EA" w:rsidP="0090320C">
            <w:r>
              <w:rPr>
                <w:sz w:val="16"/>
                <w:szCs w:val="16"/>
              </w:rPr>
              <w:t>R4-2412165</w:t>
            </w:r>
          </w:p>
        </w:tc>
        <w:tc>
          <w:tcPr>
            <w:tcW w:w="1597" w:type="dxa"/>
          </w:tcPr>
          <w:p w14:paraId="753CC73D" w14:textId="77777777" w:rsidR="00C170EA" w:rsidRDefault="00C170EA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7B46579" w14:textId="77777777" w:rsidR="00C170EA" w:rsidRDefault="00C170EA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EA5A59B" w14:textId="77777777" w:rsidR="00C170EA" w:rsidRDefault="00C170EA" w:rsidP="0090320C">
            <w:r>
              <w:rPr>
                <w:sz w:val="16"/>
                <w:szCs w:val="16"/>
              </w:rPr>
              <w:t>A.3.8.2, A.3.8.3</w:t>
            </w:r>
          </w:p>
        </w:tc>
        <w:tc>
          <w:tcPr>
            <w:tcW w:w="998" w:type="dxa"/>
          </w:tcPr>
          <w:p w14:paraId="53CEEC32" w14:textId="77777777" w:rsidR="00C170EA" w:rsidRDefault="00C170EA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</w:tbl>
    <w:p w14:paraId="568510E7" w14:textId="77777777" w:rsidR="005E14E4" w:rsidRDefault="005E14E4" w:rsidP="005E14E4"/>
    <w:p w14:paraId="15D568F9" w14:textId="211A9DD1" w:rsidR="005E14E4" w:rsidRDefault="005E14E4" w:rsidP="005E14E4">
      <w:pPr>
        <w:pStyle w:val="Heading2"/>
        <w:rPr>
          <w:rFonts w:cs="Arial"/>
          <w:noProof/>
        </w:rPr>
      </w:pPr>
      <w:r w:rsidRPr="005E14E4">
        <w:rPr>
          <w:noProof/>
        </w:rPr>
        <w:t>RP-24217</w:t>
      </w:r>
      <w:r>
        <w:rPr>
          <w:noProof/>
        </w:rPr>
        <w:t>6</w:t>
      </w:r>
    </w:p>
    <w:p w14:paraId="3728E688" w14:textId="384DAA2C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>RAN4 CRs to Maintenance for Closed WIs/SIs for REL-18 and earlier - Batch 2</w:t>
      </w:r>
      <w:r>
        <w:rPr>
          <w:rFonts w:ascii="Arial" w:hAnsi="Arial" w:cs="Arial"/>
          <w:b/>
          <w:bCs/>
        </w:rPr>
        <w:t>8</w:t>
      </w:r>
    </w:p>
    <w:p w14:paraId="3720D396" w14:textId="77777777" w:rsidR="005E14E4" w:rsidRDefault="005E14E4" w:rsidP="005E14E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42BBE" w:rsidRPr="004E535C" w14:paraId="2ED41A20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AF0934B" w14:textId="77777777" w:rsidR="00242BBE" w:rsidRPr="00BF1EB6" w:rsidRDefault="00242BB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4F9923" w14:textId="77777777" w:rsidR="00242BBE" w:rsidRPr="00BF1EB6" w:rsidRDefault="00242BB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AB294FA" w14:textId="77777777" w:rsidR="00242BBE" w:rsidRPr="00BF1EB6" w:rsidRDefault="00242BB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0A1CAD" w14:textId="77777777" w:rsidR="00242BBE" w:rsidRPr="00BF1EB6" w:rsidRDefault="00242BB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EFAFB3A" w14:textId="77777777" w:rsidR="00242BBE" w:rsidRPr="00BF1EB6" w:rsidRDefault="00242BB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84CCDD" w14:textId="77777777" w:rsidR="00242BBE" w:rsidRPr="00BF1EB6" w:rsidRDefault="00242BB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B43099" w14:textId="77777777" w:rsidR="00242BBE" w:rsidRPr="00BF1EB6" w:rsidRDefault="00242BB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DB93026" w14:textId="77777777" w:rsidR="00242BBE" w:rsidRPr="00BF1EB6" w:rsidRDefault="00242BB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4792873" w14:textId="77777777" w:rsidR="00242BBE" w:rsidRPr="00BF1EB6" w:rsidRDefault="00242BB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711AD59" w14:textId="77777777" w:rsidR="00242BBE" w:rsidRPr="00BF1EB6" w:rsidRDefault="00242BB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C342CE9" w14:textId="77777777" w:rsidR="00242BBE" w:rsidRPr="00BF1EB6" w:rsidRDefault="00242BB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8ABD0F7" w14:textId="77777777" w:rsidR="00242BBE" w:rsidRPr="00BF1EB6" w:rsidRDefault="00242BB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27C8A57" w14:textId="77777777" w:rsidR="00242BBE" w:rsidRPr="00BF1EB6" w:rsidRDefault="00242BB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42BBE" w14:paraId="4990676B" w14:textId="77777777" w:rsidTr="0090320C">
        <w:tc>
          <w:tcPr>
            <w:tcW w:w="879" w:type="dxa"/>
          </w:tcPr>
          <w:p w14:paraId="19FB1478" w14:textId="77777777" w:rsidR="00242BBE" w:rsidRDefault="00242BBE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04D0713" w14:textId="77777777" w:rsidR="00242BBE" w:rsidRDefault="00242BBE" w:rsidP="0090320C">
            <w:r>
              <w:rPr>
                <w:sz w:val="16"/>
                <w:szCs w:val="16"/>
              </w:rPr>
              <w:t>0591</w:t>
            </w:r>
          </w:p>
        </w:tc>
        <w:tc>
          <w:tcPr>
            <w:tcW w:w="517" w:type="dxa"/>
          </w:tcPr>
          <w:p w14:paraId="361548AF" w14:textId="77777777" w:rsidR="00242BBE" w:rsidRDefault="00242BBE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9220D0" w14:textId="77777777" w:rsidR="00242BBE" w:rsidRDefault="00242BB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01B118" w14:textId="77777777" w:rsidR="00242BBE" w:rsidRDefault="00242BBE" w:rsidP="0090320C">
            <w:r>
              <w:rPr>
                <w:sz w:val="16"/>
                <w:szCs w:val="16"/>
              </w:rPr>
              <w:t>(NR_newRAT-Perf) CR to Rel-18 38.101-4 Frequency domain granularity of random PMI for PMI requirements</w:t>
            </w:r>
          </w:p>
        </w:tc>
        <w:tc>
          <w:tcPr>
            <w:tcW w:w="517" w:type="dxa"/>
          </w:tcPr>
          <w:p w14:paraId="29F39DEB" w14:textId="77777777" w:rsidR="00242BBE" w:rsidRDefault="00242BBE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FDFCB1" w14:textId="77777777" w:rsidR="00242BBE" w:rsidRDefault="00242BBE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7D3CE3F" w14:textId="77777777" w:rsidR="00242BBE" w:rsidRDefault="00242BB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39C065A" w14:textId="77777777" w:rsidR="00242BBE" w:rsidRDefault="00242BBE" w:rsidP="0090320C">
            <w:r>
              <w:rPr>
                <w:sz w:val="16"/>
                <w:szCs w:val="16"/>
              </w:rPr>
              <w:t>R4-2413581</w:t>
            </w:r>
          </w:p>
        </w:tc>
        <w:tc>
          <w:tcPr>
            <w:tcW w:w="1597" w:type="dxa"/>
          </w:tcPr>
          <w:p w14:paraId="73AC95C1" w14:textId="77777777" w:rsidR="00242BBE" w:rsidRDefault="00242BBE" w:rsidP="0090320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EFA13AF" w14:textId="77777777" w:rsidR="00242BBE" w:rsidRDefault="00242BBE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AD2031C" w14:textId="77777777" w:rsidR="00242BBE" w:rsidRDefault="00242BB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CDF72F" w14:textId="77777777" w:rsidR="00242BBE" w:rsidRDefault="00242BBE" w:rsidP="0090320C">
            <w:pPr>
              <w:rPr>
                <w:sz w:val="16"/>
                <w:szCs w:val="16"/>
              </w:rPr>
            </w:pPr>
          </w:p>
        </w:tc>
      </w:tr>
      <w:tr w:rsidR="00242BBE" w14:paraId="1D3EDAD8" w14:textId="77777777" w:rsidTr="0090320C">
        <w:tc>
          <w:tcPr>
            <w:tcW w:w="879" w:type="dxa"/>
          </w:tcPr>
          <w:p w14:paraId="43DC4731" w14:textId="77777777" w:rsidR="00242BBE" w:rsidRDefault="00242BBE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4A3FC0A" w14:textId="77777777" w:rsidR="00242BBE" w:rsidRDefault="00242BBE" w:rsidP="0090320C">
            <w:r>
              <w:rPr>
                <w:sz w:val="16"/>
                <w:szCs w:val="16"/>
              </w:rPr>
              <w:t>0592</w:t>
            </w:r>
          </w:p>
        </w:tc>
        <w:tc>
          <w:tcPr>
            <w:tcW w:w="517" w:type="dxa"/>
          </w:tcPr>
          <w:p w14:paraId="5208F249" w14:textId="77777777" w:rsidR="00242BBE" w:rsidRDefault="00242BBE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43AEAA" w14:textId="77777777" w:rsidR="00242BBE" w:rsidRDefault="00242BBE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9088ED" w14:textId="77777777" w:rsidR="00242BBE" w:rsidRDefault="00242BBE" w:rsidP="0090320C">
            <w:r>
              <w:rPr>
                <w:sz w:val="16"/>
                <w:szCs w:val="16"/>
              </w:rPr>
              <w:t>(NR_newRAT-Perf) CR to Rel-17 38.101-4 Frequency domain granularity of random PMI for PMI requirements</w:t>
            </w:r>
          </w:p>
        </w:tc>
        <w:tc>
          <w:tcPr>
            <w:tcW w:w="517" w:type="dxa"/>
          </w:tcPr>
          <w:p w14:paraId="42E1A56B" w14:textId="77777777" w:rsidR="00242BBE" w:rsidRDefault="00242BBE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593D1FC" w14:textId="77777777" w:rsidR="00242BBE" w:rsidRDefault="00242BBE" w:rsidP="0090320C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72EBA1C3" w14:textId="77777777" w:rsidR="00242BBE" w:rsidRDefault="00242BB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4A9A149" w14:textId="77777777" w:rsidR="00242BBE" w:rsidRDefault="00242BBE" w:rsidP="0090320C">
            <w:r>
              <w:rPr>
                <w:sz w:val="16"/>
                <w:szCs w:val="16"/>
              </w:rPr>
              <w:t>R4-2413582</w:t>
            </w:r>
          </w:p>
        </w:tc>
        <w:tc>
          <w:tcPr>
            <w:tcW w:w="1597" w:type="dxa"/>
          </w:tcPr>
          <w:p w14:paraId="0A9D59A5" w14:textId="77777777" w:rsidR="00242BBE" w:rsidRDefault="00242BBE" w:rsidP="0090320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184C68A" w14:textId="77777777" w:rsidR="00242BBE" w:rsidRDefault="00242BBE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DC16D6D" w14:textId="77777777" w:rsidR="00242BBE" w:rsidRDefault="00242BB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8FF1E0" w14:textId="77777777" w:rsidR="00242BBE" w:rsidRDefault="00242BBE" w:rsidP="0090320C">
            <w:pPr>
              <w:rPr>
                <w:sz w:val="16"/>
                <w:szCs w:val="16"/>
              </w:rPr>
            </w:pPr>
          </w:p>
        </w:tc>
      </w:tr>
      <w:tr w:rsidR="00242BBE" w14:paraId="04D328D1" w14:textId="77777777" w:rsidTr="0090320C">
        <w:tc>
          <w:tcPr>
            <w:tcW w:w="879" w:type="dxa"/>
          </w:tcPr>
          <w:p w14:paraId="0F5E5A5A" w14:textId="77777777" w:rsidR="00242BBE" w:rsidRDefault="00242BBE" w:rsidP="0090320C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31BCE5EB" w14:textId="77777777" w:rsidR="00242BBE" w:rsidRDefault="00242BBE" w:rsidP="0090320C">
            <w:r>
              <w:rPr>
                <w:sz w:val="16"/>
                <w:szCs w:val="16"/>
              </w:rPr>
              <w:t>0593</w:t>
            </w:r>
          </w:p>
        </w:tc>
        <w:tc>
          <w:tcPr>
            <w:tcW w:w="517" w:type="dxa"/>
          </w:tcPr>
          <w:p w14:paraId="36CD3D31" w14:textId="77777777" w:rsidR="00242BBE" w:rsidRDefault="00242BBE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B14BF3" w14:textId="77777777" w:rsidR="00242BBE" w:rsidRDefault="00242BBE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EBBB098" w14:textId="77777777" w:rsidR="00242BBE" w:rsidRDefault="00242BBE" w:rsidP="0090320C">
            <w:r>
              <w:rPr>
                <w:sz w:val="16"/>
                <w:szCs w:val="16"/>
              </w:rPr>
              <w:t>(NR_newRAT-Perf) CR to Rel-16 38.101-4 Frequency domain granularity of random PMI for PMI requirements</w:t>
            </w:r>
          </w:p>
        </w:tc>
        <w:tc>
          <w:tcPr>
            <w:tcW w:w="517" w:type="dxa"/>
          </w:tcPr>
          <w:p w14:paraId="0172B939" w14:textId="77777777" w:rsidR="00242BBE" w:rsidRDefault="00242BB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3878E1" w14:textId="77777777" w:rsidR="00242BBE" w:rsidRDefault="00242BBE" w:rsidP="0090320C">
            <w:r>
              <w:rPr>
                <w:sz w:val="16"/>
                <w:szCs w:val="16"/>
              </w:rPr>
              <w:t>16.17.0</w:t>
            </w:r>
          </w:p>
        </w:tc>
        <w:tc>
          <w:tcPr>
            <w:tcW w:w="758" w:type="dxa"/>
          </w:tcPr>
          <w:p w14:paraId="768219EA" w14:textId="77777777" w:rsidR="00242BBE" w:rsidRDefault="00242BB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8292AF7" w14:textId="77777777" w:rsidR="00242BBE" w:rsidRDefault="00242BBE" w:rsidP="0090320C">
            <w:r>
              <w:rPr>
                <w:sz w:val="16"/>
                <w:szCs w:val="16"/>
              </w:rPr>
              <w:t>R4-2413583</w:t>
            </w:r>
          </w:p>
        </w:tc>
        <w:tc>
          <w:tcPr>
            <w:tcW w:w="1597" w:type="dxa"/>
          </w:tcPr>
          <w:p w14:paraId="5E623F30" w14:textId="77777777" w:rsidR="00242BBE" w:rsidRDefault="00242BBE" w:rsidP="0090320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A1EFF35" w14:textId="77777777" w:rsidR="00242BBE" w:rsidRDefault="00242BBE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2318E3E" w14:textId="77777777" w:rsidR="00242BBE" w:rsidRDefault="00242BB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2A88EA" w14:textId="77777777" w:rsidR="00242BBE" w:rsidRDefault="00242BBE" w:rsidP="0090320C">
            <w:pPr>
              <w:rPr>
                <w:sz w:val="16"/>
                <w:szCs w:val="16"/>
              </w:rPr>
            </w:pPr>
          </w:p>
        </w:tc>
      </w:tr>
      <w:tr w:rsidR="00242BBE" w14:paraId="00F69130" w14:textId="77777777" w:rsidTr="0090320C">
        <w:tc>
          <w:tcPr>
            <w:tcW w:w="879" w:type="dxa"/>
          </w:tcPr>
          <w:p w14:paraId="33D1890F" w14:textId="77777777" w:rsidR="00242BBE" w:rsidRDefault="00242BBE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883C198" w14:textId="77777777" w:rsidR="00242BBE" w:rsidRDefault="00242BBE" w:rsidP="0090320C">
            <w:r>
              <w:rPr>
                <w:sz w:val="16"/>
                <w:szCs w:val="16"/>
              </w:rPr>
              <w:t>0594</w:t>
            </w:r>
          </w:p>
        </w:tc>
        <w:tc>
          <w:tcPr>
            <w:tcW w:w="517" w:type="dxa"/>
          </w:tcPr>
          <w:p w14:paraId="41A6A016" w14:textId="77777777" w:rsidR="00242BBE" w:rsidRDefault="00242BBE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584ADA" w14:textId="77777777" w:rsidR="00242BBE" w:rsidRDefault="00242BBE" w:rsidP="0090320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63C6563" w14:textId="77777777" w:rsidR="00242BBE" w:rsidRDefault="00242BBE" w:rsidP="0090320C">
            <w:r>
              <w:rPr>
                <w:sz w:val="16"/>
                <w:szCs w:val="16"/>
              </w:rPr>
              <w:t>(NR_newRAT-Perf) CR to Rel-15 38.101-4 Frequency domain granularity of random PMI for PMI requirements</w:t>
            </w:r>
          </w:p>
        </w:tc>
        <w:tc>
          <w:tcPr>
            <w:tcW w:w="517" w:type="dxa"/>
          </w:tcPr>
          <w:p w14:paraId="160A58CA" w14:textId="77777777" w:rsidR="00242BBE" w:rsidRDefault="00242BB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FCFE59" w14:textId="77777777" w:rsidR="00242BBE" w:rsidRDefault="00242BBE" w:rsidP="0090320C">
            <w:r>
              <w:rPr>
                <w:sz w:val="16"/>
                <w:szCs w:val="16"/>
              </w:rPr>
              <w:t>15.22.0</w:t>
            </w:r>
          </w:p>
        </w:tc>
        <w:tc>
          <w:tcPr>
            <w:tcW w:w="758" w:type="dxa"/>
          </w:tcPr>
          <w:p w14:paraId="75B66250" w14:textId="77777777" w:rsidR="00242BBE" w:rsidRDefault="00242BB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0E689ED" w14:textId="77777777" w:rsidR="00242BBE" w:rsidRDefault="00242BBE" w:rsidP="0090320C">
            <w:r>
              <w:rPr>
                <w:sz w:val="16"/>
                <w:szCs w:val="16"/>
              </w:rPr>
              <w:t>R4-2413584</w:t>
            </w:r>
          </w:p>
        </w:tc>
        <w:tc>
          <w:tcPr>
            <w:tcW w:w="1597" w:type="dxa"/>
          </w:tcPr>
          <w:p w14:paraId="57463478" w14:textId="77777777" w:rsidR="00242BBE" w:rsidRDefault="00242BBE" w:rsidP="0090320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B57C4AC" w14:textId="77777777" w:rsidR="00242BBE" w:rsidRDefault="00242BBE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120D599" w14:textId="77777777" w:rsidR="00242BBE" w:rsidRDefault="00242BB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AF23A0" w14:textId="77777777" w:rsidR="00242BBE" w:rsidRDefault="00242BBE" w:rsidP="0090320C">
            <w:pPr>
              <w:rPr>
                <w:sz w:val="16"/>
                <w:szCs w:val="16"/>
              </w:rPr>
            </w:pPr>
          </w:p>
        </w:tc>
      </w:tr>
      <w:tr w:rsidR="00242BBE" w14:paraId="7DE2FA50" w14:textId="77777777" w:rsidTr="0090320C">
        <w:tc>
          <w:tcPr>
            <w:tcW w:w="879" w:type="dxa"/>
          </w:tcPr>
          <w:p w14:paraId="0E2C8CAC" w14:textId="77777777" w:rsidR="00242BBE" w:rsidRDefault="00242BBE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E1D58BB" w14:textId="77777777" w:rsidR="00242BBE" w:rsidRDefault="00242BBE" w:rsidP="0090320C">
            <w:r>
              <w:rPr>
                <w:sz w:val="16"/>
                <w:szCs w:val="16"/>
              </w:rPr>
              <w:t>0617</w:t>
            </w:r>
          </w:p>
        </w:tc>
        <w:tc>
          <w:tcPr>
            <w:tcW w:w="517" w:type="dxa"/>
          </w:tcPr>
          <w:p w14:paraId="26E1F6C2" w14:textId="77777777" w:rsidR="00242BBE" w:rsidRDefault="00242BBE" w:rsidP="0090320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5C4332A" w14:textId="77777777" w:rsidR="00242BBE" w:rsidRDefault="00242BBE" w:rsidP="0090320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2EB9F10" w14:textId="77777777" w:rsidR="00242BBE" w:rsidRDefault="00242BBE" w:rsidP="0090320C">
            <w:r>
              <w:rPr>
                <w:sz w:val="16"/>
                <w:szCs w:val="16"/>
              </w:rPr>
              <w:t>(NR_newRAT-Perf) CR on PTRS configuration for UE demodulation requirements</w:t>
            </w:r>
          </w:p>
        </w:tc>
        <w:tc>
          <w:tcPr>
            <w:tcW w:w="517" w:type="dxa"/>
          </w:tcPr>
          <w:p w14:paraId="7441E341" w14:textId="77777777" w:rsidR="00242BBE" w:rsidRDefault="00242BB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B82888" w14:textId="77777777" w:rsidR="00242BBE" w:rsidRDefault="00242BBE" w:rsidP="0090320C">
            <w:r>
              <w:rPr>
                <w:sz w:val="16"/>
                <w:szCs w:val="16"/>
              </w:rPr>
              <w:t>15.22.0</w:t>
            </w:r>
          </w:p>
        </w:tc>
        <w:tc>
          <w:tcPr>
            <w:tcW w:w="758" w:type="dxa"/>
          </w:tcPr>
          <w:p w14:paraId="19F79CE2" w14:textId="77777777" w:rsidR="00242BBE" w:rsidRDefault="00242BB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B4A5BC6" w14:textId="77777777" w:rsidR="00242BBE" w:rsidRDefault="00242BBE" w:rsidP="0090320C">
            <w:r>
              <w:rPr>
                <w:sz w:val="16"/>
                <w:szCs w:val="16"/>
              </w:rPr>
              <w:t>R4-2413605</w:t>
            </w:r>
          </w:p>
        </w:tc>
        <w:tc>
          <w:tcPr>
            <w:tcW w:w="1597" w:type="dxa"/>
          </w:tcPr>
          <w:p w14:paraId="7EAF9451" w14:textId="77777777" w:rsidR="00242BBE" w:rsidRDefault="00242BBE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0D9DC04" w14:textId="77777777" w:rsidR="00242BBE" w:rsidRDefault="00242BBE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0DA5135" w14:textId="77777777" w:rsidR="00242BBE" w:rsidRDefault="00242BBE" w:rsidP="0090320C">
            <w:r>
              <w:rPr>
                <w:sz w:val="16"/>
                <w:szCs w:val="16"/>
              </w:rPr>
              <w:t>7.2, 7.5A.1, 8.1.2</w:t>
            </w:r>
          </w:p>
        </w:tc>
        <w:tc>
          <w:tcPr>
            <w:tcW w:w="998" w:type="dxa"/>
          </w:tcPr>
          <w:p w14:paraId="426A2A3B" w14:textId="77777777" w:rsidR="00242BBE" w:rsidRDefault="00242BBE" w:rsidP="0090320C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242BBE" w14:paraId="522ADBEA" w14:textId="77777777" w:rsidTr="0090320C">
        <w:tc>
          <w:tcPr>
            <w:tcW w:w="879" w:type="dxa"/>
          </w:tcPr>
          <w:p w14:paraId="07A9C9F3" w14:textId="77777777" w:rsidR="00242BBE" w:rsidRDefault="00242BBE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7B51E8F" w14:textId="77777777" w:rsidR="00242BBE" w:rsidRDefault="00242BBE" w:rsidP="0090320C">
            <w:r>
              <w:rPr>
                <w:sz w:val="16"/>
                <w:szCs w:val="16"/>
              </w:rPr>
              <w:t>0618</w:t>
            </w:r>
          </w:p>
        </w:tc>
        <w:tc>
          <w:tcPr>
            <w:tcW w:w="517" w:type="dxa"/>
          </w:tcPr>
          <w:p w14:paraId="1A621F08" w14:textId="77777777" w:rsidR="00242BBE" w:rsidRDefault="00242BBE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4D2988" w14:textId="77777777" w:rsidR="00242BBE" w:rsidRDefault="00242BBE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83F2604" w14:textId="77777777" w:rsidR="00242BBE" w:rsidRDefault="00242BBE" w:rsidP="0090320C">
            <w:r>
              <w:rPr>
                <w:sz w:val="16"/>
                <w:szCs w:val="16"/>
              </w:rPr>
              <w:t>(NR_newRAT-Perf) CR on PTRS configuration for UE demodulation requirements</w:t>
            </w:r>
          </w:p>
        </w:tc>
        <w:tc>
          <w:tcPr>
            <w:tcW w:w="517" w:type="dxa"/>
          </w:tcPr>
          <w:p w14:paraId="39A2389A" w14:textId="77777777" w:rsidR="00242BBE" w:rsidRDefault="00242BBE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F623AEC" w14:textId="77777777" w:rsidR="00242BBE" w:rsidRDefault="00242BBE" w:rsidP="0090320C">
            <w:r>
              <w:rPr>
                <w:sz w:val="16"/>
                <w:szCs w:val="16"/>
              </w:rPr>
              <w:t>16.17.0</w:t>
            </w:r>
          </w:p>
        </w:tc>
        <w:tc>
          <w:tcPr>
            <w:tcW w:w="758" w:type="dxa"/>
          </w:tcPr>
          <w:p w14:paraId="167B3472" w14:textId="77777777" w:rsidR="00242BBE" w:rsidRDefault="00242BB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F97C28C" w14:textId="77777777" w:rsidR="00242BBE" w:rsidRDefault="00242BBE" w:rsidP="0090320C">
            <w:r>
              <w:rPr>
                <w:sz w:val="16"/>
                <w:szCs w:val="16"/>
              </w:rPr>
              <w:t>R4-2412777</w:t>
            </w:r>
          </w:p>
        </w:tc>
        <w:tc>
          <w:tcPr>
            <w:tcW w:w="1597" w:type="dxa"/>
          </w:tcPr>
          <w:p w14:paraId="4C0F3320" w14:textId="77777777" w:rsidR="00242BBE" w:rsidRDefault="00242BBE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E292A4A" w14:textId="77777777" w:rsidR="00242BBE" w:rsidRDefault="00242BBE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C4846A8" w14:textId="77777777" w:rsidR="00242BBE" w:rsidRDefault="00242BBE" w:rsidP="0090320C">
            <w:r>
              <w:rPr>
                <w:sz w:val="16"/>
                <w:szCs w:val="16"/>
              </w:rPr>
              <w:t>7.2, 7.5A.1, 8.1.2</w:t>
            </w:r>
          </w:p>
        </w:tc>
        <w:tc>
          <w:tcPr>
            <w:tcW w:w="998" w:type="dxa"/>
          </w:tcPr>
          <w:p w14:paraId="4BCB528D" w14:textId="77777777" w:rsidR="00242BBE" w:rsidRDefault="00242BBE" w:rsidP="0090320C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242BBE" w14:paraId="4242E6B5" w14:textId="77777777" w:rsidTr="0090320C">
        <w:tc>
          <w:tcPr>
            <w:tcW w:w="879" w:type="dxa"/>
          </w:tcPr>
          <w:p w14:paraId="5143810A" w14:textId="77777777" w:rsidR="00242BBE" w:rsidRDefault="00242BBE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5BA3F17" w14:textId="77777777" w:rsidR="00242BBE" w:rsidRDefault="00242BBE" w:rsidP="0090320C">
            <w:r>
              <w:rPr>
                <w:sz w:val="16"/>
                <w:szCs w:val="16"/>
              </w:rPr>
              <w:t>0619</w:t>
            </w:r>
          </w:p>
        </w:tc>
        <w:tc>
          <w:tcPr>
            <w:tcW w:w="517" w:type="dxa"/>
          </w:tcPr>
          <w:p w14:paraId="751322C1" w14:textId="77777777" w:rsidR="00242BBE" w:rsidRDefault="00242BBE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29384D" w14:textId="77777777" w:rsidR="00242BBE" w:rsidRDefault="00242BBE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61DB49" w14:textId="77777777" w:rsidR="00242BBE" w:rsidRDefault="00242BBE" w:rsidP="0090320C">
            <w:r>
              <w:rPr>
                <w:sz w:val="16"/>
                <w:szCs w:val="16"/>
              </w:rPr>
              <w:t>(NR_newRAT-Perf) CR on PTRS configuration for UE demodulation requirements</w:t>
            </w:r>
          </w:p>
        </w:tc>
        <w:tc>
          <w:tcPr>
            <w:tcW w:w="517" w:type="dxa"/>
          </w:tcPr>
          <w:p w14:paraId="372635FE" w14:textId="77777777" w:rsidR="00242BBE" w:rsidRDefault="00242BBE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F22D23" w14:textId="77777777" w:rsidR="00242BBE" w:rsidRDefault="00242BBE" w:rsidP="0090320C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18BA65B8" w14:textId="77777777" w:rsidR="00242BBE" w:rsidRDefault="00242BB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1DCFAB1" w14:textId="77777777" w:rsidR="00242BBE" w:rsidRDefault="00242BBE" w:rsidP="0090320C">
            <w:r>
              <w:rPr>
                <w:sz w:val="16"/>
                <w:szCs w:val="16"/>
              </w:rPr>
              <w:t>R4-2412778</w:t>
            </w:r>
          </w:p>
        </w:tc>
        <w:tc>
          <w:tcPr>
            <w:tcW w:w="1597" w:type="dxa"/>
          </w:tcPr>
          <w:p w14:paraId="558A30A4" w14:textId="77777777" w:rsidR="00242BBE" w:rsidRDefault="00242BBE" w:rsidP="0090320C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3178E356" w14:textId="77777777" w:rsidR="00242BBE" w:rsidRDefault="00242BBE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5B63954" w14:textId="77777777" w:rsidR="00242BBE" w:rsidRDefault="00242BB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C21240" w14:textId="77777777" w:rsidR="00242BBE" w:rsidRDefault="00242BBE" w:rsidP="0090320C">
            <w:pPr>
              <w:rPr>
                <w:sz w:val="16"/>
                <w:szCs w:val="16"/>
              </w:rPr>
            </w:pPr>
          </w:p>
        </w:tc>
      </w:tr>
      <w:tr w:rsidR="00242BBE" w14:paraId="585F5412" w14:textId="77777777" w:rsidTr="0090320C">
        <w:tc>
          <w:tcPr>
            <w:tcW w:w="879" w:type="dxa"/>
          </w:tcPr>
          <w:p w14:paraId="1B999635" w14:textId="77777777" w:rsidR="00242BBE" w:rsidRDefault="00242BBE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E242AAB" w14:textId="77777777" w:rsidR="00242BBE" w:rsidRDefault="00242BBE" w:rsidP="0090320C">
            <w:r>
              <w:rPr>
                <w:sz w:val="16"/>
                <w:szCs w:val="16"/>
              </w:rPr>
              <w:t>0620</w:t>
            </w:r>
          </w:p>
        </w:tc>
        <w:tc>
          <w:tcPr>
            <w:tcW w:w="517" w:type="dxa"/>
          </w:tcPr>
          <w:p w14:paraId="7C85E3E5" w14:textId="77777777" w:rsidR="00242BBE" w:rsidRDefault="00242BBE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84B91C" w14:textId="77777777" w:rsidR="00242BBE" w:rsidRDefault="00242BB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BE36D1" w14:textId="77777777" w:rsidR="00242BBE" w:rsidRDefault="00242BBE" w:rsidP="0090320C">
            <w:r>
              <w:rPr>
                <w:sz w:val="16"/>
                <w:szCs w:val="16"/>
              </w:rPr>
              <w:t>(NR_newRAT-Perf) CR on PTRS configuration for UE demodulation requirements</w:t>
            </w:r>
          </w:p>
        </w:tc>
        <w:tc>
          <w:tcPr>
            <w:tcW w:w="517" w:type="dxa"/>
          </w:tcPr>
          <w:p w14:paraId="1149F35A" w14:textId="77777777" w:rsidR="00242BBE" w:rsidRDefault="00242BB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098E3F" w14:textId="77777777" w:rsidR="00242BBE" w:rsidRDefault="00242BBE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2A2FCD3" w14:textId="77777777" w:rsidR="00242BBE" w:rsidRDefault="00242BB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1CA00BF" w14:textId="77777777" w:rsidR="00242BBE" w:rsidRDefault="00242BBE" w:rsidP="0090320C">
            <w:r>
              <w:rPr>
                <w:sz w:val="16"/>
                <w:szCs w:val="16"/>
              </w:rPr>
              <w:t>R4-2412779</w:t>
            </w:r>
          </w:p>
        </w:tc>
        <w:tc>
          <w:tcPr>
            <w:tcW w:w="1597" w:type="dxa"/>
          </w:tcPr>
          <w:p w14:paraId="4D8B6DE9" w14:textId="77777777" w:rsidR="00242BBE" w:rsidRDefault="00242BBE" w:rsidP="0090320C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79046B44" w14:textId="77777777" w:rsidR="00242BBE" w:rsidRDefault="00242BBE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99417EC" w14:textId="77777777" w:rsidR="00242BBE" w:rsidRDefault="00242BB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669B45" w14:textId="77777777" w:rsidR="00242BBE" w:rsidRDefault="00242BBE" w:rsidP="0090320C">
            <w:pPr>
              <w:rPr>
                <w:sz w:val="16"/>
                <w:szCs w:val="16"/>
              </w:rPr>
            </w:pPr>
          </w:p>
        </w:tc>
      </w:tr>
      <w:tr w:rsidR="00242BBE" w14:paraId="46D9DA16" w14:textId="77777777" w:rsidTr="0090320C">
        <w:tc>
          <w:tcPr>
            <w:tcW w:w="879" w:type="dxa"/>
          </w:tcPr>
          <w:p w14:paraId="5C29249C" w14:textId="77777777" w:rsidR="00242BBE" w:rsidRDefault="00242BBE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16E5375" w14:textId="77777777" w:rsidR="00242BBE" w:rsidRDefault="00242BBE" w:rsidP="0090320C">
            <w:r>
              <w:rPr>
                <w:sz w:val="16"/>
                <w:szCs w:val="16"/>
              </w:rPr>
              <w:t>0635</w:t>
            </w:r>
          </w:p>
        </w:tc>
        <w:tc>
          <w:tcPr>
            <w:tcW w:w="517" w:type="dxa"/>
          </w:tcPr>
          <w:p w14:paraId="708480B9" w14:textId="77777777" w:rsidR="00242BBE" w:rsidRDefault="00242BBE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4B3584" w14:textId="77777777" w:rsidR="00242BBE" w:rsidRDefault="00242BBE" w:rsidP="0090320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E50C99E" w14:textId="77777777" w:rsidR="00242BBE" w:rsidRDefault="00242BBE" w:rsidP="0090320C">
            <w:r>
              <w:rPr>
                <w:sz w:val="16"/>
                <w:szCs w:val="16"/>
              </w:rPr>
              <w:t>(NR_newRAT-Perf) Editorial CR to 38.101-4 on PBCH requirements to unify table numbering format</w:t>
            </w:r>
          </w:p>
        </w:tc>
        <w:tc>
          <w:tcPr>
            <w:tcW w:w="517" w:type="dxa"/>
          </w:tcPr>
          <w:p w14:paraId="6C5382DE" w14:textId="77777777" w:rsidR="00242BBE" w:rsidRDefault="00242BBE" w:rsidP="0090320C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5AD081FF" w14:textId="77777777" w:rsidR="00242BBE" w:rsidRDefault="00242BBE" w:rsidP="0090320C">
            <w:r>
              <w:rPr>
                <w:sz w:val="16"/>
                <w:szCs w:val="16"/>
              </w:rPr>
              <w:t>15.22.0</w:t>
            </w:r>
          </w:p>
        </w:tc>
        <w:tc>
          <w:tcPr>
            <w:tcW w:w="758" w:type="dxa"/>
          </w:tcPr>
          <w:p w14:paraId="0C17FD84" w14:textId="77777777" w:rsidR="00242BBE" w:rsidRDefault="00242BB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F655752" w14:textId="77777777" w:rsidR="00242BBE" w:rsidRDefault="00242BBE" w:rsidP="0090320C">
            <w:r>
              <w:rPr>
                <w:sz w:val="16"/>
                <w:szCs w:val="16"/>
              </w:rPr>
              <w:t>R4-2413590</w:t>
            </w:r>
          </w:p>
        </w:tc>
        <w:tc>
          <w:tcPr>
            <w:tcW w:w="1597" w:type="dxa"/>
          </w:tcPr>
          <w:p w14:paraId="3DD39844" w14:textId="77777777" w:rsidR="00242BBE" w:rsidRDefault="00242BBE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9853A5F" w14:textId="77777777" w:rsidR="00242BBE" w:rsidRDefault="00242BBE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71D4E45" w14:textId="77777777" w:rsidR="00242BBE" w:rsidRDefault="00242BB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505502" w14:textId="77777777" w:rsidR="00242BBE" w:rsidRDefault="00242BBE" w:rsidP="0090320C">
            <w:pPr>
              <w:rPr>
                <w:sz w:val="16"/>
                <w:szCs w:val="16"/>
              </w:rPr>
            </w:pPr>
          </w:p>
        </w:tc>
      </w:tr>
      <w:tr w:rsidR="00242BBE" w14:paraId="400D940D" w14:textId="77777777" w:rsidTr="0090320C">
        <w:tc>
          <w:tcPr>
            <w:tcW w:w="879" w:type="dxa"/>
          </w:tcPr>
          <w:p w14:paraId="2E9045DA" w14:textId="77777777" w:rsidR="00242BBE" w:rsidRDefault="00242BBE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FD47716" w14:textId="77777777" w:rsidR="00242BBE" w:rsidRDefault="00242BBE" w:rsidP="0090320C">
            <w:r>
              <w:rPr>
                <w:sz w:val="16"/>
                <w:szCs w:val="16"/>
              </w:rPr>
              <w:t>0636</w:t>
            </w:r>
          </w:p>
        </w:tc>
        <w:tc>
          <w:tcPr>
            <w:tcW w:w="517" w:type="dxa"/>
          </w:tcPr>
          <w:p w14:paraId="44E97E5A" w14:textId="77777777" w:rsidR="00242BBE" w:rsidRDefault="00242BBE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A12A2C" w14:textId="77777777" w:rsidR="00242BBE" w:rsidRDefault="00242BBE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DDBADE7" w14:textId="77777777" w:rsidR="00242BBE" w:rsidRDefault="00242BBE" w:rsidP="0090320C">
            <w:r>
              <w:rPr>
                <w:sz w:val="16"/>
                <w:szCs w:val="16"/>
              </w:rPr>
              <w:t>(NR_newRAT-Perf) Editorial CR to 38.101-4 on PBCH requirements to unify table numbering format</w:t>
            </w:r>
          </w:p>
        </w:tc>
        <w:tc>
          <w:tcPr>
            <w:tcW w:w="517" w:type="dxa"/>
          </w:tcPr>
          <w:p w14:paraId="4FAB618A" w14:textId="77777777" w:rsidR="00242BBE" w:rsidRDefault="00242BBE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CC9D72D" w14:textId="77777777" w:rsidR="00242BBE" w:rsidRDefault="00242BBE" w:rsidP="0090320C">
            <w:r>
              <w:rPr>
                <w:sz w:val="16"/>
                <w:szCs w:val="16"/>
              </w:rPr>
              <w:t>16.17.0</w:t>
            </w:r>
          </w:p>
        </w:tc>
        <w:tc>
          <w:tcPr>
            <w:tcW w:w="758" w:type="dxa"/>
          </w:tcPr>
          <w:p w14:paraId="6650D6B3" w14:textId="77777777" w:rsidR="00242BBE" w:rsidRDefault="00242BB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6498CE2" w14:textId="77777777" w:rsidR="00242BBE" w:rsidRDefault="00242BBE" w:rsidP="0090320C">
            <w:r>
              <w:rPr>
                <w:sz w:val="16"/>
                <w:szCs w:val="16"/>
              </w:rPr>
              <w:t>R4-2413162</w:t>
            </w:r>
          </w:p>
        </w:tc>
        <w:tc>
          <w:tcPr>
            <w:tcW w:w="1597" w:type="dxa"/>
          </w:tcPr>
          <w:p w14:paraId="0EAE9D9C" w14:textId="77777777" w:rsidR="00242BBE" w:rsidRDefault="00242BBE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BE1258A" w14:textId="77777777" w:rsidR="00242BBE" w:rsidRDefault="00242BBE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769FDFD" w14:textId="77777777" w:rsidR="00242BBE" w:rsidRDefault="00242BB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41D176" w14:textId="77777777" w:rsidR="00242BBE" w:rsidRDefault="00242BBE" w:rsidP="0090320C">
            <w:pPr>
              <w:rPr>
                <w:sz w:val="16"/>
                <w:szCs w:val="16"/>
              </w:rPr>
            </w:pPr>
          </w:p>
        </w:tc>
      </w:tr>
      <w:tr w:rsidR="00242BBE" w14:paraId="455AA200" w14:textId="77777777" w:rsidTr="0090320C">
        <w:tc>
          <w:tcPr>
            <w:tcW w:w="879" w:type="dxa"/>
          </w:tcPr>
          <w:p w14:paraId="63F59E0C" w14:textId="77777777" w:rsidR="00242BBE" w:rsidRDefault="00242BBE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0BD1EB4" w14:textId="77777777" w:rsidR="00242BBE" w:rsidRDefault="00242BBE" w:rsidP="0090320C">
            <w:r>
              <w:rPr>
                <w:sz w:val="16"/>
                <w:szCs w:val="16"/>
              </w:rPr>
              <w:t>0637</w:t>
            </w:r>
          </w:p>
        </w:tc>
        <w:tc>
          <w:tcPr>
            <w:tcW w:w="517" w:type="dxa"/>
          </w:tcPr>
          <w:p w14:paraId="524FD241" w14:textId="77777777" w:rsidR="00242BBE" w:rsidRDefault="00242BBE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41F2E9" w14:textId="77777777" w:rsidR="00242BBE" w:rsidRDefault="00242BBE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10B2AF" w14:textId="77777777" w:rsidR="00242BBE" w:rsidRDefault="00242BBE" w:rsidP="0090320C">
            <w:r>
              <w:rPr>
                <w:sz w:val="16"/>
                <w:szCs w:val="16"/>
              </w:rPr>
              <w:t>(NR_newRAT-Perf) Editorial CR to 38.101-4 on PBCH requirements to unify table numbering format</w:t>
            </w:r>
          </w:p>
        </w:tc>
        <w:tc>
          <w:tcPr>
            <w:tcW w:w="517" w:type="dxa"/>
          </w:tcPr>
          <w:p w14:paraId="77A39579" w14:textId="77777777" w:rsidR="00242BBE" w:rsidRDefault="00242BBE" w:rsidP="0090320C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59AA421C" w14:textId="77777777" w:rsidR="00242BBE" w:rsidRDefault="00242BBE" w:rsidP="0090320C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73B70F73" w14:textId="77777777" w:rsidR="00242BBE" w:rsidRDefault="00242BB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0D8A277" w14:textId="77777777" w:rsidR="00242BBE" w:rsidRDefault="00242BBE" w:rsidP="0090320C">
            <w:r>
              <w:rPr>
                <w:sz w:val="16"/>
                <w:szCs w:val="16"/>
              </w:rPr>
              <w:t>R4-2413591</w:t>
            </w:r>
          </w:p>
        </w:tc>
        <w:tc>
          <w:tcPr>
            <w:tcW w:w="1597" w:type="dxa"/>
          </w:tcPr>
          <w:p w14:paraId="21DD9A74" w14:textId="77777777" w:rsidR="00242BBE" w:rsidRDefault="00242BBE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D7B2B35" w14:textId="77777777" w:rsidR="00242BBE" w:rsidRDefault="00242BBE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9356CA5" w14:textId="77777777" w:rsidR="00242BBE" w:rsidRDefault="00242BB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95A7FE" w14:textId="77777777" w:rsidR="00242BBE" w:rsidRDefault="00242BBE" w:rsidP="0090320C">
            <w:pPr>
              <w:rPr>
                <w:sz w:val="16"/>
                <w:szCs w:val="16"/>
              </w:rPr>
            </w:pPr>
          </w:p>
        </w:tc>
      </w:tr>
      <w:tr w:rsidR="00242BBE" w14:paraId="2D389DE0" w14:textId="77777777" w:rsidTr="0090320C">
        <w:tc>
          <w:tcPr>
            <w:tcW w:w="879" w:type="dxa"/>
          </w:tcPr>
          <w:p w14:paraId="4105B4F7" w14:textId="77777777" w:rsidR="00242BBE" w:rsidRDefault="00242BBE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2FC2ED7" w14:textId="77777777" w:rsidR="00242BBE" w:rsidRDefault="00242BBE" w:rsidP="0090320C">
            <w:r>
              <w:rPr>
                <w:sz w:val="16"/>
                <w:szCs w:val="16"/>
              </w:rPr>
              <w:t>0638</w:t>
            </w:r>
          </w:p>
        </w:tc>
        <w:tc>
          <w:tcPr>
            <w:tcW w:w="517" w:type="dxa"/>
          </w:tcPr>
          <w:p w14:paraId="6F9DB00A" w14:textId="77777777" w:rsidR="00242BBE" w:rsidRDefault="00242BBE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7769D8" w14:textId="77777777" w:rsidR="00242BBE" w:rsidRDefault="00242BB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2440D5" w14:textId="77777777" w:rsidR="00242BBE" w:rsidRDefault="00242BBE" w:rsidP="0090320C">
            <w:r>
              <w:rPr>
                <w:sz w:val="16"/>
                <w:szCs w:val="16"/>
              </w:rPr>
              <w:t>(NR_newRAT-Perf) Editorial CR to 38.101-4 on PBCH requirements to unify table numbering format</w:t>
            </w:r>
          </w:p>
        </w:tc>
        <w:tc>
          <w:tcPr>
            <w:tcW w:w="517" w:type="dxa"/>
          </w:tcPr>
          <w:p w14:paraId="50D82284" w14:textId="77777777" w:rsidR="00242BBE" w:rsidRDefault="00242BBE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B0F49A" w14:textId="77777777" w:rsidR="00242BBE" w:rsidRDefault="00242BBE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5A478D6" w14:textId="77777777" w:rsidR="00242BBE" w:rsidRDefault="00242BB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1BC68C3" w14:textId="77777777" w:rsidR="00242BBE" w:rsidRDefault="00242BBE" w:rsidP="0090320C">
            <w:r>
              <w:rPr>
                <w:sz w:val="16"/>
                <w:szCs w:val="16"/>
              </w:rPr>
              <w:t>R4-2413164</w:t>
            </w:r>
          </w:p>
        </w:tc>
        <w:tc>
          <w:tcPr>
            <w:tcW w:w="1597" w:type="dxa"/>
          </w:tcPr>
          <w:p w14:paraId="340BAB1A" w14:textId="77777777" w:rsidR="00242BBE" w:rsidRDefault="00242BBE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EAFC902" w14:textId="77777777" w:rsidR="00242BBE" w:rsidRDefault="00242BBE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8BF23EB" w14:textId="77777777" w:rsidR="00242BBE" w:rsidRDefault="00242BB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D1F88A" w14:textId="77777777" w:rsidR="00242BBE" w:rsidRDefault="00242BBE" w:rsidP="0090320C">
            <w:pPr>
              <w:rPr>
                <w:sz w:val="16"/>
                <w:szCs w:val="16"/>
              </w:rPr>
            </w:pPr>
          </w:p>
        </w:tc>
      </w:tr>
      <w:tr w:rsidR="00242BBE" w14:paraId="4DE701D3" w14:textId="77777777" w:rsidTr="0090320C">
        <w:tc>
          <w:tcPr>
            <w:tcW w:w="879" w:type="dxa"/>
          </w:tcPr>
          <w:p w14:paraId="700D68BF" w14:textId="77777777" w:rsidR="00242BBE" w:rsidRDefault="00242BBE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D786770" w14:textId="77777777" w:rsidR="00242BBE" w:rsidRDefault="00242BBE" w:rsidP="0090320C">
            <w:r>
              <w:rPr>
                <w:sz w:val="16"/>
                <w:szCs w:val="16"/>
              </w:rPr>
              <w:t>4756</w:t>
            </w:r>
          </w:p>
        </w:tc>
        <w:tc>
          <w:tcPr>
            <w:tcW w:w="517" w:type="dxa"/>
          </w:tcPr>
          <w:p w14:paraId="1F251DDD" w14:textId="77777777" w:rsidR="00242BBE" w:rsidRDefault="00242BBE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F76985" w14:textId="77777777" w:rsidR="00242BBE" w:rsidRDefault="00242BBE" w:rsidP="0090320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7980309" w14:textId="77777777" w:rsidR="00242BBE" w:rsidRDefault="00242BBE" w:rsidP="0090320C">
            <w:r>
              <w:rPr>
                <w:sz w:val="16"/>
                <w:szCs w:val="16"/>
              </w:rPr>
              <w:t>(NR_newRAT-Perf) Correction to PRACH RMCs_R15</w:t>
            </w:r>
          </w:p>
        </w:tc>
        <w:tc>
          <w:tcPr>
            <w:tcW w:w="517" w:type="dxa"/>
          </w:tcPr>
          <w:p w14:paraId="2DB94384" w14:textId="77777777" w:rsidR="00242BBE" w:rsidRDefault="00242BB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5FF13A" w14:textId="77777777" w:rsidR="00242BBE" w:rsidRDefault="00242BBE" w:rsidP="0090320C">
            <w:r>
              <w:rPr>
                <w:sz w:val="16"/>
                <w:szCs w:val="16"/>
              </w:rPr>
              <w:t>15.26.0</w:t>
            </w:r>
          </w:p>
        </w:tc>
        <w:tc>
          <w:tcPr>
            <w:tcW w:w="758" w:type="dxa"/>
          </w:tcPr>
          <w:p w14:paraId="76B6027A" w14:textId="77777777" w:rsidR="00242BBE" w:rsidRDefault="00242BB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F89FC4E" w14:textId="77777777" w:rsidR="00242BBE" w:rsidRDefault="00242BBE" w:rsidP="0090320C">
            <w:r>
              <w:rPr>
                <w:sz w:val="16"/>
                <w:szCs w:val="16"/>
              </w:rPr>
              <w:t>R4-2413912</w:t>
            </w:r>
          </w:p>
        </w:tc>
        <w:tc>
          <w:tcPr>
            <w:tcW w:w="1597" w:type="dxa"/>
          </w:tcPr>
          <w:p w14:paraId="2BA10B16" w14:textId="77777777" w:rsidR="00242BBE" w:rsidRDefault="00242BBE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C332129" w14:textId="77777777" w:rsidR="00242BBE" w:rsidRDefault="00242BBE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08BF764" w14:textId="77777777" w:rsidR="00242BBE" w:rsidRDefault="00242BBE" w:rsidP="0090320C">
            <w:r>
              <w:rPr>
                <w:sz w:val="16"/>
                <w:szCs w:val="16"/>
              </w:rPr>
              <w:t>A.3.8.2, A.3.8.3</w:t>
            </w:r>
          </w:p>
        </w:tc>
        <w:tc>
          <w:tcPr>
            <w:tcW w:w="998" w:type="dxa"/>
          </w:tcPr>
          <w:p w14:paraId="049E7479" w14:textId="77777777" w:rsidR="00242BBE" w:rsidRDefault="00242BBE" w:rsidP="0090320C">
            <w:r>
              <w:rPr>
                <w:sz w:val="16"/>
                <w:szCs w:val="16"/>
              </w:rPr>
              <w:t xml:space="preserve">TS/TR ... CR ... ; TS38.533;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242BBE" w14:paraId="11715265" w14:textId="77777777" w:rsidTr="0090320C">
        <w:tc>
          <w:tcPr>
            <w:tcW w:w="879" w:type="dxa"/>
          </w:tcPr>
          <w:p w14:paraId="323DDA83" w14:textId="77777777" w:rsidR="00242BBE" w:rsidRDefault="00242BBE" w:rsidP="009032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9F4ABC9" w14:textId="77777777" w:rsidR="00242BBE" w:rsidRDefault="00242BBE" w:rsidP="0090320C">
            <w:r>
              <w:rPr>
                <w:sz w:val="16"/>
                <w:szCs w:val="16"/>
              </w:rPr>
              <w:t>4779</w:t>
            </w:r>
          </w:p>
        </w:tc>
        <w:tc>
          <w:tcPr>
            <w:tcW w:w="517" w:type="dxa"/>
          </w:tcPr>
          <w:p w14:paraId="0A6EE97B" w14:textId="77777777" w:rsidR="00242BBE" w:rsidRDefault="00242BBE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FFD4A5" w14:textId="77777777" w:rsidR="00242BBE" w:rsidRDefault="00242BBE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08DAA4B" w14:textId="77777777" w:rsidR="00242BBE" w:rsidRDefault="00242BBE" w:rsidP="0090320C">
            <w:r>
              <w:rPr>
                <w:sz w:val="16"/>
                <w:szCs w:val="16"/>
              </w:rPr>
              <w:t>(NR_newRAT-Perf) CR on TC for BWP switching R16 (Cat F)</w:t>
            </w:r>
          </w:p>
        </w:tc>
        <w:tc>
          <w:tcPr>
            <w:tcW w:w="517" w:type="dxa"/>
          </w:tcPr>
          <w:p w14:paraId="55CAA562" w14:textId="77777777" w:rsidR="00242BBE" w:rsidRDefault="00242BB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378BE6" w14:textId="77777777" w:rsidR="00242BBE" w:rsidRDefault="00242BBE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1FFEE00E" w14:textId="77777777" w:rsidR="00242BBE" w:rsidRDefault="00242BB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FE64956" w14:textId="77777777" w:rsidR="00242BBE" w:rsidRDefault="00242BBE" w:rsidP="0090320C">
            <w:r>
              <w:rPr>
                <w:sz w:val="16"/>
                <w:szCs w:val="16"/>
              </w:rPr>
              <w:t>R4-2412187</w:t>
            </w:r>
          </w:p>
        </w:tc>
        <w:tc>
          <w:tcPr>
            <w:tcW w:w="1597" w:type="dxa"/>
          </w:tcPr>
          <w:p w14:paraId="10983054" w14:textId="77777777" w:rsidR="00242BBE" w:rsidRDefault="00242BBE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982AFF4" w14:textId="77777777" w:rsidR="00242BBE" w:rsidRDefault="00242BBE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5A4E846" w14:textId="77777777" w:rsidR="00242BBE" w:rsidRDefault="00242BBE" w:rsidP="0090320C">
            <w:r>
              <w:rPr>
                <w:sz w:val="16"/>
                <w:szCs w:val="16"/>
              </w:rPr>
              <w:t>A.4.5.6.1.2.2 and A.5.5.6.1.2.2</w:t>
            </w:r>
          </w:p>
        </w:tc>
        <w:tc>
          <w:tcPr>
            <w:tcW w:w="998" w:type="dxa"/>
          </w:tcPr>
          <w:p w14:paraId="026FADF5" w14:textId="77777777" w:rsidR="00242BBE" w:rsidRDefault="00242BBE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242BBE" w14:paraId="61546319" w14:textId="77777777" w:rsidTr="0090320C">
        <w:tc>
          <w:tcPr>
            <w:tcW w:w="879" w:type="dxa"/>
          </w:tcPr>
          <w:p w14:paraId="43729D9F" w14:textId="77777777" w:rsidR="00242BBE" w:rsidRDefault="00242BBE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F15BEB2" w14:textId="77777777" w:rsidR="00242BBE" w:rsidRDefault="00242BBE" w:rsidP="0090320C">
            <w:r>
              <w:rPr>
                <w:sz w:val="16"/>
                <w:szCs w:val="16"/>
              </w:rPr>
              <w:t>4780</w:t>
            </w:r>
          </w:p>
        </w:tc>
        <w:tc>
          <w:tcPr>
            <w:tcW w:w="517" w:type="dxa"/>
          </w:tcPr>
          <w:p w14:paraId="204175A7" w14:textId="77777777" w:rsidR="00242BBE" w:rsidRDefault="00242BBE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4B49FC" w14:textId="77777777" w:rsidR="00242BBE" w:rsidRDefault="00242BBE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61F283" w14:textId="77777777" w:rsidR="00242BBE" w:rsidRDefault="00242BBE" w:rsidP="0090320C">
            <w:r>
              <w:rPr>
                <w:sz w:val="16"/>
                <w:szCs w:val="16"/>
              </w:rPr>
              <w:t>(NR_newRAT-Perf) CR on TC for BWP switching R17 (Cat A)</w:t>
            </w:r>
          </w:p>
        </w:tc>
        <w:tc>
          <w:tcPr>
            <w:tcW w:w="517" w:type="dxa"/>
          </w:tcPr>
          <w:p w14:paraId="19A13447" w14:textId="77777777" w:rsidR="00242BBE" w:rsidRDefault="00242BBE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85F5378" w14:textId="77777777" w:rsidR="00242BBE" w:rsidRDefault="00242BBE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5C120DF7" w14:textId="77777777" w:rsidR="00242BBE" w:rsidRDefault="00242BB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BAEA1BC" w14:textId="77777777" w:rsidR="00242BBE" w:rsidRDefault="00242BBE" w:rsidP="0090320C">
            <w:r>
              <w:rPr>
                <w:sz w:val="16"/>
                <w:szCs w:val="16"/>
              </w:rPr>
              <w:t>R4-2412188</w:t>
            </w:r>
          </w:p>
        </w:tc>
        <w:tc>
          <w:tcPr>
            <w:tcW w:w="1597" w:type="dxa"/>
          </w:tcPr>
          <w:p w14:paraId="357F7D71" w14:textId="77777777" w:rsidR="00242BBE" w:rsidRDefault="00242BBE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6FC3136" w14:textId="77777777" w:rsidR="00242BBE" w:rsidRDefault="00242BBE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3F8EAAA" w14:textId="77777777" w:rsidR="00242BBE" w:rsidRDefault="00242BBE" w:rsidP="0090320C">
            <w:r>
              <w:rPr>
                <w:sz w:val="16"/>
                <w:szCs w:val="16"/>
              </w:rPr>
              <w:t>A.4.5.6.1.2.2 and A.5.5.6.1.2.2</w:t>
            </w:r>
          </w:p>
        </w:tc>
        <w:tc>
          <w:tcPr>
            <w:tcW w:w="998" w:type="dxa"/>
          </w:tcPr>
          <w:p w14:paraId="3F4F53F3" w14:textId="77777777" w:rsidR="00242BBE" w:rsidRDefault="00242BBE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242BBE" w14:paraId="518BDE82" w14:textId="77777777" w:rsidTr="0090320C">
        <w:tc>
          <w:tcPr>
            <w:tcW w:w="879" w:type="dxa"/>
          </w:tcPr>
          <w:p w14:paraId="7D6A9D68" w14:textId="77777777" w:rsidR="00242BBE" w:rsidRDefault="00242BBE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E258B20" w14:textId="77777777" w:rsidR="00242BBE" w:rsidRDefault="00242BBE" w:rsidP="0090320C">
            <w:r>
              <w:rPr>
                <w:sz w:val="16"/>
                <w:szCs w:val="16"/>
              </w:rPr>
              <w:t>4781</w:t>
            </w:r>
          </w:p>
        </w:tc>
        <w:tc>
          <w:tcPr>
            <w:tcW w:w="517" w:type="dxa"/>
          </w:tcPr>
          <w:p w14:paraId="01573DA5" w14:textId="77777777" w:rsidR="00242BBE" w:rsidRDefault="00242BBE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E48F87" w14:textId="77777777" w:rsidR="00242BBE" w:rsidRDefault="00242BB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D62E470" w14:textId="77777777" w:rsidR="00242BBE" w:rsidRDefault="00242BBE" w:rsidP="0090320C">
            <w:r>
              <w:rPr>
                <w:sz w:val="16"/>
                <w:szCs w:val="16"/>
              </w:rPr>
              <w:t>(NR_newRAT-Perf) CR on TC for BWP switching R18 (Cat A)</w:t>
            </w:r>
          </w:p>
        </w:tc>
        <w:tc>
          <w:tcPr>
            <w:tcW w:w="517" w:type="dxa"/>
          </w:tcPr>
          <w:p w14:paraId="55E2A372" w14:textId="77777777" w:rsidR="00242BBE" w:rsidRDefault="00242BBE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2A52D4B" w14:textId="77777777" w:rsidR="00242BBE" w:rsidRDefault="00242BBE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5C79121" w14:textId="77777777" w:rsidR="00242BBE" w:rsidRDefault="00242BB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41774A2" w14:textId="77777777" w:rsidR="00242BBE" w:rsidRDefault="00242BBE" w:rsidP="0090320C">
            <w:r>
              <w:rPr>
                <w:sz w:val="16"/>
                <w:szCs w:val="16"/>
              </w:rPr>
              <w:t>R4-2412189</w:t>
            </w:r>
          </w:p>
        </w:tc>
        <w:tc>
          <w:tcPr>
            <w:tcW w:w="1597" w:type="dxa"/>
          </w:tcPr>
          <w:p w14:paraId="62E235EE" w14:textId="77777777" w:rsidR="00242BBE" w:rsidRDefault="00242BBE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B3BC574" w14:textId="77777777" w:rsidR="00242BBE" w:rsidRDefault="00242BBE" w:rsidP="0090320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F12AC62" w14:textId="77777777" w:rsidR="00242BBE" w:rsidRDefault="00242BBE" w:rsidP="0090320C">
            <w:r>
              <w:rPr>
                <w:sz w:val="16"/>
                <w:szCs w:val="16"/>
              </w:rPr>
              <w:t>A.4.5.6.1.2.2 and A.5.5.6.1.2.2</w:t>
            </w:r>
          </w:p>
        </w:tc>
        <w:tc>
          <w:tcPr>
            <w:tcW w:w="998" w:type="dxa"/>
          </w:tcPr>
          <w:p w14:paraId="6A6C231C" w14:textId="77777777" w:rsidR="00242BBE" w:rsidRDefault="00242BBE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</w:tbl>
    <w:p w14:paraId="02300E94" w14:textId="77777777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BF60A27" w14:textId="46616C68" w:rsidR="005E14E4" w:rsidRDefault="005E14E4" w:rsidP="005E14E4">
      <w:pPr>
        <w:pStyle w:val="Heading2"/>
        <w:rPr>
          <w:rFonts w:cs="Arial"/>
          <w:noProof/>
        </w:rPr>
      </w:pPr>
      <w:r w:rsidRPr="005E14E4">
        <w:rPr>
          <w:noProof/>
        </w:rPr>
        <w:t>RP-24217</w:t>
      </w:r>
      <w:r>
        <w:rPr>
          <w:noProof/>
        </w:rPr>
        <w:t>7</w:t>
      </w:r>
    </w:p>
    <w:p w14:paraId="48F03CB4" w14:textId="715A3AD7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>RAN4 CRs to Maintenance for Closed WIs/SIs for REL-18 and earlier - Batch 2</w:t>
      </w:r>
      <w:r>
        <w:rPr>
          <w:rFonts w:ascii="Arial" w:hAnsi="Arial" w:cs="Arial"/>
          <w:b/>
          <w:bCs/>
        </w:rPr>
        <w:t>9</w:t>
      </w:r>
    </w:p>
    <w:p w14:paraId="4355AA9E" w14:textId="77777777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D2706" w:rsidRPr="004E535C" w14:paraId="62998681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1FB12BB" w14:textId="77777777" w:rsidR="008D2706" w:rsidRPr="00BF1EB6" w:rsidRDefault="008D2706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0A78D5" w14:textId="77777777" w:rsidR="008D2706" w:rsidRPr="00BF1EB6" w:rsidRDefault="008D2706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CA689C" w14:textId="77777777" w:rsidR="008D2706" w:rsidRPr="00BF1EB6" w:rsidRDefault="008D2706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1BEB5D" w14:textId="77777777" w:rsidR="008D2706" w:rsidRPr="00BF1EB6" w:rsidRDefault="008D2706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E20F539" w14:textId="77777777" w:rsidR="008D2706" w:rsidRPr="00BF1EB6" w:rsidRDefault="008D2706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16C6C84" w14:textId="77777777" w:rsidR="008D2706" w:rsidRPr="00BF1EB6" w:rsidRDefault="008D2706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8BD182" w14:textId="77777777" w:rsidR="008D2706" w:rsidRPr="00BF1EB6" w:rsidRDefault="008D2706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9F11BA1" w14:textId="77777777" w:rsidR="008D2706" w:rsidRPr="00BF1EB6" w:rsidRDefault="008D2706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1BDBA31" w14:textId="77777777" w:rsidR="008D2706" w:rsidRPr="00BF1EB6" w:rsidRDefault="008D2706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69CC74F" w14:textId="77777777" w:rsidR="008D2706" w:rsidRPr="00BF1EB6" w:rsidRDefault="008D2706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79715E9" w14:textId="77777777" w:rsidR="008D2706" w:rsidRPr="00BF1EB6" w:rsidRDefault="008D2706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A30815B" w14:textId="77777777" w:rsidR="008D2706" w:rsidRPr="00BF1EB6" w:rsidRDefault="008D2706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1DF67B0" w14:textId="77777777" w:rsidR="008D2706" w:rsidRPr="00BF1EB6" w:rsidRDefault="008D2706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D2706" w14:paraId="22F27E7D" w14:textId="77777777" w:rsidTr="0090320C">
        <w:tc>
          <w:tcPr>
            <w:tcW w:w="879" w:type="dxa"/>
          </w:tcPr>
          <w:p w14:paraId="36C9EC37" w14:textId="77777777" w:rsidR="008D2706" w:rsidRDefault="008D2706" w:rsidP="0090320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7B77BC4A" w14:textId="77777777" w:rsidR="008D2706" w:rsidRDefault="008D2706" w:rsidP="0090320C"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</w:tcPr>
          <w:p w14:paraId="3B7F5992" w14:textId="77777777" w:rsidR="008D2706" w:rsidRDefault="008D2706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9C0517" w14:textId="77777777" w:rsidR="008D2706" w:rsidRDefault="008D2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F7C0F09" w14:textId="77777777" w:rsidR="008D2706" w:rsidRDefault="008D2706" w:rsidP="0090320C">
            <w:r>
              <w:rPr>
                <w:sz w:val="16"/>
                <w:szCs w:val="16"/>
              </w:rPr>
              <w:t>(NR_NTN_enh-Core)CR for TS 38.101-5, Correction on ACS requirment for mobile VSAT and fixed VSAT</w:t>
            </w:r>
          </w:p>
        </w:tc>
        <w:tc>
          <w:tcPr>
            <w:tcW w:w="517" w:type="dxa"/>
          </w:tcPr>
          <w:p w14:paraId="15599148" w14:textId="77777777" w:rsidR="008D2706" w:rsidRDefault="008D2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2735CC" w14:textId="77777777" w:rsidR="008D2706" w:rsidRDefault="008D2706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347A742" w14:textId="77777777" w:rsidR="008D2706" w:rsidRDefault="008D2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EE841C7" w14:textId="77777777" w:rsidR="008D2706" w:rsidRDefault="008D2706" w:rsidP="0090320C">
            <w:r>
              <w:rPr>
                <w:sz w:val="16"/>
                <w:szCs w:val="16"/>
              </w:rPr>
              <w:t>R4-2411135</w:t>
            </w:r>
          </w:p>
        </w:tc>
        <w:tc>
          <w:tcPr>
            <w:tcW w:w="1597" w:type="dxa"/>
          </w:tcPr>
          <w:p w14:paraId="5F304EFA" w14:textId="77777777" w:rsidR="008D2706" w:rsidRDefault="008D2706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B52BBF0" w14:textId="77777777" w:rsidR="008D2706" w:rsidRDefault="008D2706" w:rsidP="0090320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1000CE57" w14:textId="77777777" w:rsidR="008D2706" w:rsidRDefault="008D2706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F8A584" w14:textId="77777777" w:rsidR="008D2706" w:rsidRDefault="008D2706" w:rsidP="0090320C">
            <w:pPr>
              <w:rPr>
                <w:sz w:val="16"/>
                <w:szCs w:val="16"/>
              </w:rPr>
            </w:pPr>
          </w:p>
        </w:tc>
      </w:tr>
      <w:tr w:rsidR="008D2706" w14:paraId="14F89764" w14:textId="77777777" w:rsidTr="0090320C">
        <w:tc>
          <w:tcPr>
            <w:tcW w:w="879" w:type="dxa"/>
          </w:tcPr>
          <w:p w14:paraId="4BEB4A77" w14:textId="77777777" w:rsidR="008D2706" w:rsidRDefault="008D2706" w:rsidP="0090320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1C9494E5" w14:textId="77777777" w:rsidR="008D2706" w:rsidRDefault="008D2706" w:rsidP="0090320C"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</w:tcPr>
          <w:p w14:paraId="0B20CA9E" w14:textId="77777777" w:rsidR="008D2706" w:rsidRDefault="008D2706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09D66F" w14:textId="77777777" w:rsidR="008D2706" w:rsidRDefault="008D2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741B4C" w14:textId="77777777" w:rsidR="008D2706" w:rsidRDefault="008D2706" w:rsidP="0090320C">
            <w:r>
              <w:rPr>
                <w:sz w:val="16"/>
                <w:szCs w:val="16"/>
              </w:rPr>
              <w:t>(NR_NTN_enh-Core) CR to TS 38.101-5: clarification of the additional requirements for n512 + additional fixes</w:t>
            </w:r>
          </w:p>
        </w:tc>
        <w:tc>
          <w:tcPr>
            <w:tcW w:w="517" w:type="dxa"/>
          </w:tcPr>
          <w:p w14:paraId="6947E436" w14:textId="77777777" w:rsidR="008D2706" w:rsidRDefault="008D2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0ACEE7" w14:textId="77777777" w:rsidR="008D2706" w:rsidRDefault="008D2706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7B01AE1" w14:textId="77777777" w:rsidR="008D2706" w:rsidRDefault="008D2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A0414F5" w14:textId="77777777" w:rsidR="008D2706" w:rsidRDefault="008D2706" w:rsidP="0090320C">
            <w:r>
              <w:rPr>
                <w:sz w:val="16"/>
                <w:szCs w:val="16"/>
              </w:rPr>
              <w:t>R4-2411185</w:t>
            </w:r>
          </w:p>
        </w:tc>
        <w:tc>
          <w:tcPr>
            <w:tcW w:w="1597" w:type="dxa"/>
          </w:tcPr>
          <w:p w14:paraId="39A4F86F" w14:textId="77777777" w:rsidR="008D2706" w:rsidRDefault="008D2706" w:rsidP="0090320C">
            <w:r>
              <w:rPr>
                <w:sz w:val="16"/>
                <w:szCs w:val="16"/>
              </w:rPr>
              <w:t>Ericsson, Huawei, HiSilicon</w:t>
            </w:r>
          </w:p>
        </w:tc>
        <w:tc>
          <w:tcPr>
            <w:tcW w:w="1122" w:type="dxa"/>
          </w:tcPr>
          <w:p w14:paraId="08DB96B7" w14:textId="77777777" w:rsidR="008D2706" w:rsidRDefault="008D2706" w:rsidP="0090320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6B319C88" w14:textId="77777777" w:rsidR="008D2706" w:rsidRDefault="008D2706" w:rsidP="0090320C">
            <w:r>
              <w:rPr>
                <w:sz w:val="16"/>
                <w:szCs w:val="16"/>
              </w:rPr>
              <w:t>9.2.2.3, 9.5.2.3, 9.5.3.2.1, 9.5.3.3.1, 9.5.3.3.4, 9.6.1.1.1, 9.6.1.2.1, 10.3.2, 10.8</w:t>
            </w:r>
          </w:p>
        </w:tc>
        <w:tc>
          <w:tcPr>
            <w:tcW w:w="998" w:type="dxa"/>
          </w:tcPr>
          <w:p w14:paraId="694EF421" w14:textId="77777777" w:rsidR="008D2706" w:rsidRDefault="008D2706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D2706" w14:paraId="2DF19E26" w14:textId="77777777" w:rsidTr="0090320C">
        <w:tc>
          <w:tcPr>
            <w:tcW w:w="879" w:type="dxa"/>
          </w:tcPr>
          <w:p w14:paraId="1FD4A568" w14:textId="77777777" w:rsidR="008D2706" w:rsidRDefault="008D2706" w:rsidP="0090320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3BDA4499" w14:textId="77777777" w:rsidR="008D2706" w:rsidRDefault="008D2706" w:rsidP="0090320C">
            <w:r>
              <w:rPr>
                <w:sz w:val="16"/>
                <w:szCs w:val="16"/>
              </w:rPr>
              <w:t>0107</w:t>
            </w:r>
          </w:p>
        </w:tc>
        <w:tc>
          <w:tcPr>
            <w:tcW w:w="517" w:type="dxa"/>
          </w:tcPr>
          <w:p w14:paraId="3F8675CD" w14:textId="77777777" w:rsidR="008D2706" w:rsidRDefault="008D2706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62199C" w14:textId="77777777" w:rsidR="008D2706" w:rsidRDefault="008D2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27D2ADF" w14:textId="77777777" w:rsidR="008D2706" w:rsidRDefault="008D2706" w:rsidP="0090320C">
            <w:r>
              <w:rPr>
                <w:sz w:val="16"/>
                <w:szCs w:val="16"/>
              </w:rPr>
              <w:t>CR on log formula for FR2-NTN UE RF requirement</w:t>
            </w:r>
          </w:p>
        </w:tc>
        <w:tc>
          <w:tcPr>
            <w:tcW w:w="517" w:type="dxa"/>
          </w:tcPr>
          <w:p w14:paraId="76E28580" w14:textId="77777777" w:rsidR="008D2706" w:rsidRDefault="008D2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286D31" w14:textId="77777777" w:rsidR="008D2706" w:rsidRDefault="008D2706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8F1EE02" w14:textId="77777777" w:rsidR="008D2706" w:rsidRDefault="008D2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4448A48" w14:textId="77777777" w:rsidR="008D2706" w:rsidRDefault="008D2706" w:rsidP="0090320C">
            <w:r>
              <w:rPr>
                <w:sz w:val="16"/>
                <w:szCs w:val="16"/>
              </w:rPr>
              <w:t>R4-2412046</w:t>
            </w:r>
          </w:p>
        </w:tc>
        <w:tc>
          <w:tcPr>
            <w:tcW w:w="1597" w:type="dxa"/>
          </w:tcPr>
          <w:p w14:paraId="1479D7E8" w14:textId="77777777" w:rsidR="008D2706" w:rsidRDefault="008D2706" w:rsidP="0090320C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215C9A67" w14:textId="77777777" w:rsidR="008D2706" w:rsidRDefault="008D2706" w:rsidP="0090320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789C20F4" w14:textId="77777777" w:rsidR="008D2706" w:rsidRDefault="008D2706" w:rsidP="0090320C">
            <w:r>
              <w:rPr>
                <w:sz w:val="16"/>
                <w:szCs w:val="16"/>
              </w:rPr>
              <w:t xml:space="preserve"> 9.2.2, 9.5.3.2.3, 9.6.2</w:t>
            </w:r>
          </w:p>
        </w:tc>
        <w:tc>
          <w:tcPr>
            <w:tcW w:w="998" w:type="dxa"/>
          </w:tcPr>
          <w:p w14:paraId="18A9320B" w14:textId="77777777" w:rsidR="008D2706" w:rsidRDefault="008D2706" w:rsidP="0090320C">
            <w:r>
              <w:rPr>
                <w:sz w:val="16"/>
                <w:szCs w:val="16"/>
              </w:rPr>
              <w:t xml:space="preserve">TS/TR ... CR ... ; TS38.521-5; TS/TR ... CR ... </w:t>
            </w:r>
          </w:p>
        </w:tc>
      </w:tr>
      <w:tr w:rsidR="008D2706" w14:paraId="2B93C95E" w14:textId="77777777" w:rsidTr="0090320C">
        <w:tc>
          <w:tcPr>
            <w:tcW w:w="879" w:type="dxa"/>
          </w:tcPr>
          <w:p w14:paraId="294CDC97" w14:textId="77777777" w:rsidR="008D2706" w:rsidRDefault="008D2706" w:rsidP="0090320C">
            <w:r>
              <w:rPr>
                <w:sz w:val="16"/>
                <w:szCs w:val="16"/>
              </w:rPr>
              <w:lastRenderedPageBreak/>
              <w:t>38.101-5</w:t>
            </w:r>
          </w:p>
        </w:tc>
        <w:tc>
          <w:tcPr>
            <w:tcW w:w="637" w:type="dxa"/>
          </w:tcPr>
          <w:p w14:paraId="04B75CF5" w14:textId="77777777" w:rsidR="008D2706" w:rsidRDefault="008D2706" w:rsidP="0090320C"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</w:tcPr>
          <w:p w14:paraId="0975DD27" w14:textId="77777777" w:rsidR="008D2706" w:rsidRDefault="008D2706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B1D2D9" w14:textId="77777777" w:rsidR="008D2706" w:rsidRDefault="008D2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F292B9" w14:textId="77777777" w:rsidR="008D2706" w:rsidRDefault="008D2706" w:rsidP="0090320C">
            <w:r>
              <w:rPr>
                <w:sz w:val="16"/>
                <w:szCs w:val="16"/>
              </w:rPr>
              <w:t>(NR_NTN_enh-Core) CR to correct the definition of cross-polarized transmission - TS38.101-5</w:t>
            </w:r>
          </w:p>
        </w:tc>
        <w:tc>
          <w:tcPr>
            <w:tcW w:w="517" w:type="dxa"/>
          </w:tcPr>
          <w:p w14:paraId="45F3660C" w14:textId="77777777" w:rsidR="008D2706" w:rsidRDefault="008D2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9EC5F5" w14:textId="77777777" w:rsidR="008D2706" w:rsidRDefault="008D2706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71D1B8C" w14:textId="77777777" w:rsidR="008D2706" w:rsidRDefault="008D2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2B6B802" w14:textId="77777777" w:rsidR="008D2706" w:rsidRDefault="008D2706" w:rsidP="0090320C">
            <w:r>
              <w:rPr>
                <w:sz w:val="16"/>
                <w:szCs w:val="16"/>
              </w:rPr>
              <w:t>R4-2412480</w:t>
            </w:r>
          </w:p>
        </w:tc>
        <w:tc>
          <w:tcPr>
            <w:tcW w:w="1597" w:type="dxa"/>
          </w:tcPr>
          <w:p w14:paraId="06BDD8A8" w14:textId="77777777" w:rsidR="008D2706" w:rsidRDefault="008D2706" w:rsidP="0090320C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3C2D53C9" w14:textId="77777777" w:rsidR="008D2706" w:rsidRDefault="008D2706" w:rsidP="0090320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31F42D0C" w14:textId="77777777" w:rsidR="008D2706" w:rsidRDefault="008D2706" w:rsidP="0090320C">
            <w:r>
              <w:rPr>
                <w:sz w:val="16"/>
                <w:szCs w:val="16"/>
              </w:rPr>
              <w:t>3.3</w:t>
            </w:r>
          </w:p>
        </w:tc>
        <w:tc>
          <w:tcPr>
            <w:tcW w:w="998" w:type="dxa"/>
          </w:tcPr>
          <w:p w14:paraId="7F70F5D4" w14:textId="77777777" w:rsidR="008D2706" w:rsidRDefault="008D2706" w:rsidP="0090320C">
            <w:r>
              <w:rPr>
                <w:sz w:val="16"/>
                <w:szCs w:val="16"/>
              </w:rPr>
              <w:t xml:space="preserve">TS/TR ... CR ... ; TS/TR ... CR; TS/TR ... CR ... </w:t>
            </w:r>
          </w:p>
        </w:tc>
      </w:tr>
      <w:tr w:rsidR="008D2706" w14:paraId="55BCD521" w14:textId="77777777" w:rsidTr="0090320C">
        <w:tc>
          <w:tcPr>
            <w:tcW w:w="879" w:type="dxa"/>
          </w:tcPr>
          <w:p w14:paraId="5FA0DEA8" w14:textId="77777777" w:rsidR="008D2706" w:rsidRDefault="008D2706" w:rsidP="0090320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398AC61F" w14:textId="77777777" w:rsidR="008D2706" w:rsidRDefault="008D2706" w:rsidP="0090320C">
            <w:r>
              <w:rPr>
                <w:sz w:val="16"/>
                <w:szCs w:val="16"/>
              </w:rPr>
              <w:t>0112</w:t>
            </w:r>
          </w:p>
        </w:tc>
        <w:tc>
          <w:tcPr>
            <w:tcW w:w="517" w:type="dxa"/>
          </w:tcPr>
          <w:p w14:paraId="1BDF6D1A" w14:textId="77777777" w:rsidR="008D2706" w:rsidRDefault="008D2706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69501D" w14:textId="77777777" w:rsidR="008D2706" w:rsidRDefault="008D2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33684A" w14:textId="77777777" w:rsidR="008D2706" w:rsidRDefault="008D2706" w:rsidP="0090320C">
            <w:r>
              <w:rPr>
                <w:sz w:val="16"/>
                <w:szCs w:val="16"/>
              </w:rPr>
              <w:t>Maintenance CR for NTN VSAT in Ka-band</w:t>
            </w:r>
          </w:p>
        </w:tc>
        <w:tc>
          <w:tcPr>
            <w:tcW w:w="517" w:type="dxa"/>
          </w:tcPr>
          <w:p w14:paraId="1334AD1C" w14:textId="77777777" w:rsidR="008D2706" w:rsidRDefault="008D2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E1D6EC" w14:textId="77777777" w:rsidR="008D2706" w:rsidRDefault="008D2706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0FF0E14" w14:textId="77777777" w:rsidR="008D2706" w:rsidRDefault="008D2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3CBCFC9" w14:textId="77777777" w:rsidR="008D2706" w:rsidRDefault="008D2706" w:rsidP="0090320C">
            <w:r>
              <w:rPr>
                <w:sz w:val="16"/>
                <w:szCs w:val="16"/>
              </w:rPr>
              <w:t>R4-2413491</w:t>
            </w:r>
          </w:p>
        </w:tc>
        <w:tc>
          <w:tcPr>
            <w:tcW w:w="1597" w:type="dxa"/>
          </w:tcPr>
          <w:p w14:paraId="4CEF268A" w14:textId="77777777" w:rsidR="008D2706" w:rsidRDefault="008D2706" w:rsidP="0090320C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DA65D3E" w14:textId="77777777" w:rsidR="008D2706" w:rsidRDefault="008D2706" w:rsidP="0090320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4253D696" w14:textId="77777777" w:rsidR="008D2706" w:rsidRDefault="008D2706" w:rsidP="0090320C">
            <w:r>
              <w:rPr>
                <w:sz w:val="16"/>
                <w:szCs w:val="16"/>
              </w:rPr>
              <w:t xml:space="preserve"> 9.2, 9.5.2.3, 10.3, 10.4, 10.5, 10.6, 10.7 and A.5</w:t>
            </w:r>
          </w:p>
        </w:tc>
        <w:tc>
          <w:tcPr>
            <w:tcW w:w="998" w:type="dxa"/>
          </w:tcPr>
          <w:p w14:paraId="255C01C6" w14:textId="77777777" w:rsidR="008D2706" w:rsidRDefault="008D2706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D2706" w14:paraId="2283FCF6" w14:textId="77777777" w:rsidTr="0090320C">
        <w:tc>
          <w:tcPr>
            <w:tcW w:w="879" w:type="dxa"/>
          </w:tcPr>
          <w:p w14:paraId="484948C6" w14:textId="77777777" w:rsidR="008D2706" w:rsidRDefault="008D2706" w:rsidP="0090320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3E79C273" w14:textId="77777777" w:rsidR="008D2706" w:rsidRDefault="008D2706" w:rsidP="0090320C">
            <w:r>
              <w:rPr>
                <w:sz w:val="16"/>
                <w:szCs w:val="16"/>
              </w:rPr>
              <w:t>0119</w:t>
            </w:r>
          </w:p>
        </w:tc>
        <w:tc>
          <w:tcPr>
            <w:tcW w:w="517" w:type="dxa"/>
          </w:tcPr>
          <w:p w14:paraId="60258C8B" w14:textId="77777777" w:rsidR="008D2706" w:rsidRDefault="008D2706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8D9760" w14:textId="77777777" w:rsidR="008D2706" w:rsidRDefault="008D2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F5006A" w14:textId="77777777" w:rsidR="008D2706" w:rsidRDefault="008D2706" w:rsidP="0090320C">
            <w:r>
              <w:rPr>
                <w:sz w:val="16"/>
                <w:szCs w:val="16"/>
              </w:rPr>
              <w:t>(NR_NTN_enh-Core) CR for TS 38.101-5 to clarify the applicability for different requirements (R18)</w:t>
            </w:r>
          </w:p>
        </w:tc>
        <w:tc>
          <w:tcPr>
            <w:tcW w:w="517" w:type="dxa"/>
          </w:tcPr>
          <w:p w14:paraId="4F1DA15F" w14:textId="77777777" w:rsidR="008D2706" w:rsidRDefault="008D2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C4A290" w14:textId="77777777" w:rsidR="008D2706" w:rsidRDefault="008D2706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89D3B1E" w14:textId="77777777" w:rsidR="008D2706" w:rsidRDefault="008D2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2F1A857" w14:textId="77777777" w:rsidR="008D2706" w:rsidRDefault="008D2706" w:rsidP="0090320C">
            <w:r>
              <w:rPr>
                <w:sz w:val="16"/>
                <w:szCs w:val="16"/>
              </w:rPr>
              <w:t>R4-2413033</w:t>
            </w:r>
          </w:p>
        </w:tc>
        <w:tc>
          <w:tcPr>
            <w:tcW w:w="1597" w:type="dxa"/>
          </w:tcPr>
          <w:p w14:paraId="6BD40584" w14:textId="77777777" w:rsidR="008D2706" w:rsidRDefault="008D2706" w:rsidP="0090320C">
            <w:r>
              <w:rPr>
                <w:sz w:val="16"/>
                <w:szCs w:val="16"/>
              </w:rPr>
              <w:t>Huawei, HiSilicon, Ericsson</w:t>
            </w:r>
          </w:p>
        </w:tc>
        <w:tc>
          <w:tcPr>
            <w:tcW w:w="1122" w:type="dxa"/>
          </w:tcPr>
          <w:p w14:paraId="3FE49915" w14:textId="77777777" w:rsidR="008D2706" w:rsidRDefault="008D2706" w:rsidP="0090320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3FD1857C" w14:textId="77777777" w:rsidR="008D2706" w:rsidRDefault="008D2706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FAAB21" w14:textId="77777777" w:rsidR="008D2706" w:rsidRDefault="008D2706" w:rsidP="0090320C">
            <w:pPr>
              <w:rPr>
                <w:sz w:val="16"/>
                <w:szCs w:val="16"/>
              </w:rPr>
            </w:pPr>
          </w:p>
        </w:tc>
      </w:tr>
      <w:tr w:rsidR="008D2706" w14:paraId="7CD47187" w14:textId="77777777" w:rsidTr="0090320C">
        <w:tc>
          <w:tcPr>
            <w:tcW w:w="879" w:type="dxa"/>
          </w:tcPr>
          <w:p w14:paraId="3C8C3964" w14:textId="77777777" w:rsidR="008D2706" w:rsidRDefault="008D2706" w:rsidP="0090320C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6A828ADD" w14:textId="77777777" w:rsidR="008D2706" w:rsidRDefault="008D2706" w:rsidP="0090320C">
            <w:r>
              <w:rPr>
                <w:sz w:val="16"/>
                <w:szCs w:val="16"/>
              </w:rPr>
              <w:t>0080</w:t>
            </w:r>
          </w:p>
        </w:tc>
        <w:tc>
          <w:tcPr>
            <w:tcW w:w="517" w:type="dxa"/>
          </w:tcPr>
          <w:p w14:paraId="2D1642D0" w14:textId="77777777" w:rsidR="008D2706" w:rsidRDefault="008D2706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0DE913" w14:textId="77777777" w:rsidR="008D2706" w:rsidRDefault="008D2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B34AA2" w14:textId="77777777" w:rsidR="008D2706" w:rsidRDefault="008D2706" w:rsidP="0090320C">
            <w:r>
              <w:rPr>
                <w:sz w:val="16"/>
                <w:szCs w:val="16"/>
              </w:rPr>
              <w:t>(NR_NTN_enh-Core)CR for TS 38.108, Correction on general SAN transmitter spurious emission limits for SAN type 2-O</w:t>
            </w:r>
          </w:p>
        </w:tc>
        <w:tc>
          <w:tcPr>
            <w:tcW w:w="517" w:type="dxa"/>
          </w:tcPr>
          <w:p w14:paraId="0342DC55" w14:textId="77777777" w:rsidR="008D2706" w:rsidRDefault="008D2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0B5430" w14:textId="77777777" w:rsidR="008D2706" w:rsidRDefault="008D2706" w:rsidP="0090320C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8A98ED4" w14:textId="77777777" w:rsidR="008D2706" w:rsidRDefault="008D2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BD9403F" w14:textId="77777777" w:rsidR="008D2706" w:rsidRDefault="008D2706" w:rsidP="0090320C">
            <w:r>
              <w:rPr>
                <w:sz w:val="16"/>
                <w:szCs w:val="16"/>
              </w:rPr>
              <w:t>R4-2411133</w:t>
            </w:r>
          </w:p>
        </w:tc>
        <w:tc>
          <w:tcPr>
            <w:tcW w:w="1597" w:type="dxa"/>
          </w:tcPr>
          <w:p w14:paraId="48827393" w14:textId="77777777" w:rsidR="008D2706" w:rsidRDefault="008D2706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F989B34" w14:textId="77777777" w:rsidR="008D2706" w:rsidRDefault="008D2706" w:rsidP="0090320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2C86FAB3" w14:textId="77777777" w:rsidR="008D2706" w:rsidRDefault="008D2706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4C7294" w14:textId="77777777" w:rsidR="008D2706" w:rsidRDefault="008D2706" w:rsidP="0090320C">
            <w:pPr>
              <w:rPr>
                <w:sz w:val="16"/>
                <w:szCs w:val="16"/>
              </w:rPr>
            </w:pPr>
          </w:p>
        </w:tc>
      </w:tr>
      <w:tr w:rsidR="008D2706" w14:paraId="07AEC0CA" w14:textId="77777777" w:rsidTr="0090320C">
        <w:tc>
          <w:tcPr>
            <w:tcW w:w="879" w:type="dxa"/>
          </w:tcPr>
          <w:p w14:paraId="7D14391B" w14:textId="77777777" w:rsidR="008D2706" w:rsidRDefault="008D2706" w:rsidP="0090320C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0BDFC4C3" w14:textId="77777777" w:rsidR="008D2706" w:rsidRDefault="008D2706" w:rsidP="0090320C">
            <w:r>
              <w:rPr>
                <w:sz w:val="16"/>
                <w:szCs w:val="16"/>
              </w:rPr>
              <w:t>0087</w:t>
            </w:r>
          </w:p>
        </w:tc>
        <w:tc>
          <w:tcPr>
            <w:tcW w:w="517" w:type="dxa"/>
          </w:tcPr>
          <w:p w14:paraId="228C1B5F" w14:textId="77777777" w:rsidR="008D2706" w:rsidRDefault="008D2706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02DDA1" w14:textId="77777777" w:rsidR="008D2706" w:rsidRDefault="008D2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FD6CB0" w14:textId="77777777" w:rsidR="008D2706" w:rsidRDefault="008D2706" w:rsidP="0090320C">
            <w:r>
              <w:rPr>
                <w:sz w:val="16"/>
                <w:szCs w:val="16"/>
              </w:rPr>
              <w:t>CR for 38.108 on RF FR2-NTN FRC alignments</w:t>
            </w:r>
          </w:p>
        </w:tc>
        <w:tc>
          <w:tcPr>
            <w:tcW w:w="517" w:type="dxa"/>
          </w:tcPr>
          <w:p w14:paraId="113F77E1" w14:textId="77777777" w:rsidR="008D2706" w:rsidRDefault="008D2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E6A158" w14:textId="77777777" w:rsidR="008D2706" w:rsidRDefault="008D2706" w:rsidP="0090320C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CC88610" w14:textId="77777777" w:rsidR="008D2706" w:rsidRDefault="008D2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3CBC62B" w14:textId="77777777" w:rsidR="008D2706" w:rsidRDefault="008D2706" w:rsidP="0090320C">
            <w:r>
              <w:rPr>
                <w:sz w:val="16"/>
                <w:szCs w:val="16"/>
              </w:rPr>
              <w:t>R4-2412302</w:t>
            </w:r>
          </w:p>
        </w:tc>
        <w:tc>
          <w:tcPr>
            <w:tcW w:w="1597" w:type="dxa"/>
          </w:tcPr>
          <w:p w14:paraId="3B7E157F" w14:textId="77777777" w:rsidR="008D2706" w:rsidRDefault="008D2706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F0B739D" w14:textId="77777777" w:rsidR="008D2706" w:rsidRDefault="008D2706" w:rsidP="0090320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255F3D02" w14:textId="77777777" w:rsidR="008D2706" w:rsidRDefault="008D2706" w:rsidP="0090320C">
            <w:r>
              <w:rPr>
                <w:sz w:val="16"/>
                <w:szCs w:val="16"/>
              </w:rPr>
              <w:t>10.3, 10.9, A.1</w:t>
            </w:r>
          </w:p>
        </w:tc>
        <w:tc>
          <w:tcPr>
            <w:tcW w:w="998" w:type="dxa"/>
          </w:tcPr>
          <w:p w14:paraId="51B429A7" w14:textId="77777777" w:rsidR="008D2706" w:rsidRDefault="008D2706" w:rsidP="0090320C">
            <w:r>
              <w:rPr>
                <w:sz w:val="16"/>
                <w:szCs w:val="16"/>
              </w:rPr>
              <w:t xml:space="preserve">TS/TR ... CR ... ; TS38.181 ; TS/TR ... CR ... </w:t>
            </w:r>
          </w:p>
        </w:tc>
      </w:tr>
      <w:tr w:rsidR="008D2706" w14:paraId="3507A803" w14:textId="77777777" w:rsidTr="0090320C">
        <w:tc>
          <w:tcPr>
            <w:tcW w:w="879" w:type="dxa"/>
          </w:tcPr>
          <w:p w14:paraId="5626C60B" w14:textId="77777777" w:rsidR="008D2706" w:rsidRDefault="008D2706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8888AD6" w14:textId="77777777" w:rsidR="008D2706" w:rsidRDefault="008D2706" w:rsidP="0090320C">
            <w:r>
              <w:rPr>
                <w:sz w:val="16"/>
                <w:szCs w:val="16"/>
              </w:rPr>
              <w:t>4803</w:t>
            </w:r>
          </w:p>
        </w:tc>
        <w:tc>
          <w:tcPr>
            <w:tcW w:w="517" w:type="dxa"/>
          </w:tcPr>
          <w:p w14:paraId="1942EA5E" w14:textId="77777777" w:rsidR="008D2706" w:rsidRDefault="008D2706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25DB96" w14:textId="77777777" w:rsidR="008D2706" w:rsidRDefault="008D2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65CF40" w14:textId="77777777" w:rsidR="008D2706" w:rsidRDefault="008D2706" w:rsidP="0090320C">
            <w:r>
              <w:rPr>
                <w:sz w:val="16"/>
                <w:szCs w:val="16"/>
              </w:rPr>
              <w:t>( NR_NTN_enh-Core) Formal CR on interruption time in handover delay for NR SAN FR2-NTN – NR SAN FR2-NTN Handover</w:t>
            </w:r>
          </w:p>
        </w:tc>
        <w:tc>
          <w:tcPr>
            <w:tcW w:w="517" w:type="dxa"/>
          </w:tcPr>
          <w:p w14:paraId="56CCA836" w14:textId="77777777" w:rsidR="008D2706" w:rsidRDefault="008D2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5DF0EB" w14:textId="77777777" w:rsidR="008D2706" w:rsidRDefault="008D2706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2F01DEC" w14:textId="77777777" w:rsidR="008D2706" w:rsidRDefault="008D2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0B8A333" w14:textId="77777777" w:rsidR="008D2706" w:rsidRDefault="008D2706" w:rsidP="0090320C">
            <w:r>
              <w:rPr>
                <w:sz w:val="16"/>
                <w:szCs w:val="16"/>
              </w:rPr>
              <w:t>R4-2412238</w:t>
            </w:r>
          </w:p>
        </w:tc>
        <w:tc>
          <w:tcPr>
            <w:tcW w:w="1597" w:type="dxa"/>
          </w:tcPr>
          <w:p w14:paraId="7659CBC4" w14:textId="77777777" w:rsidR="008D2706" w:rsidRDefault="008D2706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DEB224D" w14:textId="77777777" w:rsidR="008D2706" w:rsidRDefault="008D2706" w:rsidP="0090320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708FC6CD" w14:textId="77777777" w:rsidR="008D2706" w:rsidRDefault="008D2706" w:rsidP="0090320C">
            <w:r>
              <w:rPr>
                <w:sz w:val="16"/>
                <w:szCs w:val="16"/>
              </w:rPr>
              <w:t>6.1C.1.3.2</w:t>
            </w:r>
          </w:p>
        </w:tc>
        <w:tc>
          <w:tcPr>
            <w:tcW w:w="998" w:type="dxa"/>
          </w:tcPr>
          <w:p w14:paraId="56CA96CA" w14:textId="77777777" w:rsidR="008D2706" w:rsidRDefault="008D2706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D2706" w14:paraId="67F8C307" w14:textId="77777777" w:rsidTr="0090320C">
        <w:tc>
          <w:tcPr>
            <w:tcW w:w="879" w:type="dxa"/>
          </w:tcPr>
          <w:p w14:paraId="01C552C3" w14:textId="77777777" w:rsidR="008D2706" w:rsidRDefault="008D2706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A04A3E3" w14:textId="77777777" w:rsidR="008D2706" w:rsidRDefault="008D2706" w:rsidP="0090320C">
            <w:r>
              <w:rPr>
                <w:sz w:val="16"/>
                <w:szCs w:val="16"/>
              </w:rPr>
              <w:t>4858</w:t>
            </w:r>
          </w:p>
        </w:tc>
        <w:tc>
          <w:tcPr>
            <w:tcW w:w="517" w:type="dxa"/>
          </w:tcPr>
          <w:p w14:paraId="6F0FF2E9" w14:textId="77777777" w:rsidR="008D2706" w:rsidRDefault="008D2706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E6D55C" w14:textId="77777777" w:rsidR="008D2706" w:rsidRDefault="008D2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941DBD" w14:textId="77777777" w:rsidR="008D2706" w:rsidRDefault="008D2706" w:rsidP="0090320C">
            <w:r>
              <w:rPr>
                <w:sz w:val="16"/>
                <w:szCs w:val="16"/>
              </w:rPr>
              <w:t>CR on Rx-Tx measurement requirements for NTN</w:t>
            </w:r>
          </w:p>
        </w:tc>
        <w:tc>
          <w:tcPr>
            <w:tcW w:w="517" w:type="dxa"/>
          </w:tcPr>
          <w:p w14:paraId="1045A40B" w14:textId="77777777" w:rsidR="008D2706" w:rsidRDefault="008D2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B2FF4E" w14:textId="77777777" w:rsidR="008D2706" w:rsidRDefault="008D2706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FF92DDA" w14:textId="77777777" w:rsidR="008D2706" w:rsidRDefault="008D2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560C7DB" w14:textId="77777777" w:rsidR="008D2706" w:rsidRDefault="008D2706" w:rsidP="0090320C">
            <w:r>
              <w:rPr>
                <w:sz w:val="16"/>
                <w:szCs w:val="16"/>
              </w:rPr>
              <w:t>R4-2412662</w:t>
            </w:r>
          </w:p>
        </w:tc>
        <w:tc>
          <w:tcPr>
            <w:tcW w:w="1597" w:type="dxa"/>
          </w:tcPr>
          <w:p w14:paraId="5CDFF738" w14:textId="77777777" w:rsidR="008D2706" w:rsidRDefault="008D2706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71C174F" w14:textId="77777777" w:rsidR="008D2706" w:rsidRDefault="008D2706" w:rsidP="0090320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2BB6DDC2" w14:textId="77777777" w:rsidR="008D2706" w:rsidRDefault="008D2706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662DD3" w14:textId="77777777" w:rsidR="008D2706" w:rsidRDefault="008D2706" w:rsidP="0090320C">
            <w:pPr>
              <w:rPr>
                <w:sz w:val="16"/>
                <w:szCs w:val="16"/>
              </w:rPr>
            </w:pPr>
          </w:p>
        </w:tc>
      </w:tr>
      <w:tr w:rsidR="008D2706" w14:paraId="0E66FC87" w14:textId="77777777" w:rsidTr="0090320C">
        <w:tc>
          <w:tcPr>
            <w:tcW w:w="879" w:type="dxa"/>
          </w:tcPr>
          <w:p w14:paraId="4D5ED968" w14:textId="77777777" w:rsidR="008D2706" w:rsidRDefault="008D2706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AC739E8" w14:textId="77777777" w:rsidR="008D2706" w:rsidRDefault="008D2706" w:rsidP="0090320C">
            <w:r>
              <w:rPr>
                <w:sz w:val="16"/>
                <w:szCs w:val="16"/>
              </w:rPr>
              <w:t>4892</w:t>
            </w:r>
          </w:p>
        </w:tc>
        <w:tc>
          <w:tcPr>
            <w:tcW w:w="517" w:type="dxa"/>
          </w:tcPr>
          <w:p w14:paraId="58054BED" w14:textId="77777777" w:rsidR="008D2706" w:rsidRDefault="008D2706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3EAA59" w14:textId="77777777" w:rsidR="008D2706" w:rsidRDefault="008D2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19FDB6" w14:textId="77777777" w:rsidR="008D2706" w:rsidRDefault="008D2706" w:rsidP="0090320C">
            <w:r>
              <w:rPr>
                <w:sz w:val="16"/>
                <w:szCs w:val="16"/>
              </w:rPr>
              <w:t>(NR_NTN_enh–Core) Modify the NR NTN RRC Re-establishment requirements .</w:t>
            </w:r>
          </w:p>
        </w:tc>
        <w:tc>
          <w:tcPr>
            <w:tcW w:w="517" w:type="dxa"/>
          </w:tcPr>
          <w:p w14:paraId="7126FFBD" w14:textId="77777777" w:rsidR="008D2706" w:rsidRDefault="008D2706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02DE096" w14:textId="77777777" w:rsidR="008D2706" w:rsidRDefault="008D2706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B0D95C2" w14:textId="77777777" w:rsidR="008D2706" w:rsidRDefault="008D2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3372751" w14:textId="77777777" w:rsidR="008D2706" w:rsidRDefault="008D2706" w:rsidP="0090320C">
            <w:r>
              <w:rPr>
                <w:sz w:val="16"/>
                <w:szCs w:val="16"/>
              </w:rPr>
              <w:t>R4-2413052</w:t>
            </w:r>
          </w:p>
        </w:tc>
        <w:tc>
          <w:tcPr>
            <w:tcW w:w="1597" w:type="dxa"/>
          </w:tcPr>
          <w:p w14:paraId="05EC2F9D" w14:textId="77777777" w:rsidR="008D2706" w:rsidRDefault="008D2706" w:rsidP="0090320C">
            <w:r>
              <w:rPr>
                <w:sz w:val="16"/>
                <w:szCs w:val="16"/>
              </w:rPr>
              <w:t>ZTECorporation,Sanechips</w:t>
            </w:r>
          </w:p>
        </w:tc>
        <w:tc>
          <w:tcPr>
            <w:tcW w:w="1122" w:type="dxa"/>
          </w:tcPr>
          <w:p w14:paraId="50EB3DB3" w14:textId="77777777" w:rsidR="008D2706" w:rsidRDefault="008D2706" w:rsidP="0090320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6BAAE78C" w14:textId="77777777" w:rsidR="008D2706" w:rsidRDefault="008D2706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81D8CD" w14:textId="77777777" w:rsidR="008D2706" w:rsidRDefault="008D2706" w:rsidP="0090320C">
            <w:pPr>
              <w:rPr>
                <w:sz w:val="16"/>
                <w:szCs w:val="16"/>
              </w:rPr>
            </w:pPr>
          </w:p>
        </w:tc>
      </w:tr>
      <w:tr w:rsidR="008D2706" w14:paraId="525B8196" w14:textId="77777777" w:rsidTr="0090320C">
        <w:tc>
          <w:tcPr>
            <w:tcW w:w="879" w:type="dxa"/>
          </w:tcPr>
          <w:p w14:paraId="1FF28888" w14:textId="77777777" w:rsidR="008D2706" w:rsidRDefault="008D2706" w:rsidP="0090320C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366C99CE" w14:textId="77777777" w:rsidR="008D2706" w:rsidRDefault="008D2706" w:rsidP="0090320C">
            <w:r>
              <w:rPr>
                <w:sz w:val="16"/>
                <w:szCs w:val="16"/>
              </w:rPr>
              <w:t>0039</w:t>
            </w:r>
          </w:p>
        </w:tc>
        <w:tc>
          <w:tcPr>
            <w:tcW w:w="517" w:type="dxa"/>
          </w:tcPr>
          <w:p w14:paraId="7F5549DA" w14:textId="77777777" w:rsidR="008D2706" w:rsidRDefault="008D2706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FF1E1E" w14:textId="77777777" w:rsidR="008D2706" w:rsidRDefault="008D2706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332A5C" w14:textId="77777777" w:rsidR="008D2706" w:rsidRDefault="008D2706" w:rsidP="0090320C">
            <w:r>
              <w:rPr>
                <w:sz w:val="16"/>
                <w:szCs w:val="16"/>
              </w:rPr>
              <w:t>(NR_NTN_enh-Core) CR to 38.181 correction on FRC and naming alignment</w:t>
            </w:r>
          </w:p>
        </w:tc>
        <w:tc>
          <w:tcPr>
            <w:tcW w:w="517" w:type="dxa"/>
          </w:tcPr>
          <w:p w14:paraId="70ECCD82" w14:textId="77777777" w:rsidR="008D2706" w:rsidRDefault="008D2706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94D602" w14:textId="77777777" w:rsidR="008D2706" w:rsidRDefault="008D2706" w:rsidP="0090320C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33E2E637" w14:textId="77777777" w:rsidR="008D2706" w:rsidRDefault="008D2706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2A69D81" w14:textId="77777777" w:rsidR="008D2706" w:rsidRDefault="008D2706" w:rsidP="0090320C">
            <w:r>
              <w:rPr>
                <w:sz w:val="16"/>
                <w:szCs w:val="16"/>
              </w:rPr>
              <w:t>R4-2412303</w:t>
            </w:r>
          </w:p>
        </w:tc>
        <w:tc>
          <w:tcPr>
            <w:tcW w:w="1597" w:type="dxa"/>
          </w:tcPr>
          <w:p w14:paraId="6CF52950" w14:textId="77777777" w:rsidR="008D2706" w:rsidRDefault="008D2706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43EDEE5" w14:textId="77777777" w:rsidR="008D2706" w:rsidRDefault="008D2706" w:rsidP="0090320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4AF9C258" w14:textId="77777777" w:rsidR="008D2706" w:rsidRDefault="008D2706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A18AEC" w14:textId="77777777" w:rsidR="008D2706" w:rsidRDefault="008D2706" w:rsidP="0090320C">
            <w:pPr>
              <w:rPr>
                <w:sz w:val="16"/>
                <w:szCs w:val="16"/>
              </w:rPr>
            </w:pPr>
          </w:p>
        </w:tc>
      </w:tr>
    </w:tbl>
    <w:p w14:paraId="487F5873" w14:textId="77777777" w:rsidR="005E14E4" w:rsidRDefault="005E14E4" w:rsidP="005E14E4"/>
    <w:p w14:paraId="0161F5B7" w14:textId="77777777" w:rsidR="005E14E4" w:rsidRDefault="005E14E4" w:rsidP="005E14E4"/>
    <w:p w14:paraId="6BACF2ED" w14:textId="3CA6F7C4" w:rsidR="005E14E4" w:rsidRDefault="005E14E4" w:rsidP="005E14E4">
      <w:pPr>
        <w:pStyle w:val="Heading2"/>
        <w:rPr>
          <w:rFonts w:cs="Arial"/>
          <w:noProof/>
        </w:rPr>
      </w:pPr>
      <w:r w:rsidRPr="005E14E4">
        <w:rPr>
          <w:noProof/>
        </w:rPr>
        <w:lastRenderedPageBreak/>
        <w:t>RP-24217</w:t>
      </w:r>
      <w:r>
        <w:rPr>
          <w:noProof/>
        </w:rPr>
        <w:t>8</w:t>
      </w:r>
    </w:p>
    <w:p w14:paraId="64F06F1F" w14:textId="7BF2C708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30</w:t>
      </w:r>
    </w:p>
    <w:p w14:paraId="76E3F05E" w14:textId="77777777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36BEE" w:rsidRPr="004E535C" w14:paraId="1C7A9943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49FB612" w14:textId="77777777" w:rsidR="00536BEE" w:rsidRPr="00BF1EB6" w:rsidRDefault="00536BE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189E17" w14:textId="77777777" w:rsidR="00536BEE" w:rsidRPr="00BF1EB6" w:rsidRDefault="00536BE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175B21E" w14:textId="77777777" w:rsidR="00536BEE" w:rsidRPr="00BF1EB6" w:rsidRDefault="00536BE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3F19F8" w14:textId="77777777" w:rsidR="00536BEE" w:rsidRPr="00BF1EB6" w:rsidRDefault="00536BE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ED3F63E" w14:textId="77777777" w:rsidR="00536BEE" w:rsidRPr="00BF1EB6" w:rsidRDefault="00536BE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49A7660" w14:textId="77777777" w:rsidR="00536BEE" w:rsidRPr="00BF1EB6" w:rsidRDefault="00536BE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BC1027" w14:textId="77777777" w:rsidR="00536BEE" w:rsidRPr="00BF1EB6" w:rsidRDefault="00536BE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DC46263" w14:textId="77777777" w:rsidR="00536BEE" w:rsidRPr="00BF1EB6" w:rsidRDefault="00536BE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1FF4EFA" w14:textId="77777777" w:rsidR="00536BEE" w:rsidRPr="00BF1EB6" w:rsidRDefault="00536BE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A858C96" w14:textId="77777777" w:rsidR="00536BEE" w:rsidRPr="00BF1EB6" w:rsidRDefault="00536BE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06F2012" w14:textId="77777777" w:rsidR="00536BEE" w:rsidRPr="00BF1EB6" w:rsidRDefault="00536BE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22E3A9E" w14:textId="77777777" w:rsidR="00536BEE" w:rsidRPr="00BF1EB6" w:rsidRDefault="00536BE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28B7E56" w14:textId="77777777" w:rsidR="00536BEE" w:rsidRPr="00BF1EB6" w:rsidRDefault="00536BE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36BEE" w14:paraId="6660B268" w14:textId="77777777" w:rsidTr="0090320C">
        <w:tc>
          <w:tcPr>
            <w:tcW w:w="879" w:type="dxa"/>
          </w:tcPr>
          <w:p w14:paraId="26566806" w14:textId="77777777" w:rsidR="00536BEE" w:rsidRDefault="00536BEE" w:rsidP="0090320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5BE168FF" w14:textId="77777777" w:rsidR="00536BEE" w:rsidRDefault="00536BEE" w:rsidP="0090320C">
            <w:r>
              <w:rPr>
                <w:sz w:val="16"/>
                <w:szCs w:val="16"/>
              </w:rPr>
              <w:t>0116</w:t>
            </w:r>
          </w:p>
        </w:tc>
        <w:tc>
          <w:tcPr>
            <w:tcW w:w="517" w:type="dxa"/>
          </w:tcPr>
          <w:p w14:paraId="7185EF07" w14:textId="77777777" w:rsidR="00536BEE" w:rsidRDefault="00536BEE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2FCB11" w14:textId="77777777" w:rsidR="00536BEE" w:rsidRDefault="00536BE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8E17D4" w14:textId="77777777" w:rsidR="00536BEE" w:rsidRDefault="00536BEE" w:rsidP="0090320C">
            <w:r>
              <w:rPr>
                <w:sz w:val="16"/>
                <w:szCs w:val="16"/>
              </w:rPr>
              <w:t>(NR_NTN_enh-Core) CR for TS 38.101-5 to modify the mistakes for Tx requirements (R18)</w:t>
            </w:r>
          </w:p>
        </w:tc>
        <w:tc>
          <w:tcPr>
            <w:tcW w:w="517" w:type="dxa"/>
          </w:tcPr>
          <w:p w14:paraId="2434F2E3" w14:textId="77777777" w:rsidR="00536BEE" w:rsidRDefault="00536BE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56C443" w14:textId="77777777" w:rsidR="00536BEE" w:rsidRDefault="00536BEE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1B3F0FF" w14:textId="77777777" w:rsidR="00536BEE" w:rsidRDefault="00536BE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F311205" w14:textId="77777777" w:rsidR="00536BEE" w:rsidRDefault="00536BEE" w:rsidP="0090320C">
            <w:r>
              <w:rPr>
                <w:sz w:val="16"/>
                <w:szCs w:val="16"/>
              </w:rPr>
              <w:t>R4-2413492</w:t>
            </w:r>
          </w:p>
        </w:tc>
        <w:tc>
          <w:tcPr>
            <w:tcW w:w="1597" w:type="dxa"/>
          </w:tcPr>
          <w:p w14:paraId="488D2A2D" w14:textId="77777777" w:rsidR="00536BEE" w:rsidRDefault="00536BEE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A97E187" w14:textId="77777777" w:rsidR="00536BEE" w:rsidRDefault="00536BEE" w:rsidP="0090320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5FB3E86F" w14:textId="77777777" w:rsidR="00536BEE" w:rsidRDefault="00536BE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E8D5D9" w14:textId="77777777" w:rsidR="00536BEE" w:rsidRDefault="00536BEE" w:rsidP="0090320C">
            <w:pPr>
              <w:rPr>
                <w:sz w:val="16"/>
                <w:szCs w:val="16"/>
              </w:rPr>
            </w:pPr>
          </w:p>
        </w:tc>
      </w:tr>
      <w:tr w:rsidR="00536BEE" w14:paraId="56FC8EC8" w14:textId="77777777" w:rsidTr="0090320C">
        <w:tc>
          <w:tcPr>
            <w:tcW w:w="879" w:type="dxa"/>
          </w:tcPr>
          <w:p w14:paraId="26A9320C" w14:textId="77777777" w:rsidR="00536BEE" w:rsidRDefault="00536BEE" w:rsidP="0090320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43F1D046" w14:textId="77777777" w:rsidR="00536BEE" w:rsidRDefault="00536BEE" w:rsidP="0090320C">
            <w:r>
              <w:rPr>
                <w:sz w:val="16"/>
                <w:szCs w:val="16"/>
              </w:rPr>
              <w:t>0117</w:t>
            </w:r>
          </w:p>
        </w:tc>
        <w:tc>
          <w:tcPr>
            <w:tcW w:w="517" w:type="dxa"/>
          </w:tcPr>
          <w:p w14:paraId="2ECFE612" w14:textId="77777777" w:rsidR="00536BEE" w:rsidRDefault="00536BEE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BA15CE" w14:textId="77777777" w:rsidR="00536BEE" w:rsidRDefault="00536BE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E374CD" w14:textId="77777777" w:rsidR="00536BEE" w:rsidRDefault="00536BEE" w:rsidP="0090320C">
            <w:r>
              <w:rPr>
                <w:sz w:val="16"/>
                <w:szCs w:val="16"/>
              </w:rPr>
              <w:t>(NR_NTN_enh-Core) CR for TS 38.101-5 to modify the mistakes for Rx requirements (R18)</w:t>
            </w:r>
          </w:p>
        </w:tc>
        <w:tc>
          <w:tcPr>
            <w:tcW w:w="517" w:type="dxa"/>
          </w:tcPr>
          <w:p w14:paraId="5204A4C7" w14:textId="77777777" w:rsidR="00536BEE" w:rsidRDefault="00536BE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324B00" w14:textId="77777777" w:rsidR="00536BEE" w:rsidRDefault="00536BEE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F73F745" w14:textId="77777777" w:rsidR="00536BEE" w:rsidRDefault="00536BE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EE1FBB8" w14:textId="77777777" w:rsidR="00536BEE" w:rsidRDefault="00536BEE" w:rsidP="0090320C">
            <w:r>
              <w:rPr>
                <w:sz w:val="16"/>
                <w:szCs w:val="16"/>
              </w:rPr>
              <w:t>R4-2413493</w:t>
            </w:r>
          </w:p>
        </w:tc>
        <w:tc>
          <w:tcPr>
            <w:tcW w:w="1597" w:type="dxa"/>
          </w:tcPr>
          <w:p w14:paraId="5E8279D0" w14:textId="77777777" w:rsidR="00536BEE" w:rsidRDefault="00536BEE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E8814B3" w14:textId="77777777" w:rsidR="00536BEE" w:rsidRDefault="00536BEE" w:rsidP="0090320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558F05B2" w14:textId="77777777" w:rsidR="00536BEE" w:rsidRDefault="00536BE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DA625E" w14:textId="77777777" w:rsidR="00536BEE" w:rsidRDefault="00536BEE" w:rsidP="0090320C">
            <w:pPr>
              <w:rPr>
                <w:sz w:val="16"/>
                <w:szCs w:val="16"/>
              </w:rPr>
            </w:pPr>
          </w:p>
        </w:tc>
      </w:tr>
      <w:tr w:rsidR="00536BEE" w14:paraId="3E3B02DC" w14:textId="77777777" w:rsidTr="0090320C">
        <w:tc>
          <w:tcPr>
            <w:tcW w:w="879" w:type="dxa"/>
          </w:tcPr>
          <w:p w14:paraId="31FE7862" w14:textId="77777777" w:rsidR="00536BEE" w:rsidRDefault="00536BEE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A5D0665" w14:textId="77777777" w:rsidR="00536BEE" w:rsidRDefault="00536BEE" w:rsidP="0090320C">
            <w:r>
              <w:rPr>
                <w:sz w:val="16"/>
                <w:szCs w:val="16"/>
              </w:rPr>
              <w:t>4653</w:t>
            </w:r>
          </w:p>
        </w:tc>
        <w:tc>
          <w:tcPr>
            <w:tcW w:w="517" w:type="dxa"/>
          </w:tcPr>
          <w:p w14:paraId="2DCB0C69" w14:textId="77777777" w:rsidR="00536BEE" w:rsidRDefault="00536BEE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A7E911" w14:textId="77777777" w:rsidR="00536BEE" w:rsidRDefault="00536BE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A5119D" w14:textId="77777777" w:rsidR="00536BEE" w:rsidRDefault="00536BEE" w:rsidP="0090320C">
            <w:r>
              <w:rPr>
                <w:sz w:val="16"/>
                <w:szCs w:val="16"/>
              </w:rPr>
              <w:t>CR on Rel-18 NR NTN core requirements</w:t>
            </w:r>
          </w:p>
        </w:tc>
        <w:tc>
          <w:tcPr>
            <w:tcW w:w="517" w:type="dxa"/>
          </w:tcPr>
          <w:p w14:paraId="34A15EBF" w14:textId="77777777" w:rsidR="00536BEE" w:rsidRDefault="00536BE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BC8D65" w14:textId="77777777" w:rsidR="00536BEE" w:rsidRDefault="00536BEE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5893006" w14:textId="77777777" w:rsidR="00536BEE" w:rsidRDefault="00536BE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B042D95" w14:textId="77777777" w:rsidR="00536BEE" w:rsidRDefault="00536BEE" w:rsidP="0090320C">
            <w:r>
              <w:rPr>
                <w:sz w:val="16"/>
                <w:szCs w:val="16"/>
              </w:rPr>
              <w:t>R4-2414071</w:t>
            </w:r>
          </w:p>
        </w:tc>
        <w:tc>
          <w:tcPr>
            <w:tcW w:w="1597" w:type="dxa"/>
          </w:tcPr>
          <w:p w14:paraId="1A5595BB" w14:textId="77777777" w:rsidR="00536BEE" w:rsidRDefault="00536BEE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05DF049" w14:textId="77777777" w:rsidR="00536BEE" w:rsidRDefault="00536BEE" w:rsidP="0090320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0ED81A0E" w14:textId="77777777" w:rsidR="00536BEE" w:rsidRDefault="00536BEE" w:rsidP="0090320C">
            <w:r>
              <w:rPr>
                <w:sz w:val="16"/>
                <w:szCs w:val="16"/>
              </w:rPr>
              <w:t>4.2.2.12, 4.2C.3, 4.2C.4, 5.1C.3, 5.1C.4, 9.3C.8, 9.3C.9, 9.3C.10, 9.2C.7</w:t>
            </w:r>
          </w:p>
        </w:tc>
        <w:tc>
          <w:tcPr>
            <w:tcW w:w="998" w:type="dxa"/>
          </w:tcPr>
          <w:p w14:paraId="136C5664" w14:textId="77777777" w:rsidR="00536BEE" w:rsidRDefault="00536BEE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36BEE" w14:paraId="503A448A" w14:textId="77777777" w:rsidTr="0090320C">
        <w:tc>
          <w:tcPr>
            <w:tcW w:w="879" w:type="dxa"/>
          </w:tcPr>
          <w:p w14:paraId="78E9852A" w14:textId="77777777" w:rsidR="00536BEE" w:rsidRDefault="00536BEE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1A694E5" w14:textId="77777777" w:rsidR="00536BEE" w:rsidRDefault="00536BEE" w:rsidP="0090320C">
            <w:r>
              <w:rPr>
                <w:sz w:val="16"/>
                <w:szCs w:val="16"/>
              </w:rPr>
              <w:t>4716</w:t>
            </w:r>
          </w:p>
        </w:tc>
        <w:tc>
          <w:tcPr>
            <w:tcW w:w="517" w:type="dxa"/>
          </w:tcPr>
          <w:p w14:paraId="5EAAD9C0" w14:textId="77777777" w:rsidR="00536BEE" w:rsidRDefault="00536BEE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707C4E" w14:textId="77777777" w:rsidR="00536BEE" w:rsidRDefault="00536BE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5DA936" w14:textId="77777777" w:rsidR="00536BEE" w:rsidRDefault="00536BEE" w:rsidP="0090320C">
            <w:r>
              <w:rPr>
                <w:sz w:val="16"/>
                <w:szCs w:val="16"/>
              </w:rPr>
              <w:t>(NR_NTN_enh-Core) CR to TS 38.133 specification corrections of for NR NTN enh</w:t>
            </w:r>
          </w:p>
        </w:tc>
        <w:tc>
          <w:tcPr>
            <w:tcW w:w="517" w:type="dxa"/>
          </w:tcPr>
          <w:p w14:paraId="75312D2B" w14:textId="77777777" w:rsidR="00536BEE" w:rsidRDefault="00536BE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9EBF6E" w14:textId="77777777" w:rsidR="00536BEE" w:rsidRDefault="00536BEE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722E60F" w14:textId="77777777" w:rsidR="00536BEE" w:rsidRDefault="00536BE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0E0941B" w14:textId="77777777" w:rsidR="00536BEE" w:rsidRDefault="00536BEE" w:rsidP="0090320C">
            <w:r>
              <w:rPr>
                <w:sz w:val="16"/>
                <w:szCs w:val="16"/>
              </w:rPr>
              <w:t>R4-2414073</w:t>
            </w:r>
          </w:p>
        </w:tc>
        <w:tc>
          <w:tcPr>
            <w:tcW w:w="1597" w:type="dxa"/>
          </w:tcPr>
          <w:p w14:paraId="529EB4A9" w14:textId="77777777" w:rsidR="00536BEE" w:rsidRDefault="00536BEE" w:rsidP="0090320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D85A3F8" w14:textId="77777777" w:rsidR="00536BEE" w:rsidRDefault="00536BEE" w:rsidP="0090320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7AF01C22" w14:textId="77777777" w:rsidR="00536BEE" w:rsidRDefault="00536BE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7449A6" w14:textId="77777777" w:rsidR="00536BEE" w:rsidRDefault="00536BEE" w:rsidP="0090320C">
            <w:pPr>
              <w:rPr>
                <w:sz w:val="16"/>
                <w:szCs w:val="16"/>
              </w:rPr>
            </w:pPr>
          </w:p>
        </w:tc>
      </w:tr>
      <w:tr w:rsidR="00536BEE" w14:paraId="15060C35" w14:textId="77777777" w:rsidTr="0090320C">
        <w:tc>
          <w:tcPr>
            <w:tcW w:w="879" w:type="dxa"/>
          </w:tcPr>
          <w:p w14:paraId="666436CD" w14:textId="77777777" w:rsidR="00536BEE" w:rsidRDefault="00536BEE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D973A0E" w14:textId="77777777" w:rsidR="00536BEE" w:rsidRDefault="00536BEE" w:rsidP="0090320C">
            <w:r>
              <w:rPr>
                <w:sz w:val="16"/>
                <w:szCs w:val="16"/>
              </w:rPr>
              <w:t>4859</w:t>
            </w:r>
          </w:p>
        </w:tc>
        <w:tc>
          <w:tcPr>
            <w:tcW w:w="517" w:type="dxa"/>
          </w:tcPr>
          <w:p w14:paraId="1D9AEDED" w14:textId="77777777" w:rsidR="00536BEE" w:rsidRDefault="00536BEE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A65179" w14:textId="77777777" w:rsidR="00536BEE" w:rsidRDefault="00536BE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906786" w14:textId="77777777" w:rsidR="00536BEE" w:rsidRDefault="00536BEE" w:rsidP="0090320C">
            <w:r>
              <w:rPr>
                <w:sz w:val="16"/>
                <w:szCs w:val="16"/>
              </w:rPr>
              <w:t>CR on requirements for satellite switch with re-sync</w:t>
            </w:r>
          </w:p>
        </w:tc>
        <w:tc>
          <w:tcPr>
            <w:tcW w:w="517" w:type="dxa"/>
          </w:tcPr>
          <w:p w14:paraId="3CE04DFB" w14:textId="77777777" w:rsidR="00536BEE" w:rsidRDefault="00536BE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1C68E9" w14:textId="77777777" w:rsidR="00536BEE" w:rsidRDefault="00536BEE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0F15423" w14:textId="77777777" w:rsidR="00536BEE" w:rsidRDefault="00536BE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535A3F9" w14:textId="77777777" w:rsidR="00536BEE" w:rsidRDefault="00536BEE" w:rsidP="0090320C">
            <w:r>
              <w:rPr>
                <w:sz w:val="16"/>
                <w:szCs w:val="16"/>
              </w:rPr>
              <w:t>R4-2414074</w:t>
            </w:r>
          </w:p>
        </w:tc>
        <w:tc>
          <w:tcPr>
            <w:tcW w:w="1597" w:type="dxa"/>
          </w:tcPr>
          <w:p w14:paraId="05E05875" w14:textId="77777777" w:rsidR="00536BEE" w:rsidRDefault="00536BEE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AAE418C" w14:textId="77777777" w:rsidR="00536BEE" w:rsidRDefault="00536BEE" w:rsidP="0090320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5A153E72" w14:textId="77777777" w:rsidR="00536BEE" w:rsidRDefault="00536BE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098A28" w14:textId="77777777" w:rsidR="00536BEE" w:rsidRDefault="00536BEE" w:rsidP="0090320C">
            <w:pPr>
              <w:rPr>
                <w:sz w:val="16"/>
                <w:szCs w:val="16"/>
              </w:rPr>
            </w:pPr>
          </w:p>
        </w:tc>
      </w:tr>
      <w:tr w:rsidR="00536BEE" w14:paraId="32F9FFF0" w14:textId="77777777" w:rsidTr="0090320C">
        <w:tc>
          <w:tcPr>
            <w:tcW w:w="879" w:type="dxa"/>
          </w:tcPr>
          <w:p w14:paraId="240F017B" w14:textId="77777777" w:rsidR="00536BEE" w:rsidRDefault="00536BEE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EB8964F" w14:textId="77777777" w:rsidR="00536BEE" w:rsidRDefault="00536BEE" w:rsidP="0090320C">
            <w:r>
              <w:rPr>
                <w:sz w:val="16"/>
                <w:szCs w:val="16"/>
              </w:rPr>
              <w:t>4872</w:t>
            </w:r>
          </w:p>
        </w:tc>
        <w:tc>
          <w:tcPr>
            <w:tcW w:w="517" w:type="dxa"/>
          </w:tcPr>
          <w:p w14:paraId="3A6B519B" w14:textId="77777777" w:rsidR="00536BEE" w:rsidRDefault="00536BEE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26795B" w14:textId="77777777" w:rsidR="00536BEE" w:rsidRDefault="00536BE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0A6DED" w14:textId="77777777" w:rsidR="00536BEE" w:rsidRDefault="00536BEE" w:rsidP="0090320C">
            <w:r>
              <w:rPr>
                <w:sz w:val="16"/>
                <w:szCs w:val="16"/>
              </w:rPr>
              <w:t>CR to 38.133 on Measurement Procedures Requirements</w:t>
            </w:r>
          </w:p>
        </w:tc>
        <w:tc>
          <w:tcPr>
            <w:tcW w:w="517" w:type="dxa"/>
          </w:tcPr>
          <w:p w14:paraId="0027FD16" w14:textId="77777777" w:rsidR="00536BEE" w:rsidRDefault="00536BE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24DC42" w14:textId="77777777" w:rsidR="00536BEE" w:rsidRDefault="00536BEE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6228A59" w14:textId="77777777" w:rsidR="00536BEE" w:rsidRDefault="00536BE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6224D48" w14:textId="77777777" w:rsidR="00536BEE" w:rsidRDefault="00536BEE" w:rsidP="0090320C">
            <w:r>
              <w:rPr>
                <w:sz w:val="16"/>
                <w:szCs w:val="16"/>
              </w:rPr>
              <w:t>R4-2414098</w:t>
            </w:r>
          </w:p>
        </w:tc>
        <w:tc>
          <w:tcPr>
            <w:tcW w:w="1597" w:type="dxa"/>
          </w:tcPr>
          <w:p w14:paraId="4CFBA41D" w14:textId="77777777" w:rsidR="00536BEE" w:rsidRDefault="00536BEE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CD3C805" w14:textId="77777777" w:rsidR="00536BEE" w:rsidRDefault="00536BEE" w:rsidP="0090320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13AD5FB4" w14:textId="77777777" w:rsidR="00536BEE" w:rsidRDefault="00536BE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3D47D7" w14:textId="77777777" w:rsidR="00536BEE" w:rsidRDefault="00536BEE" w:rsidP="0090320C">
            <w:pPr>
              <w:rPr>
                <w:sz w:val="16"/>
                <w:szCs w:val="16"/>
              </w:rPr>
            </w:pPr>
          </w:p>
        </w:tc>
      </w:tr>
      <w:tr w:rsidR="00536BEE" w14:paraId="508AF356" w14:textId="77777777" w:rsidTr="0090320C">
        <w:tc>
          <w:tcPr>
            <w:tcW w:w="879" w:type="dxa"/>
          </w:tcPr>
          <w:p w14:paraId="3BDC6557" w14:textId="77777777" w:rsidR="00536BEE" w:rsidRDefault="00536BEE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1289B91" w14:textId="77777777" w:rsidR="00536BEE" w:rsidRDefault="00536BEE" w:rsidP="0090320C">
            <w:r>
              <w:rPr>
                <w:sz w:val="16"/>
                <w:szCs w:val="16"/>
              </w:rPr>
              <w:t>4887</w:t>
            </w:r>
          </w:p>
        </w:tc>
        <w:tc>
          <w:tcPr>
            <w:tcW w:w="517" w:type="dxa"/>
          </w:tcPr>
          <w:p w14:paraId="5DE4BECC" w14:textId="77777777" w:rsidR="00536BEE" w:rsidRDefault="00536BEE" w:rsidP="0090320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B788FFF" w14:textId="77777777" w:rsidR="00536BEE" w:rsidRDefault="00536BE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38F517" w14:textId="77777777" w:rsidR="00536BEE" w:rsidRDefault="00536BEE" w:rsidP="0090320C">
            <w:r>
              <w:rPr>
                <w:sz w:val="16"/>
                <w:szCs w:val="16"/>
              </w:rPr>
              <w:t>Modify NR NTN cell re-selection measurement in RRC CONNECTED state</w:t>
            </w:r>
          </w:p>
        </w:tc>
        <w:tc>
          <w:tcPr>
            <w:tcW w:w="517" w:type="dxa"/>
          </w:tcPr>
          <w:p w14:paraId="631F49D2" w14:textId="77777777" w:rsidR="00536BEE" w:rsidRDefault="00536BE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5FEEA8" w14:textId="77777777" w:rsidR="00536BEE" w:rsidRDefault="00536BEE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553760D" w14:textId="77777777" w:rsidR="00536BEE" w:rsidRDefault="00536BE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DE4B474" w14:textId="77777777" w:rsidR="00536BEE" w:rsidRDefault="00536BEE" w:rsidP="0090320C">
            <w:r>
              <w:rPr>
                <w:sz w:val="16"/>
                <w:szCs w:val="16"/>
              </w:rPr>
              <w:t>R4-2414111</w:t>
            </w:r>
          </w:p>
        </w:tc>
        <w:tc>
          <w:tcPr>
            <w:tcW w:w="1597" w:type="dxa"/>
          </w:tcPr>
          <w:p w14:paraId="69EB96FC" w14:textId="77777777" w:rsidR="00536BEE" w:rsidRDefault="00536BEE" w:rsidP="0090320C">
            <w:r>
              <w:rPr>
                <w:sz w:val="16"/>
                <w:szCs w:val="16"/>
              </w:rPr>
              <w:t>ZTECorporation,Sanechips</w:t>
            </w:r>
          </w:p>
        </w:tc>
        <w:tc>
          <w:tcPr>
            <w:tcW w:w="1122" w:type="dxa"/>
          </w:tcPr>
          <w:p w14:paraId="0E0C4161" w14:textId="77777777" w:rsidR="00536BEE" w:rsidRDefault="00536BEE" w:rsidP="0090320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0734D512" w14:textId="77777777" w:rsidR="00536BEE" w:rsidRDefault="00536BE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DEDB2C" w14:textId="77777777" w:rsidR="00536BEE" w:rsidRDefault="00536BEE" w:rsidP="0090320C">
            <w:pPr>
              <w:rPr>
                <w:sz w:val="16"/>
                <w:szCs w:val="16"/>
              </w:rPr>
            </w:pPr>
          </w:p>
        </w:tc>
      </w:tr>
      <w:tr w:rsidR="00536BEE" w14:paraId="0A162CE8" w14:textId="77777777" w:rsidTr="0090320C">
        <w:tc>
          <w:tcPr>
            <w:tcW w:w="879" w:type="dxa"/>
          </w:tcPr>
          <w:p w14:paraId="7DA60799" w14:textId="77777777" w:rsidR="00536BEE" w:rsidRDefault="00536BEE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57E8538" w14:textId="77777777" w:rsidR="00536BEE" w:rsidRDefault="00536BEE" w:rsidP="0090320C">
            <w:r>
              <w:rPr>
                <w:sz w:val="16"/>
                <w:szCs w:val="16"/>
              </w:rPr>
              <w:t>4888</w:t>
            </w:r>
          </w:p>
        </w:tc>
        <w:tc>
          <w:tcPr>
            <w:tcW w:w="517" w:type="dxa"/>
          </w:tcPr>
          <w:p w14:paraId="41C9B34C" w14:textId="77777777" w:rsidR="00536BEE" w:rsidRDefault="00536BEE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F05169" w14:textId="77777777" w:rsidR="00536BEE" w:rsidRDefault="00536BE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700B14" w14:textId="77777777" w:rsidR="00536BEE" w:rsidRDefault="00536BEE" w:rsidP="0090320C">
            <w:r>
              <w:rPr>
                <w:sz w:val="16"/>
                <w:szCs w:val="16"/>
              </w:rPr>
              <w:t>Modify NR NTN cell re-selection measurement in RRC IDLEINACTIVE state</w:t>
            </w:r>
          </w:p>
        </w:tc>
        <w:tc>
          <w:tcPr>
            <w:tcW w:w="517" w:type="dxa"/>
          </w:tcPr>
          <w:p w14:paraId="0465C155" w14:textId="77777777" w:rsidR="00536BEE" w:rsidRDefault="00536BE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B67CCC" w14:textId="77777777" w:rsidR="00536BEE" w:rsidRDefault="00536BEE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9DE6A50" w14:textId="77777777" w:rsidR="00536BEE" w:rsidRDefault="00536BE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4A14E7C" w14:textId="77777777" w:rsidR="00536BEE" w:rsidRDefault="00536BEE" w:rsidP="0090320C">
            <w:r>
              <w:rPr>
                <w:sz w:val="16"/>
                <w:szCs w:val="16"/>
              </w:rPr>
              <w:t>R4-2414076</w:t>
            </w:r>
          </w:p>
        </w:tc>
        <w:tc>
          <w:tcPr>
            <w:tcW w:w="1597" w:type="dxa"/>
          </w:tcPr>
          <w:p w14:paraId="6B4CD990" w14:textId="77777777" w:rsidR="00536BEE" w:rsidRDefault="00536BEE" w:rsidP="0090320C">
            <w:r>
              <w:rPr>
                <w:sz w:val="16"/>
                <w:szCs w:val="16"/>
              </w:rPr>
              <w:t>ZTECorporation,Sanechips</w:t>
            </w:r>
          </w:p>
        </w:tc>
        <w:tc>
          <w:tcPr>
            <w:tcW w:w="1122" w:type="dxa"/>
          </w:tcPr>
          <w:p w14:paraId="7E436684" w14:textId="77777777" w:rsidR="00536BEE" w:rsidRDefault="00536BEE" w:rsidP="0090320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7AC0C3DF" w14:textId="77777777" w:rsidR="00536BEE" w:rsidRDefault="00536BE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272DD5" w14:textId="77777777" w:rsidR="00536BEE" w:rsidRDefault="00536BEE" w:rsidP="0090320C">
            <w:pPr>
              <w:rPr>
                <w:sz w:val="16"/>
                <w:szCs w:val="16"/>
              </w:rPr>
            </w:pPr>
          </w:p>
        </w:tc>
      </w:tr>
      <w:tr w:rsidR="00536BEE" w14:paraId="10990DAD" w14:textId="77777777" w:rsidTr="0090320C">
        <w:tc>
          <w:tcPr>
            <w:tcW w:w="879" w:type="dxa"/>
          </w:tcPr>
          <w:p w14:paraId="0FC582AC" w14:textId="77777777" w:rsidR="00536BEE" w:rsidRDefault="00536BEE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732B16A" w14:textId="77777777" w:rsidR="00536BEE" w:rsidRDefault="00536BEE" w:rsidP="0090320C">
            <w:r>
              <w:rPr>
                <w:sz w:val="16"/>
                <w:szCs w:val="16"/>
              </w:rPr>
              <w:t>4889</w:t>
            </w:r>
          </w:p>
        </w:tc>
        <w:tc>
          <w:tcPr>
            <w:tcW w:w="517" w:type="dxa"/>
          </w:tcPr>
          <w:p w14:paraId="5ECCFA6F" w14:textId="77777777" w:rsidR="00536BEE" w:rsidRDefault="00536BEE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B066BD" w14:textId="77777777" w:rsidR="00536BEE" w:rsidRDefault="00536BE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2624883" w14:textId="77777777" w:rsidR="00536BEE" w:rsidRDefault="00536BEE" w:rsidP="0090320C">
            <w:r>
              <w:rPr>
                <w:sz w:val="16"/>
                <w:szCs w:val="16"/>
              </w:rPr>
              <w:t>Supplement the NR NTN cell re-selection requirements in RRC IDLE state</w:t>
            </w:r>
          </w:p>
        </w:tc>
        <w:tc>
          <w:tcPr>
            <w:tcW w:w="517" w:type="dxa"/>
          </w:tcPr>
          <w:p w14:paraId="2F849A24" w14:textId="77777777" w:rsidR="00536BEE" w:rsidRDefault="00536BE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1A14AC" w14:textId="77777777" w:rsidR="00536BEE" w:rsidRDefault="00536BEE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C97C9CD" w14:textId="77777777" w:rsidR="00536BEE" w:rsidRDefault="00536BE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625839C" w14:textId="77777777" w:rsidR="00536BEE" w:rsidRDefault="00536BEE" w:rsidP="0090320C">
            <w:r>
              <w:rPr>
                <w:sz w:val="16"/>
                <w:szCs w:val="16"/>
              </w:rPr>
              <w:t>R4-2414077</w:t>
            </w:r>
          </w:p>
        </w:tc>
        <w:tc>
          <w:tcPr>
            <w:tcW w:w="1597" w:type="dxa"/>
          </w:tcPr>
          <w:p w14:paraId="0836ABC0" w14:textId="77777777" w:rsidR="00536BEE" w:rsidRDefault="00536BEE" w:rsidP="0090320C">
            <w:r>
              <w:rPr>
                <w:sz w:val="16"/>
                <w:szCs w:val="16"/>
              </w:rPr>
              <w:t>ZTECorporation,Sanechips</w:t>
            </w:r>
          </w:p>
        </w:tc>
        <w:tc>
          <w:tcPr>
            <w:tcW w:w="1122" w:type="dxa"/>
          </w:tcPr>
          <w:p w14:paraId="3467A171" w14:textId="77777777" w:rsidR="00536BEE" w:rsidRDefault="00536BEE" w:rsidP="0090320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06A94AD7" w14:textId="77777777" w:rsidR="00536BEE" w:rsidRDefault="00536BE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A8C4F7" w14:textId="77777777" w:rsidR="00536BEE" w:rsidRDefault="00536BEE" w:rsidP="0090320C">
            <w:pPr>
              <w:rPr>
                <w:sz w:val="16"/>
                <w:szCs w:val="16"/>
              </w:rPr>
            </w:pPr>
          </w:p>
        </w:tc>
      </w:tr>
      <w:tr w:rsidR="00536BEE" w14:paraId="1E6948C1" w14:textId="77777777" w:rsidTr="0090320C">
        <w:tc>
          <w:tcPr>
            <w:tcW w:w="879" w:type="dxa"/>
          </w:tcPr>
          <w:p w14:paraId="5AAE666F" w14:textId="77777777" w:rsidR="00536BEE" w:rsidRDefault="00536BEE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F9CA031" w14:textId="77777777" w:rsidR="00536BEE" w:rsidRDefault="00536BEE" w:rsidP="0090320C">
            <w:r>
              <w:rPr>
                <w:sz w:val="16"/>
                <w:szCs w:val="16"/>
              </w:rPr>
              <w:t>4890</w:t>
            </w:r>
          </w:p>
        </w:tc>
        <w:tc>
          <w:tcPr>
            <w:tcW w:w="517" w:type="dxa"/>
          </w:tcPr>
          <w:p w14:paraId="66BA58E8" w14:textId="77777777" w:rsidR="00536BEE" w:rsidRDefault="00536BEE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F1A5B5" w14:textId="77777777" w:rsidR="00536BEE" w:rsidRDefault="00536BE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6EDA08" w14:textId="77777777" w:rsidR="00536BEE" w:rsidRDefault="00536BEE" w:rsidP="0090320C">
            <w:r>
              <w:rPr>
                <w:sz w:val="16"/>
                <w:szCs w:val="16"/>
              </w:rPr>
              <w:t>Supplement the NR NTN cell re-selection requirements in RRC INACTIVE state</w:t>
            </w:r>
          </w:p>
        </w:tc>
        <w:tc>
          <w:tcPr>
            <w:tcW w:w="517" w:type="dxa"/>
          </w:tcPr>
          <w:p w14:paraId="21AF5779" w14:textId="77777777" w:rsidR="00536BEE" w:rsidRDefault="00536BE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BB8C74" w14:textId="77777777" w:rsidR="00536BEE" w:rsidRDefault="00536BEE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C0833A0" w14:textId="77777777" w:rsidR="00536BEE" w:rsidRDefault="00536BE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1B17A22" w14:textId="77777777" w:rsidR="00536BEE" w:rsidRDefault="00536BEE" w:rsidP="0090320C">
            <w:r>
              <w:rPr>
                <w:sz w:val="16"/>
                <w:szCs w:val="16"/>
              </w:rPr>
              <w:t>R4-2414078</w:t>
            </w:r>
          </w:p>
        </w:tc>
        <w:tc>
          <w:tcPr>
            <w:tcW w:w="1597" w:type="dxa"/>
          </w:tcPr>
          <w:p w14:paraId="50A7519A" w14:textId="77777777" w:rsidR="00536BEE" w:rsidRDefault="00536BEE" w:rsidP="0090320C">
            <w:r>
              <w:rPr>
                <w:sz w:val="16"/>
                <w:szCs w:val="16"/>
              </w:rPr>
              <w:t>ZTECorporation,Sanechips</w:t>
            </w:r>
          </w:p>
        </w:tc>
        <w:tc>
          <w:tcPr>
            <w:tcW w:w="1122" w:type="dxa"/>
          </w:tcPr>
          <w:p w14:paraId="3DF26653" w14:textId="77777777" w:rsidR="00536BEE" w:rsidRDefault="00536BEE" w:rsidP="0090320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174C4EC7" w14:textId="77777777" w:rsidR="00536BEE" w:rsidRDefault="00536BE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76ECDA" w14:textId="77777777" w:rsidR="00536BEE" w:rsidRDefault="00536BEE" w:rsidP="0090320C">
            <w:pPr>
              <w:rPr>
                <w:sz w:val="16"/>
                <w:szCs w:val="16"/>
              </w:rPr>
            </w:pPr>
          </w:p>
        </w:tc>
      </w:tr>
      <w:tr w:rsidR="00536BEE" w14:paraId="1C77D719" w14:textId="77777777" w:rsidTr="0090320C">
        <w:tc>
          <w:tcPr>
            <w:tcW w:w="879" w:type="dxa"/>
          </w:tcPr>
          <w:p w14:paraId="4818DA9F" w14:textId="77777777" w:rsidR="00536BEE" w:rsidRDefault="00536BEE" w:rsidP="0090320C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7C87DCAD" w14:textId="77777777" w:rsidR="00536BEE" w:rsidRDefault="00536BEE" w:rsidP="0090320C"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 w14:paraId="0329CDAA" w14:textId="77777777" w:rsidR="00536BEE" w:rsidRDefault="00536BEE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C3AD20" w14:textId="77777777" w:rsidR="00536BEE" w:rsidRDefault="00536BE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ED59192" w14:textId="77777777" w:rsidR="00536BEE" w:rsidRDefault="00536BEE" w:rsidP="0090320C">
            <w:r>
              <w:rPr>
                <w:sz w:val="16"/>
                <w:szCs w:val="16"/>
              </w:rPr>
              <w:t>Maintenance CR for Ka-band coexistence results to TR 38.863</w:t>
            </w:r>
          </w:p>
        </w:tc>
        <w:tc>
          <w:tcPr>
            <w:tcW w:w="517" w:type="dxa"/>
          </w:tcPr>
          <w:p w14:paraId="123E8301" w14:textId="77777777" w:rsidR="00536BEE" w:rsidRDefault="00536BE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3485AC" w14:textId="77777777" w:rsidR="00536BEE" w:rsidRDefault="00536BEE" w:rsidP="0090320C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10F8D5D4" w14:textId="77777777" w:rsidR="00536BEE" w:rsidRDefault="00536BE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52FDE4A" w14:textId="77777777" w:rsidR="00536BEE" w:rsidRDefault="00536BEE" w:rsidP="0090320C">
            <w:r>
              <w:rPr>
                <w:sz w:val="16"/>
                <w:szCs w:val="16"/>
              </w:rPr>
              <w:t>R4-2413494</w:t>
            </w:r>
          </w:p>
        </w:tc>
        <w:tc>
          <w:tcPr>
            <w:tcW w:w="1597" w:type="dxa"/>
          </w:tcPr>
          <w:p w14:paraId="086F972D" w14:textId="77777777" w:rsidR="00536BEE" w:rsidRDefault="00536BEE" w:rsidP="0090320C">
            <w:r>
              <w:rPr>
                <w:sz w:val="16"/>
                <w:szCs w:val="16"/>
              </w:rPr>
              <w:t>THALES</w:t>
            </w:r>
          </w:p>
        </w:tc>
        <w:tc>
          <w:tcPr>
            <w:tcW w:w="1122" w:type="dxa"/>
          </w:tcPr>
          <w:p w14:paraId="3C07481A" w14:textId="77777777" w:rsidR="00536BEE" w:rsidRDefault="00536BEE" w:rsidP="0090320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7E65F478" w14:textId="77777777" w:rsidR="00536BEE" w:rsidRDefault="00536BEE" w:rsidP="0090320C">
            <w:r>
              <w:rPr>
                <w:sz w:val="16"/>
                <w:szCs w:val="16"/>
              </w:rPr>
              <w:t>6a, 6a.1, 6a.2.2.4, 6a.4</w:t>
            </w:r>
          </w:p>
        </w:tc>
        <w:tc>
          <w:tcPr>
            <w:tcW w:w="998" w:type="dxa"/>
          </w:tcPr>
          <w:p w14:paraId="2860966F" w14:textId="77777777" w:rsidR="00536BEE" w:rsidRDefault="00536BEE" w:rsidP="0090320C">
            <w:r>
              <w:rPr>
                <w:sz w:val="16"/>
                <w:szCs w:val="16"/>
              </w:rPr>
              <w:t xml:space="preserve"> ;  </w:t>
            </w:r>
          </w:p>
        </w:tc>
      </w:tr>
    </w:tbl>
    <w:p w14:paraId="21894CDF" w14:textId="77777777" w:rsidR="005E14E4" w:rsidRDefault="005E14E4" w:rsidP="005E14E4"/>
    <w:p w14:paraId="0C4A99ED" w14:textId="27F4439B" w:rsidR="005E14E4" w:rsidRDefault="005E14E4" w:rsidP="005E14E4">
      <w:pPr>
        <w:pStyle w:val="Heading2"/>
        <w:rPr>
          <w:rFonts w:cs="Arial"/>
          <w:noProof/>
        </w:rPr>
      </w:pPr>
      <w:r w:rsidRPr="005E14E4">
        <w:rPr>
          <w:noProof/>
        </w:rPr>
        <w:lastRenderedPageBreak/>
        <w:t>RP-24217</w:t>
      </w:r>
      <w:r>
        <w:rPr>
          <w:noProof/>
        </w:rPr>
        <w:t>9</w:t>
      </w:r>
    </w:p>
    <w:p w14:paraId="24FFDA5D" w14:textId="11C23071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31</w:t>
      </w:r>
    </w:p>
    <w:p w14:paraId="0668DD48" w14:textId="77777777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55BC9" w:rsidRPr="004E535C" w14:paraId="332936D6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CA28A34" w14:textId="77777777" w:rsidR="00855BC9" w:rsidRPr="00BF1EB6" w:rsidRDefault="00855BC9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9CA0E5" w14:textId="77777777" w:rsidR="00855BC9" w:rsidRPr="00BF1EB6" w:rsidRDefault="00855BC9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D5326A" w14:textId="77777777" w:rsidR="00855BC9" w:rsidRPr="00BF1EB6" w:rsidRDefault="00855BC9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FBFE10" w14:textId="77777777" w:rsidR="00855BC9" w:rsidRPr="00BF1EB6" w:rsidRDefault="00855BC9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C4E7D1C" w14:textId="77777777" w:rsidR="00855BC9" w:rsidRPr="00BF1EB6" w:rsidRDefault="00855BC9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A227815" w14:textId="77777777" w:rsidR="00855BC9" w:rsidRPr="00BF1EB6" w:rsidRDefault="00855BC9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65A075" w14:textId="77777777" w:rsidR="00855BC9" w:rsidRPr="00BF1EB6" w:rsidRDefault="00855BC9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0C998C0" w14:textId="77777777" w:rsidR="00855BC9" w:rsidRPr="00BF1EB6" w:rsidRDefault="00855BC9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0F5B520" w14:textId="77777777" w:rsidR="00855BC9" w:rsidRPr="00BF1EB6" w:rsidRDefault="00855BC9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D324905" w14:textId="77777777" w:rsidR="00855BC9" w:rsidRPr="00BF1EB6" w:rsidRDefault="00855BC9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D2807BA" w14:textId="77777777" w:rsidR="00855BC9" w:rsidRPr="00BF1EB6" w:rsidRDefault="00855BC9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3BD4C46" w14:textId="77777777" w:rsidR="00855BC9" w:rsidRPr="00BF1EB6" w:rsidRDefault="00855BC9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024143C" w14:textId="77777777" w:rsidR="00855BC9" w:rsidRPr="00BF1EB6" w:rsidRDefault="00855BC9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55BC9" w14:paraId="613EB945" w14:textId="77777777" w:rsidTr="0090320C">
        <w:tc>
          <w:tcPr>
            <w:tcW w:w="879" w:type="dxa"/>
          </w:tcPr>
          <w:p w14:paraId="4F297F17" w14:textId="77777777" w:rsidR="00855BC9" w:rsidRDefault="00855BC9" w:rsidP="0090320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05FD7CE9" w14:textId="77777777" w:rsidR="00855BC9" w:rsidRDefault="00855BC9" w:rsidP="0090320C"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 w14:paraId="68ADAB2B" w14:textId="77777777" w:rsidR="00855BC9" w:rsidRDefault="00855BC9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8C771F" w14:textId="77777777" w:rsidR="00855BC9" w:rsidRDefault="00855BC9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C2CCAF" w14:textId="77777777" w:rsidR="00855BC9" w:rsidRDefault="00855BC9" w:rsidP="0090320C">
            <w:r>
              <w:rPr>
                <w:sz w:val="16"/>
                <w:szCs w:val="16"/>
              </w:rPr>
              <w:t>(NR_NTN_enh-Perf) CR on performance requirements for 38.101-5</w:t>
            </w:r>
          </w:p>
        </w:tc>
        <w:tc>
          <w:tcPr>
            <w:tcW w:w="517" w:type="dxa"/>
          </w:tcPr>
          <w:p w14:paraId="6833290B" w14:textId="77777777" w:rsidR="00855BC9" w:rsidRDefault="00855BC9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BA722D" w14:textId="77777777" w:rsidR="00855BC9" w:rsidRDefault="00855BC9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4BAE065" w14:textId="77777777" w:rsidR="00855BC9" w:rsidRDefault="00855BC9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03F576F" w14:textId="77777777" w:rsidR="00855BC9" w:rsidRDefault="00855BC9" w:rsidP="0090320C">
            <w:r>
              <w:rPr>
                <w:sz w:val="16"/>
                <w:szCs w:val="16"/>
              </w:rPr>
              <w:t>R4-2413470</w:t>
            </w:r>
          </w:p>
        </w:tc>
        <w:tc>
          <w:tcPr>
            <w:tcW w:w="1597" w:type="dxa"/>
          </w:tcPr>
          <w:p w14:paraId="290A27E0" w14:textId="77777777" w:rsidR="00855BC9" w:rsidRDefault="00855BC9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5A87B18" w14:textId="77777777" w:rsidR="00855BC9" w:rsidRDefault="00855BC9" w:rsidP="0090320C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2B86FC78" w14:textId="77777777" w:rsidR="00855BC9" w:rsidRDefault="00855BC9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905CA2" w14:textId="77777777" w:rsidR="00855BC9" w:rsidRDefault="00855BC9" w:rsidP="0090320C">
            <w:pPr>
              <w:rPr>
                <w:sz w:val="16"/>
                <w:szCs w:val="16"/>
              </w:rPr>
            </w:pPr>
          </w:p>
        </w:tc>
      </w:tr>
      <w:tr w:rsidR="00855BC9" w14:paraId="0C805A6B" w14:textId="77777777" w:rsidTr="0090320C">
        <w:tc>
          <w:tcPr>
            <w:tcW w:w="879" w:type="dxa"/>
          </w:tcPr>
          <w:p w14:paraId="3E56872D" w14:textId="77777777" w:rsidR="00855BC9" w:rsidRDefault="00855BC9" w:rsidP="0090320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188C8D89" w14:textId="77777777" w:rsidR="00855BC9" w:rsidRDefault="00855BC9" w:rsidP="0090320C">
            <w:r>
              <w:rPr>
                <w:sz w:val="16"/>
                <w:szCs w:val="16"/>
              </w:rPr>
              <w:t>0106</w:t>
            </w:r>
          </w:p>
        </w:tc>
        <w:tc>
          <w:tcPr>
            <w:tcW w:w="517" w:type="dxa"/>
          </w:tcPr>
          <w:p w14:paraId="631E7F7C" w14:textId="77777777" w:rsidR="00855BC9" w:rsidRDefault="00855BC9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0D9329" w14:textId="77777777" w:rsidR="00855BC9" w:rsidRDefault="00855BC9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D360F0" w14:textId="77777777" w:rsidR="00855BC9" w:rsidRDefault="00855BC9" w:rsidP="0090320C">
            <w:r>
              <w:rPr>
                <w:sz w:val="16"/>
                <w:szCs w:val="16"/>
              </w:rPr>
              <w:t>CR to 38.101-5 on eNTN demod requirements for PDCCH</w:t>
            </w:r>
          </w:p>
        </w:tc>
        <w:tc>
          <w:tcPr>
            <w:tcW w:w="517" w:type="dxa"/>
          </w:tcPr>
          <w:p w14:paraId="433AB73F" w14:textId="77777777" w:rsidR="00855BC9" w:rsidRDefault="00855BC9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94C07B" w14:textId="77777777" w:rsidR="00855BC9" w:rsidRDefault="00855BC9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BA90B4B" w14:textId="77777777" w:rsidR="00855BC9" w:rsidRDefault="00855BC9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F232991" w14:textId="77777777" w:rsidR="00855BC9" w:rsidRDefault="00855BC9" w:rsidP="0090320C">
            <w:r>
              <w:rPr>
                <w:sz w:val="16"/>
                <w:szCs w:val="16"/>
              </w:rPr>
              <w:t>R4-2411383</w:t>
            </w:r>
          </w:p>
        </w:tc>
        <w:tc>
          <w:tcPr>
            <w:tcW w:w="1597" w:type="dxa"/>
          </w:tcPr>
          <w:p w14:paraId="12FE7A1E" w14:textId="77777777" w:rsidR="00855BC9" w:rsidRDefault="00855BC9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79F8D97" w14:textId="77777777" w:rsidR="00855BC9" w:rsidRDefault="00855BC9" w:rsidP="0090320C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4F07B8A4" w14:textId="77777777" w:rsidR="00855BC9" w:rsidRDefault="00855BC9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433CCC" w14:textId="77777777" w:rsidR="00855BC9" w:rsidRDefault="00855BC9" w:rsidP="0090320C">
            <w:pPr>
              <w:rPr>
                <w:sz w:val="16"/>
                <w:szCs w:val="16"/>
              </w:rPr>
            </w:pPr>
          </w:p>
        </w:tc>
      </w:tr>
      <w:tr w:rsidR="00855BC9" w14:paraId="2048F76B" w14:textId="77777777" w:rsidTr="0090320C">
        <w:tc>
          <w:tcPr>
            <w:tcW w:w="879" w:type="dxa"/>
          </w:tcPr>
          <w:p w14:paraId="33197B89" w14:textId="77777777" w:rsidR="00855BC9" w:rsidRDefault="00855BC9" w:rsidP="0090320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73A5073D" w14:textId="77777777" w:rsidR="00855BC9" w:rsidRDefault="00855BC9" w:rsidP="0090320C">
            <w:r>
              <w:rPr>
                <w:sz w:val="16"/>
                <w:szCs w:val="16"/>
              </w:rPr>
              <w:t>0108</w:t>
            </w:r>
          </w:p>
        </w:tc>
        <w:tc>
          <w:tcPr>
            <w:tcW w:w="517" w:type="dxa"/>
          </w:tcPr>
          <w:p w14:paraId="1D13B283" w14:textId="77777777" w:rsidR="00855BC9" w:rsidRDefault="00855BC9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B40F1A" w14:textId="77777777" w:rsidR="00855BC9" w:rsidRDefault="00855BC9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B4252B" w14:textId="77777777" w:rsidR="00855BC9" w:rsidRDefault="00855BC9" w:rsidP="0090320C">
            <w:r>
              <w:rPr>
                <w:sz w:val="16"/>
                <w:szCs w:val="16"/>
              </w:rPr>
              <w:t>CR to 38.101-5: Correction on UE demodulation requirement for NTN FR2</w:t>
            </w:r>
          </w:p>
        </w:tc>
        <w:tc>
          <w:tcPr>
            <w:tcW w:w="517" w:type="dxa"/>
          </w:tcPr>
          <w:p w14:paraId="2702E2D3" w14:textId="77777777" w:rsidR="00855BC9" w:rsidRDefault="00855BC9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C48A66" w14:textId="77777777" w:rsidR="00855BC9" w:rsidRDefault="00855BC9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2FE4B69" w14:textId="77777777" w:rsidR="00855BC9" w:rsidRDefault="00855BC9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09FEB9D" w14:textId="77777777" w:rsidR="00855BC9" w:rsidRDefault="00855BC9" w:rsidP="0090320C">
            <w:r>
              <w:rPr>
                <w:sz w:val="16"/>
                <w:szCs w:val="16"/>
              </w:rPr>
              <w:t>R4-2413471</w:t>
            </w:r>
          </w:p>
        </w:tc>
        <w:tc>
          <w:tcPr>
            <w:tcW w:w="1597" w:type="dxa"/>
          </w:tcPr>
          <w:p w14:paraId="321EB23D" w14:textId="77777777" w:rsidR="00855BC9" w:rsidRDefault="00855BC9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EA89D95" w14:textId="77777777" w:rsidR="00855BC9" w:rsidRDefault="00855BC9" w:rsidP="0090320C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05B24BA7" w14:textId="77777777" w:rsidR="00855BC9" w:rsidRDefault="00855BC9" w:rsidP="0090320C">
            <w:r>
              <w:rPr>
                <w:sz w:val="16"/>
                <w:szCs w:val="16"/>
              </w:rPr>
              <w:t>11.2.2.1, 11.2.3.1</w:t>
            </w:r>
          </w:p>
        </w:tc>
        <w:tc>
          <w:tcPr>
            <w:tcW w:w="998" w:type="dxa"/>
          </w:tcPr>
          <w:p w14:paraId="240CF613" w14:textId="77777777" w:rsidR="00855BC9" w:rsidRDefault="00855BC9" w:rsidP="0090320C">
            <w:r>
              <w:rPr>
                <w:sz w:val="16"/>
                <w:szCs w:val="16"/>
              </w:rPr>
              <w:t xml:space="preserve">TS/TR ... CR ... ; TS 38.521-5 ; TS/TR ... CR ... </w:t>
            </w:r>
          </w:p>
        </w:tc>
      </w:tr>
      <w:tr w:rsidR="00855BC9" w14:paraId="13FC8488" w14:textId="77777777" w:rsidTr="0090320C">
        <w:tc>
          <w:tcPr>
            <w:tcW w:w="879" w:type="dxa"/>
          </w:tcPr>
          <w:p w14:paraId="2A488669" w14:textId="77777777" w:rsidR="00855BC9" w:rsidRDefault="00855BC9" w:rsidP="0090320C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3B592903" w14:textId="77777777" w:rsidR="00855BC9" w:rsidRDefault="00855BC9" w:rsidP="0090320C">
            <w:r>
              <w:rPr>
                <w:sz w:val="16"/>
                <w:szCs w:val="16"/>
              </w:rPr>
              <w:t>0078</w:t>
            </w:r>
          </w:p>
        </w:tc>
        <w:tc>
          <w:tcPr>
            <w:tcW w:w="517" w:type="dxa"/>
          </w:tcPr>
          <w:p w14:paraId="66871AC6" w14:textId="77777777" w:rsidR="00855BC9" w:rsidRDefault="00855BC9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1B1118" w14:textId="77777777" w:rsidR="00855BC9" w:rsidRDefault="00855BC9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6BA686" w14:textId="77777777" w:rsidR="00855BC9" w:rsidRDefault="00855BC9" w:rsidP="0090320C">
            <w:r>
              <w:rPr>
                <w:sz w:val="16"/>
                <w:szCs w:val="16"/>
              </w:rPr>
              <w:t>(NR_NTN_enh-Perf) CR on PUCCH performance requirements for 38.108</w:t>
            </w:r>
          </w:p>
        </w:tc>
        <w:tc>
          <w:tcPr>
            <w:tcW w:w="517" w:type="dxa"/>
          </w:tcPr>
          <w:p w14:paraId="49E05698" w14:textId="77777777" w:rsidR="00855BC9" w:rsidRDefault="00855BC9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66DF0F" w14:textId="77777777" w:rsidR="00855BC9" w:rsidRDefault="00855BC9" w:rsidP="0090320C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B881420" w14:textId="77777777" w:rsidR="00855BC9" w:rsidRDefault="00855BC9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E78C2A6" w14:textId="77777777" w:rsidR="00855BC9" w:rsidRDefault="00855BC9" w:rsidP="0090320C">
            <w:r>
              <w:rPr>
                <w:sz w:val="16"/>
                <w:szCs w:val="16"/>
              </w:rPr>
              <w:t>R4-2413472</w:t>
            </w:r>
          </w:p>
        </w:tc>
        <w:tc>
          <w:tcPr>
            <w:tcW w:w="1597" w:type="dxa"/>
          </w:tcPr>
          <w:p w14:paraId="79D04EE4" w14:textId="77777777" w:rsidR="00855BC9" w:rsidRDefault="00855BC9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76F72F2" w14:textId="77777777" w:rsidR="00855BC9" w:rsidRDefault="00855BC9" w:rsidP="0090320C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199979F8" w14:textId="77777777" w:rsidR="00855BC9" w:rsidRDefault="00855BC9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E8E095" w14:textId="77777777" w:rsidR="00855BC9" w:rsidRDefault="00855BC9" w:rsidP="0090320C">
            <w:pPr>
              <w:rPr>
                <w:sz w:val="16"/>
                <w:szCs w:val="16"/>
              </w:rPr>
            </w:pPr>
          </w:p>
        </w:tc>
      </w:tr>
      <w:tr w:rsidR="00855BC9" w14:paraId="4F65F4C2" w14:textId="77777777" w:rsidTr="0090320C">
        <w:tc>
          <w:tcPr>
            <w:tcW w:w="879" w:type="dxa"/>
          </w:tcPr>
          <w:p w14:paraId="5975050F" w14:textId="77777777" w:rsidR="00855BC9" w:rsidRDefault="00855BC9" w:rsidP="0090320C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794FFE5E" w14:textId="77777777" w:rsidR="00855BC9" w:rsidRDefault="00855BC9" w:rsidP="0090320C">
            <w:r>
              <w:rPr>
                <w:sz w:val="16"/>
                <w:szCs w:val="16"/>
              </w:rPr>
              <w:t>0089</w:t>
            </w:r>
          </w:p>
        </w:tc>
        <w:tc>
          <w:tcPr>
            <w:tcW w:w="517" w:type="dxa"/>
          </w:tcPr>
          <w:p w14:paraId="0CDE47E6" w14:textId="77777777" w:rsidR="00855BC9" w:rsidRDefault="00855BC9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78FDD3" w14:textId="77777777" w:rsidR="00855BC9" w:rsidRDefault="00855BC9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AE5521" w14:textId="77777777" w:rsidR="00855BC9" w:rsidRDefault="00855BC9" w:rsidP="0090320C">
            <w:r>
              <w:rPr>
                <w:sz w:val="16"/>
                <w:szCs w:val="16"/>
              </w:rPr>
              <w:t>CR on NTN radiated performance requirements for PUSCH</w:t>
            </w:r>
          </w:p>
        </w:tc>
        <w:tc>
          <w:tcPr>
            <w:tcW w:w="517" w:type="dxa"/>
          </w:tcPr>
          <w:p w14:paraId="7D04A5C8" w14:textId="77777777" w:rsidR="00855BC9" w:rsidRDefault="00855BC9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58DED8" w14:textId="77777777" w:rsidR="00855BC9" w:rsidRDefault="00855BC9" w:rsidP="0090320C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A69E19C" w14:textId="77777777" w:rsidR="00855BC9" w:rsidRDefault="00855BC9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B00C8AF" w14:textId="77777777" w:rsidR="00855BC9" w:rsidRDefault="00855BC9" w:rsidP="0090320C">
            <w:r>
              <w:rPr>
                <w:sz w:val="16"/>
                <w:szCs w:val="16"/>
              </w:rPr>
              <w:t>R4-2413475</w:t>
            </w:r>
          </w:p>
        </w:tc>
        <w:tc>
          <w:tcPr>
            <w:tcW w:w="1597" w:type="dxa"/>
          </w:tcPr>
          <w:p w14:paraId="081F9F18" w14:textId="77777777" w:rsidR="00855BC9" w:rsidRDefault="00855BC9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0271411" w14:textId="77777777" w:rsidR="00855BC9" w:rsidRDefault="00855BC9" w:rsidP="0090320C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36399A6E" w14:textId="77777777" w:rsidR="00855BC9" w:rsidRDefault="00855BC9" w:rsidP="0090320C">
            <w:r>
              <w:rPr>
                <w:sz w:val="16"/>
                <w:szCs w:val="16"/>
              </w:rPr>
              <w:t>11.2.2.3.2</w:t>
            </w:r>
          </w:p>
        </w:tc>
        <w:tc>
          <w:tcPr>
            <w:tcW w:w="998" w:type="dxa"/>
          </w:tcPr>
          <w:p w14:paraId="5AE64806" w14:textId="77777777" w:rsidR="00855BC9" w:rsidRDefault="00855BC9" w:rsidP="0090320C">
            <w:r>
              <w:rPr>
                <w:sz w:val="16"/>
                <w:szCs w:val="16"/>
              </w:rPr>
              <w:t xml:space="preserve">TS/TR ... CR ... ; TS 38.181; TS/TR ... CR ... </w:t>
            </w:r>
          </w:p>
        </w:tc>
      </w:tr>
      <w:tr w:rsidR="00855BC9" w14:paraId="75EB4789" w14:textId="77777777" w:rsidTr="0090320C">
        <w:tc>
          <w:tcPr>
            <w:tcW w:w="879" w:type="dxa"/>
          </w:tcPr>
          <w:p w14:paraId="156B8381" w14:textId="77777777" w:rsidR="00855BC9" w:rsidRDefault="00855BC9" w:rsidP="0090320C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58A0BB36" w14:textId="77777777" w:rsidR="00855BC9" w:rsidRDefault="00855BC9" w:rsidP="0090320C">
            <w:r>
              <w:rPr>
                <w:sz w:val="16"/>
                <w:szCs w:val="16"/>
              </w:rPr>
              <w:t>0090</w:t>
            </w:r>
          </w:p>
        </w:tc>
        <w:tc>
          <w:tcPr>
            <w:tcW w:w="517" w:type="dxa"/>
          </w:tcPr>
          <w:p w14:paraId="293AEE2B" w14:textId="77777777" w:rsidR="00855BC9" w:rsidRDefault="00855BC9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CFC282" w14:textId="77777777" w:rsidR="00855BC9" w:rsidRDefault="00855BC9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65DBBB" w14:textId="77777777" w:rsidR="00855BC9" w:rsidRDefault="00855BC9" w:rsidP="0090320C">
            <w:r>
              <w:rPr>
                <w:sz w:val="16"/>
                <w:szCs w:val="16"/>
              </w:rPr>
              <w:t>CR on performance requirements for PUSCH with DM-RS bundling</w:t>
            </w:r>
          </w:p>
        </w:tc>
        <w:tc>
          <w:tcPr>
            <w:tcW w:w="517" w:type="dxa"/>
          </w:tcPr>
          <w:p w14:paraId="7BAB5AFD" w14:textId="77777777" w:rsidR="00855BC9" w:rsidRDefault="00855BC9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CE95BE" w14:textId="77777777" w:rsidR="00855BC9" w:rsidRDefault="00855BC9" w:rsidP="0090320C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B538159" w14:textId="77777777" w:rsidR="00855BC9" w:rsidRDefault="00855BC9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D961FC0" w14:textId="77777777" w:rsidR="00855BC9" w:rsidRDefault="00855BC9" w:rsidP="0090320C">
            <w:r>
              <w:rPr>
                <w:sz w:val="16"/>
                <w:szCs w:val="16"/>
              </w:rPr>
              <w:t>R4-2413477</w:t>
            </w:r>
          </w:p>
        </w:tc>
        <w:tc>
          <w:tcPr>
            <w:tcW w:w="1597" w:type="dxa"/>
          </w:tcPr>
          <w:p w14:paraId="634D0295" w14:textId="77777777" w:rsidR="00855BC9" w:rsidRDefault="00855BC9" w:rsidP="0090320C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C68F54F" w14:textId="77777777" w:rsidR="00855BC9" w:rsidRDefault="00855BC9" w:rsidP="0090320C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01978FC0" w14:textId="77777777" w:rsidR="00855BC9" w:rsidRDefault="00855BC9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726722" w14:textId="77777777" w:rsidR="00855BC9" w:rsidRDefault="00855BC9" w:rsidP="0090320C">
            <w:pPr>
              <w:rPr>
                <w:sz w:val="16"/>
                <w:szCs w:val="16"/>
              </w:rPr>
            </w:pPr>
          </w:p>
        </w:tc>
      </w:tr>
      <w:tr w:rsidR="00855BC9" w14:paraId="26E1750A" w14:textId="77777777" w:rsidTr="0090320C">
        <w:tc>
          <w:tcPr>
            <w:tcW w:w="879" w:type="dxa"/>
          </w:tcPr>
          <w:p w14:paraId="5E244359" w14:textId="77777777" w:rsidR="00855BC9" w:rsidRDefault="00855BC9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0389735" w14:textId="77777777" w:rsidR="00855BC9" w:rsidRDefault="00855BC9" w:rsidP="0090320C">
            <w:r>
              <w:rPr>
                <w:sz w:val="16"/>
                <w:szCs w:val="16"/>
              </w:rPr>
              <w:t>4822</w:t>
            </w:r>
          </w:p>
        </w:tc>
        <w:tc>
          <w:tcPr>
            <w:tcW w:w="517" w:type="dxa"/>
          </w:tcPr>
          <w:p w14:paraId="060D98FC" w14:textId="77777777" w:rsidR="00855BC9" w:rsidRDefault="00855BC9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B2AF06" w14:textId="77777777" w:rsidR="00855BC9" w:rsidRDefault="00855BC9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F14ADA" w14:textId="77777777" w:rsidR="00855BC9" w:rsidRDefault="00855BC9" w:rsidP="0090320C">
            <w:r>
              <w:rPr>
                <w:sz w:val="16"/>
                <w:szCs w:val="16"/>
              </w:rPr>
              <w:t>Correction on test cases for Rel-18 NTN</w:t>
            </w:r>
          </w:p>
        </w:tc>
        <w:tc>
          <w:tcPr>
            <w:tcW w:w="517" w:type="dxa"/>
          </w:tcPr>
          <w:p w14:paraId="62D16695" w14:textId="77777777" w:rsidR="00855BC9" w:rsidRDefault="00855BC9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5956B8" w14:textId="77777777" w:rsidR="00855BC9" w:rsidRDefault="00855BC9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C609C98" w14:textId="77777777" w:rsidR="00855BC9" w:rsidRDefault="00855BC9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1646590" w14:textId="77777777" w:rsidR="00855BC9" w:rsidRDefault="00855BC9" w:rsidP="0090320C">
            <w:r>
              <w:rPr>
                <w:sz w:val="16"/>
                <w:szCs w:val="16"/>
              </w:rPr>
              <w:t>R4-2414079</w:t>
            </w:r>
          </w:p>
        </w:tc>
        <w:tc>
          <w:tcPr>
            <w:tcW w:w="1597" w:type="dxa"/>
          </w:tcPr>
          <w:p w14:paraId="2398FFFC" w14:textId="77777777" w:rsidR="00855BC9" w:rsidRDefault="00855BC9" w:rsidP="0090320C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3FA122A4" w14:textId="77777777" w:rsidR="00855BC9" w:rsidRDefault="00855BC9" w:rsidP="0090320C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23BABAFB" w14:textId="77777777" w:rsidR="00855BC9" w:rsidRDefault="00855BC9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A3FB03" w14:textId="77777777" w:rsidR="00855BC9" w:rsidRDefault="00855BC9" w:rsidP="0090320C">
            <w:pPr>
              <w:rPr>
                <w:sz w:val="16"/>
                <w:szCs w:val="16"/>
              </w:rPr>
            </w:pPr>
          </w:p>
        </w:tc>
      </w:tr>
      <w:tr w:rsidR="00855BC9" w14:paraId="67B66F57" w14:textId="77777777" w:rsidTr="0090320C">
        <w:tc>
          <w:tcPr>
            <w:tcW w:w="879" w:type="dxa"/>
          </w:tcPr>
          <w:p w14:paraId="3253B708" w14:textId="77777777" w:rsidR="00855BC9" w:rsidRDefault="00855BC9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0A182CD" w14:textId="77777777" w:rsidR="00855BC9" w:rsidRDefault="00855BC9" w:rsidP="0090320C">
            <w:r>
              <w:rPr>
                <w:sz w:val="16"/>
                <w:szCs w:val="16"/>
              </w:rPr>
              <w:t>4860</w:t>
            </w:r>
          </w:p>
        </w:tc>
        <w:tc>
          <w:tcPr>
            <w:tcW w:w="517" w:type="dxa"/>
          </w:tcPr>
          <w:p w14:paraId="5F23C498" w14:textId="77777777" w:rsidR="00855BC9" w:rsidRDefault="00855BC9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39D80D" w14:textId="77777777" w:rsidR="00855BC9" w:rsidRDefault="00855BC9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8226CF3" w14:textId="77777777" w:rsidR="00855BC9" w:rsidRDefault="00855BC9" w:rsidP="0090320C">
            <w:r>
              <w:rPr>
                <w:sz w:val="16"/>
                <w:szCs w:val="16"/>
              </w:rPr>
              <w:t>CR on measurement accuracy requirements for FR2-NTN</w:t>
            </w:r>
          </w:p>
        </w:tc>
        <w:tc>
          <w:tcPr>
            <w:tcW w:w="517" w:type="dxa"/>
          </w:tcPr>
          <w:p w14:paraId="7BBA746D" w14:textId="77777777" w:rsidR="00855BC9" w:rsidRDefault="00855BC9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1164BF" w14:textId="77777777" w:rsidR="00855BC9" w:rsidRDefault="00855BC9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552C3A3" w14:textId="77777777" w:rsidR="00855BC9" w:rsidRDefault="00855BC9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3280C4B" w14:textId="77777777" w:rsidR="00855BC9" w:rsidRDefault="00855BC9" w:rsidP="0090320C">
            <w:r>
              <w:rPr>
                <w:sz w:val="16"/>
                <w:szCs w:val="16"/>
              </w:rPr>
              <w:t>R4-2414080</w:t>
            </w:r>
          </w:p>
        </w:tc>
        <w:tc>
          <w:tcPr>
            <w:tcW w:w="1597" w:type="dxa"/>
          </w:tcPr>
          <w:p w14:paraId="626C8F68" w14:textId="77777777" w:rsidR="00855BC9" w:rsidRDefault="00855BC9" w:rsidP="0090320C">
            <w:r>
              <w:rPr>
                <w:sz w:val="16"/>
                <w:szCs w:val="16"/>
              </w:rPr>
              <w:t>Huawei, HiSilicon, CATT, Nokia</w:t>
            </w:r>
          </w:p>
        </w:tc>
        <w:tc>
          <w:tcPr>
            <w:tcW w:w="1122" w:type="dxa"/>
          </w:tcPr>
          <w:p w14:paraId="79C673DA" w14:textId="77777777" w:rsidR="00855BC9" w:rsidRDefault="00855BC9" w:rsidP="0090320C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4D5761B0" w14:textId="77777777" w:rsidR="00855BC9" w:rsidRDefault="00855BC9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4B8191" w14:textId="77777777" w:rsidR="00855BC9" w:rsidRDefault="00855BC9" w:rsidP="0090320C">
            <w:pPr>
              <w:rPr>
                <w:sz w:val="16"/>
                <w:szCs w:val="16"/>
              </w:rPr>
            </w:pPr>
          </w:p>
        </w:tc>
      </w:tr>
      <w:tr w:rsidR="00855BC9" w14:paraId="7F4238EE" w14:textId="77777777" w:rsidTr="0090320C">
        <w:tc>
          <w:tcPr>
            <w:tcW w:w="879" w:type="dxa"/>
          </w:tcPr>
          <w:p w14:paraId="5CDA4A60" w14:textId="77777777" w:rsidR="00855BC9" w:rsidRDefault="00855BC9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D6422B0" w14:textId="77777777" w:rsidR="00855BC9" w:rsidRDefault="00855BC9" w:rsidP="0090320C">
            <w:r>
              <w:rPr>
                <w:sz w:val="16"/>
                <w:szCs w:val="16"/>
              </w:rPr>
              <w:t>4861</w:t>
            </w:r>
          </w:p>
        </w:tc>
        <w:tc>
          <w:tcPr>
            <w:tcW w:w="517" w:type="dxa"/>
          </w:tcPr>
          <w:p w14:paraId="45937D4C" w14:textId="77777777" w:rsidR="00855BC9" w:rsidRDefault="00855BC9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3AB1C3" w14:textId="77777777" w:rsidR="00855BC9" w:rsidRDefault="00855BC9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4C267EC" w14:textId="77777777" w:rsidR="00855BC9" w:rsidRDefault="00855BC9" w:rsidP="0090320C">
            <w:r>
              <w:rPr>
                <w:sz w:val="16"/>
                <w:szCs w:val="16"/>
              </w:rPr>
              <w:t>CR on AoA setup for FR2-NTN test</w:t>
            </w:r>
          </w:p>
        </w:tc>
        <w:tc>
          <w:tcPr>
            <w:tcW w:w="517" w:type="dxa"/>
          </w:tcPr>
          <w:p w14:paraId="411999A8" w14:textId="77777777" w:rsidR="00855BC9" w:rsidRDefault="00855BC9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28A278" w14:textId="77777777" w:rsidR="00855BC9" w:rsidRDefault="00855BC9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7ED804D" w14:textId="77777777" w:rsidR="00855BC9" w:rsidRDefault="00855BC9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D5FF857" w14:textId="77777777" w:rsidR="00855BC9" w:rsidRDefault="00855BC9" w:rsidP="0090320C">
            <w:r>
              <w:rPr>
                <w:sz w:val="16"/>
                <w:szCs w:val="16"/>
              </w:rPr>
              <w:t>R4-2412666</w:t>
            </w:r>
          </w:p>
        </w:tc>
        <w:tc>
          <w:tcPr>
            <w:tcW w:w="1597" w:type="dxa"/>
          </w:tcPr>
          <w:p w14:paraId="65C710CC" w14:textId="77777777" w:rsidR="00855BC9" w:rsidRDefault="00855BC9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0DC513B" w14:textId="77777777" w:rsidR="00855BC9" w:rsidRDefault="00855BC9" w:rsidP="0090320C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3F250639" w14:textId="77777777" w:rsidR="00855BC9" w:rsidRDefault="00855BC9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6C7E9E" w14:textId="77777777" w:rsidR="00855BC9" w:rsidRDefault="00855BC9" w:rsidP="0090320C">
            <w:pPr>
              <w:rPr>
                <w:sz w:val="16"/>
                <w:szCs w:val="16"/>
              </w:rPr>
            </w:pPr>
          </w:p>
        </w:tc>
      </w:tr>
      <w:tr w:rsidR="00855BC9" w14:paraId="44ED3791" w14:textId="77777777" w:rsidTr="0090320C">
        <w:tc>
          <w:tcPr>
            <w:tcW w:w="879" w:type="dxa"/>
          </w:tcPr>
          <w:p w14:paraId="2A8EF1E2" w14:textId="77777777" w:rsidR="00855BC9" w:rsidRDefault="00855BC9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8E22279" w14:textId="77777777" w:rsidR="00855BC9" w:rsidRDefault="00855BC9" w:rsidP="0090320C">
            <w:r>
              <w:rPr>
                <w:sz w:val="16"/>
                <w:szCs w:val="16"/>
              </w:rPr>
              <w:t>4867</w:t>
            </w:r>
          </w:p>
        </w:tc>
        <w:tc>
          <w:tcPr>
            <w:tcW w:w="517" w:type="dxa"/>
          </w:tcPr>
          <w:p w14:paraId="26515EB7" w14:textId="77777777" w:rsidR="00855BC9" w:rsidRDefault="00855BC9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AB5565" w14:textId="77777777" w:rsidR="00855BC9" w:rsidRDefault="00855BC9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F7BF09" w14:textId="77777777" w:rsidR="00855BC9" w:rsidRDefault="00855BC9" w:rsidP="0090320C">
            <w:r>
              <w:rPr>
                <w:sz w:val="16"/>
                <w:szCs w:val="16"/>
              </w:rPr>
              <w:t>CR to 38.133 on test cases for L3-RSRP Measurement Accuracy in FR2-NTN</w:t>
            </w:r>
          </w:p>
        </w:tc>
        <w:tc>
          <w:tcPr>
            <w:tcW w:w="517" w:type="dxa"/>
          </w:tcPr>
          <w:p w14:paraId="706890B6" w14:textId="77777777" w:rsidR="00855BC9" w:rsidRDefault="00855BC9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848B27" w14:textId="77777777" w:rsidR="00855BC9" w:rsidRDefault="00855BC9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5DB4CE1" w14:textId="77777777" w:rsidR="00855BC9" w:rsidRDefault="00855BC9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9213B5D" w14:textId="77777777" w:rsidR="00855BC9" w:rsidRDefault="00855BC9" w:rsidP="0090320C">
            <w:r>
              <w:rPr>
                <w:sz w:val="16"/>
                <w:szCs w:val="16"/>
              </w:rPr>
              <w:t>R4-2412858</w:t>
            </w:r>
          </w:p>
        </w:tc>
        <w:tc>
          <w:tcPr>
            <w:tcW w:w="1597" w:type="dxa"/>
          </w:tcPr>
          <w:p w14:paraId="6AEF40A4" w14:textId="77777777" w:rsidR="00855BC9" w:rsidRDefault="00855BC9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78FB5F5" w14:textId="77777777" w:rsidR="00855BC9" w:rsidRDefault="00855BC9" w:rsidP="0090320C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5F4464E0" w14:textId="77777777" w:rsidR="00855BC9" w:rsidRDefault="00855BC9" w:rsidP="0090320C">
            <w:r>
              <w:rPr>
                <w:sz w:val="16"/>
                <w:szCs w:val="16"/>
              </w:rPr>
              <w:t>A.14.6.1.3 (new)</w:t>
            </w:r>
          </w:p>
        </w:tc>
        <w:tc>
          <w:tcPr>
            <w:tcW w:w="998" w:type="dxa"/>
          </w:tcPr>
          <w:p w14:paraId="5DDEBC5E" w14:textId="77777777" w:rsidR="00855BC9" w:rsidRDefault="00855BC9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55BC9" w14:paraId="58C47A90" w14:textId="77777777" w:rsidTr="0090320C">
        <w:tc>
          <w:tcPr>
            <w:tcW w:w="879" w:type="dxa"/>
          </w:tcPr>
          <w:p w14:paraId="5B799236" w14:textId="77777777" w:rsidR="00855BC9" w:rsidRDefault="00855BC9" w:rsidP="009032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1EB07F8" w14:textId="77777777" w:rsidR="00855BC9" w:rsidRDefault="00855BC9" w:rsidP="0090320C">
            <w:r>
              <w:rPr>
                <w:sz w:val="16"/>
                <w:szCs w:val="16"/>
              </w:rPr>
              <w:t>4868</w:t>
            </w:r>
          </w:p>
        </w:tc>
        <w:tc>
          <w:tcPr>
            <w:tcW w:w="517" w:type="dxa"/>
          </w:tcPr>
          <w:p w14:paraId="109D9395" w14:textId="77777777" w:rsidR="00855BC9" w:rsidRDefault="00855BC9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33707B" w14:textId="77777777" w:rsidR="00855BC9" w:rsidRDefault="00855BC9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6EDEC0" w14:textId="77777777" w:rsidR="00855BC9" w:rsidRDefault="00855BC9" w:rsidP="0090320C">
            <w:r>
              <w:rPr>
                <w:sz w:val="16"/>
                <w:szCs w:val="16"/>
              </w:rPr>
              <w:t>CR to 38.133 on test case for L1-RSRP measurement procedures on FR2-NTN</w:t>
            </w:r>
          </w:p>
        </w:tc>
        <w:tc>
          <w:tcPr>
            <w:tcW w:w="517" w:type="dxa"/>
          </w:tcPr>
          <w:p w14:paraId="10642AD8" w14:textId="77777777" w:rsidR="00855BC9" w:rsidRDefault="00855BC9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CC51B2" w14:textId="77777777" w:rsidR="00855BC9" w:rsidRDefault="00855BC9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2670077" w14:textId="77777777" w:rsidR="00855BC9" w:rsidRDefault="00855BC9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489B729" w14:textId="77777777" w:rsidR="00855BC9" w:rsidRDefault="00855BC9" w:rsidP="0090320C">
            <w:r>
              <w:rPr>
                <w:sz w:val="16"/>
                <w:szCs w:val="16"/>
              </w:rPr>
              <w:t>R4-2412859</w:t>
            </w:r>
          </w:p>
        </w:tc>
        <w:tc>
          <w:tcPr>
            <w:tcW w:w="1597" w:type="dxa"/>
          </w:tcPr>
          <w:p w14:paraId="4244893E" w14:textId="77777777" w:rsidR="00855BC9" w:rsidRDefault="00855BC9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A51F832" w14:textId="77777777" w:rsidR="00855BC9" w:rsidRDefault="00855BC9" w:rsidP="0090320C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15AB8CDA" w14:textId="77777777" w:rsidR="00855BC9" w:rsidRDefault="00855BC9" w:rsidP="0090320C">
            <w:r>
              <w:rPr>
                <w:sz w:val="16"/>
                <w:szCs w:val="16"/>
              </w:rPr>
              <w:t>A.14.5.3.5 (new)</w:t>
            </w:r>
          </w:p>
        </w:tc>
        <w:tc>
          <w:tcPr>
            <w:tcW w:w="998" w:type="dxa"/>
          </w:tcPr>
          <w:p w14:paraId="7147563E" w14:textId="77777777" w:rsidR="00855BC9" w:rsidRDefault="00855BC9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55BC9" w14:paraId="3A72A569" w14:textId="77777777" w:rsidTr="0090320C">
        <w:tc>
          <w:tcPr>
            <w:tcW w:w="879" w:type="dxa"/>
          </w:tcPr>
          <w:p w14:paraId="049ED1D7" w14:textId="77777777" w:rsidR="00855BC9" w:rsidRDefault="00855BC9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BE4CB51" w14:textId="77777777" w:rsidR="00855BC9" w:rsidRDefault="00855BC9" w:rsidP="0090320C">
            <w:r>
              <w:rPr>
                <w:sz w:val="16"/>
                <w:szCs w:val="16"/>
              </w:rPr>
              <w:t>4870</w:t>
            </w:r>
          </w:p>
        </w:tc>
        <w:tc>
          <w:tcPr>
            <w:tcW w:w="517" w:type="dxa"/>
          </w:tcPr>
          <w:p w14:paraId="7358D4B0" w14:textId="77777777" w:rsidR="00855BC9" w:rsidRDefault="00855BC9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E46437" w14:textId="77777777" w:rsidR="00855BC9" w:rsidRDefault="00855BC9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E56A9F" w14:textId="77777777" w:rsidR="00855BC9" w:rsidRDefault="00855BC9" w:rsidP="0090320C">
            <w:r>
              <w:rPr>
                <w:sz w:val="16"/>
                <w:szCs w:val="16"/>
              </w:rPr>
              <w:t>CR to 38.133 on Derivation of Side conditions for NTN measurement performance on FR2-NTN</w:t>
            </w:r>
          </w:p>
        </w:tc>
        <w:tc>
          <w:tcPr>
            <w:tcW w:w="517" w:type="dxa"/>
          </w:tcPr>
          <w:p w14:paraId="79382B07" w14:textId="77777777" w:rsidR="00855BC9" w:rsidRDefault="00855BC9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D7A081" w14:textId="77777777" w:rsidR="00855BC9" w:rsidRDefault="00855BC9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D356388" w14:textId="77777777" w:rsidR="00855BC9" w:rsidRDefault="00855BC9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4383D2F" w14:textId="77777777" w:rsidR="00855BC9" w:rsidRDefault="00855BC9" w:rsidP="0090320C">
            <w:r>
              <w:rPr>
                <w:sz w:val="16"/>
                <w:szCs w:val="16"/>
              </w:rPr>
              <w:t>R4-2414081</w:t>
            </w:r>
          </w:p>
        </w:tc>
        <w:tc>
          <w:tcPr>
            <w:tcW w:w="1597" w:type="dxa"/>
          </w:tcPr>
          <w:p w14:paraId="3C9019AD" w14:textId="77777777" w:rsidR="00855BC9" w:rsidRDefault="00855BC9" w:rsidP="0090320C">
            <w:r>
              <w:rPr>
                <w:sz w:val="16"/>
                <w:szCs w:val="16"/>
              </w:rPr>
              <w:t>Nokia, CATT</w:t>
            </w:r>
          </w:p>
        </w:tc>
        <w:tc>
          <w:tcPr>
            <w:tcW w:w="1122" w:type="dxa"/>
          </w:tcPr>
          <w:p w14:paraId="7F35E75F" w14:textId="77777777" w:rsidR="00855BC9" w:rsidRDefault="00855BC9" w:rsidP="0090320C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51FA2C6F" w14:textId="77777777" w:rsidR="00855BC9" w:rsidRDefault="00855BC9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878129" w14:textId="77777777" w:rsidR="00855BC9" w:rsidRDefault="00855BC9" w:rsidP="0090320C">
            <w:pPr>
              <w:rPr>
                <w:sz w:val="16"/>
                <w:szCs w:val="16"/>
              </w:rPr>
            </w:pPr>
          </w:p>
        </w:tc>
      </w:tr>
      <w:tr w:rsidR="00855BC9" w14:paraId="46DD6BA6" w14:textId="77777777" w:rsidTr="0090320C">
        <w:tc>
          <w:tcPr>
            <w:tcW w:w="879" w:type="dxa"/>
          </w:tcPr>
          <w:p w14:paraId="5B408ABB" w14:textId="77777777" w:rsidR="00855BC9" w:rsidRDefault="00855BC9" w:rsidP="0090320C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5616FCC0" w14:textId="77777777" w:rsidR="00855BC9" w:rsidRDefault="00855BC9" w:rsidP="0090320C"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 w14:paraId="4AEB4344" w14:textId="77777777" w:rsidR="00855BC9" w:rsidRDefault="00855BC9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8068A9" w14:textId="77777777" w:rsidR="00855BC9" w:rsidRDefault="00855BC9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3BF6E1" w14:textId="77777777" w:rsidR="00855BC9" w:rsidRDefault="00855BC9" w:rsidP="0090320C">
            <w:r>
              <w:rPr>
                <w:sz w:val="16"/>
                <w:szCs w:val="16"/>
              </w:rPr>
              <w:t>(NR_NTN_enh-Perf) CR on PUSCH demodulation requirements for 38.181</w:t>
            </w:r>
          </w:p>
        </w:tc>
        <w:tc>
          <w:tcPr>
            <w:tcW w:w="517" w:type="dxa"/>
          </w:tcPr>
          <w:p w14:paraId="1A7B0DA0" w14:textId="77777777" w:rsidR="00855BC9" w:rsidRDefault="00855BC9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C67E93" w14:textId="77777777" w:rsidR="00855BC9" w:rsidRDefault="00855BC9" w:rsidP="0090320C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42F2CA3C" w14:textId="77777777" w:rsidR="00855BC9" w:rsidRDefault="00855BC9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7452AF2" w14:textId="77777777" w:rsidR="00855BC9" w:rsidRDefault="00855BC9" w:rsidP="0090320C">
            <w:r>
              <w:rPr>
                <w:sz w:val="16"/>
                <w:szCs w:val="16"/>
              </w:rPr>
              <w:t>R4-2413473</w:t>
            </w:r>
          </w:p>
        </w:tc>
        <w:tc>
          <w:tcPr>
            <w:tcW w:w="1597" w:type="dxa"/>
          </w:tcPr>
          <w:p w14:paraId="338D8D3C" w14:textId="77777777" w:rsidR="00855BC9" w:rsidRDefault="00855BC9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870126F" w14:textId="77777777" w:rsidR="00855BC9" w:rsidRDefault="00855BC9" w:rsidP="0090320C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5E800BC8" w14:textId="77777777" w:rsidR="00855BC9" w:rsidRDefault="00855BC9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50E13A" w14:textId="77777777" w:rsidR="00855BC9" w:rsidRDefault="00855BC9" w:rsidP="0090320C">
            <w:pPr>
              <w:rPr>
                <w:sz w:val="16"/>
                <w:szCs w:val="16"/>
              </w:rPr>
            </w:pPr>
          </w:p>
        </w:tc>
      </w:tr>
      <w:tr w:rsidR="00855BC9" w14:paraId="18B6E5D8" w14:textId="77777777" w:rsidTr="0090320C">
        <w:tc>
          <w:tcPr>
            <w:tcW w:w="879" w:type="dxa"/>
          </w:tcPr>
          <w:p w14:paraId="3777A9A1" w14:textId="77777777" w:rsidR="00855BC9" w:rsidRDefault="00855BC9" w:rsidP="0090320C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04B355AA" w14:textId="77777777" w:rsidR="00855BC9" w:rsidRDefault="00855BC9" w:rsidP="0090320C"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</w:tcPr>
          <w:p w14:paraId="6EEA1BDE" w14:textId="77777777" w:rsidR="00855BC9" w:rsidRDefault="00855BC9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3C0DEF" w14:textId="77777777" w:rsidR="00855BC9" w:rsidRDefault="00855BC9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EF4E15" w14:textId="77777777" w:rsidR="00855BC9" w:rsidRDefault="00855BC9" w:rsidP="0090320C">
            <w:r>
              <w:rPr>
                <w:sz w:val="16"/>
                <w:szCs w:val="16"/>
              </w:rPr>
              <w:t>(NR_NTN_enh-Perf)CR for TS 38.181, Correction on general SAN transmitter spurious emission limits for SAN type 2-O</w:t>
            </w:r>
          </w:p>
        </w:tc>
        <w:tc>
          <w:tcPr>
            <w:tcW w:w="517" w:type="dxa"/>
          </w:tcPr>
          <w:p w14:paraId="3F9367AD" w14:textId="77777777" w:rsidR="00855BC9" w:rsidRDefault="00855BC9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FD2ED8" w14:textId="77777777" w:rsidR="00855BC9" w:rsidRDefault="00855BC9" w:rsidP="0090320C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4FFAC386" w14:textId="77777777" w:rsidR="00855BC9" w:rsidRDefault="00855BC9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22BC837" w14:textId="77777777" w:rsidR="00855BC9" w:rsidRDefault="00855BC9" w:rsidP="0090320C">
            <w:r>
              <w:rPr>
                <w:sz w:val="16"/>
                <w:szCs w:val="16"/>
              </w:rPr>
              <w:t>R4-2411134</w:t>
            </w:r>
          </w:p>
        </w:tc>
        <w:tc>
          <w:tcPr>
            <w:tcW w:w="1597" w:type="dxa"/>
          </w:tcPr>
          <w:p w14:paraId="44ACCC55" w14:textId="77777777" w:rsidR="00855BC9" w:rsidRDefault="00855BC9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427B75D" w14:textId="77777777" w:rsidR="00855BC9" w:rsidRDefault="00855BC9" w:rsidP="0090320C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72B2467F" w14:textId="77777777" w:rsidR="00855BC9" w:rsidRDefault="00855BC9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475C90" w14:textId="77777777" w:rsidR="00855BC9" w:rsidRDefault="00855BC9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55BC9" w14:paraId="592B41B6" w14:textId="77777777" w:rsidTr="0090320C">
        <w:tc>
          <w:tcPr>
            <w:tcW w:w="879" w:type="dxa"/>
          </w:tcPr>
          <w:p w14:paraId="3B9C47AA" w14:textId="77777777" w:rsidR="00855BC9" w:rsidRDefault="00855BC9" w:rsidP="0090320C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7576276F" w14:textId="77777777" w:rsidR="00855BC9" w:rsidRDefault="00855BC9" w:rsidP="0090320C">
            <w:r>
              <w:rPr>
                <w:sz w:val="16"/>
                <w:szCs w:val="16"/>
              </w:rPr>
              <w:t>0040</w:t>
            </w:r>
          </w:p>
        </w:tc>
        <w:tc>
          <w:tcPr>
            <w:tcW w:w="517" w:type="dxa"/>
          </w:tcPr>
          <w:p w14:paraId="50D3D5FE" w14:textId="77777777" w:rsidR="00855BC9" w:rsidRDefault="00855BC9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C55719" w14:textId="77777777" w:rsidR="00855BC9" w:rsidRDefault="00855BC9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AB5484" w14:textId="77777777" w:rsidR="00855BC9" w:rsidRDefault="00855BC9" w:rsidP="0090320C">
            <w:r>
              <w:rPr>
                <w:sz w:val="16"/>
                <w:szCs w:val="16"/>
              </w:rPr>
              <w:t>(NR_NTN_enh-Perf) CR to 38.181 correction on FRC and naming alignment</w:t>
            </w:r>
          </w:p>
        </w:tc>
        <w:tc>
          <w:tcPr>
            <w:tcW w:w="517" w:type="dxa"/>
          </w:tcPr>
          <w:p w14:paraId="11D61E27" w14:textId="77777777" w:rsidR="00855BC9" w:rsidRDefault="00855BC9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4F7B9C" w14:textId="77777777" w:rsidR="00855BC9" w:rsidRDefault="00855BC9" w:rsidP="0090320C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2A45E76A" w14:textId="77777777" w:rsidR="00855BC9" w:rsidRDefault="00855BC9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6CB9BE2" w14:textId="77777777" w:rsidR="00855BC9" w:rsidRDefault="00855BC9" w:rsidP="0090320C">
            <w:r>
              <w:rPr>
                <w:sz w:val="16"/>
                <w:szCs w:val="16"/>
              </w:rPr>
              <w:t>R4-2413474</w:t>
            </w:r>
          </w:p>
        </w:tc>
        <w:tc>
          <w:tcPr>
            <w:tcW w:w="1597" w:type="dxa"/>
          </w:tcPr>
          <w:p w14:paraId="5C2806CA" w14:textId="77777777" w:rsidR="00855BC9" w:rsidRDefault="00855BC9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6995D7C" w14:textId="77777777" w:rsidR="00855BC9" w:rsidRDefault="00855BC9" w:rsidP="0090320C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44A41951" w14:textId="77777777" w:rsidR="00855BC9" w:rsidRDefault="00855BC9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6C05E6" w14:textId="77777777" w:rsidR="00855BC9" w:rsidRDefault="00855BC9" w:rsidP="0090320C">
            <w:pPr>
              <w:rPr>
                <w:sz w:val="16"/>
                <w:szCs w:val="16"/>
              </w:rPr>
            </w:pPr>
          </w:p>
        </w:tc>
      </w:tr>
      <w:tr w:rsidR="00855BC9" w14:paraId="6804C31D" w14:textId="77777777" w:rsidTr="0090320C">
        <w:tc>
          <w:tcPr>
            <w:tcW w:w="879" w:type="dxa"/>
          </w:tcPr>
          <w:p w14:paraId="6B84D84D" w14:textId="77777777" w:rsidR="00855BC9" w:rsidRDefault="00855BC9" w:rsidP="0090320C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626B0578" w14:textId="77777777" w:rsidR="00855BC9" w:rsidRDefault="00855BC9" w:rsidP="0090320C">
            <w:r>
              <w:rPr>
                <w:sz w:val="16"/>
                <w:szCs w:val="16"/>
              </w:rPr>
              <w:t>0042</w:t>
            </w:r>
          </w:p>
        </w:tc>
        <w:tc>
          <w:tcPr>
            <w:tcW w:w="517" w:type="dxa"/>
          </w:tcPr>
          <w:p w14:paraId="3EBDC468" w14:textId="77777777" w:rsidR="00855BC9" w:rsidRDefault="00855BC9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248E45" w14:textId="77777777" w:rsidR="00855BC9" w:rsidRDefault="00855BC9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72A14B" w14:textId="77777777" w:rsidR="00855BC9" w:rsidRDefault="00855BC9" w:rsidP="0090320C">
            <w:r>
              <w:rPr>
                <w:sz w:val="16"/>
                <w:szCs w:val="16"/>
              </w:rPr>
              <w:t>CR on NTN OTA performance requirements for PUCCH</w:t>
            </w:r>
          </w:p>
        </w:tc>
        <w:tc>
          <w:tcPr>
            <w:tcW w:w="517" w:type="dxa"/>
          </w:tcPr>
          <w:p w14:paraId="42A284E0" w14:textId="77777777" w:rsidR="00855BC9" w:rsidRDefault="00855BC9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D05BEA" w14:textId="77777777" w:rsidR="00855BC9" w:rsidRDefault="00855BC9" w:rsidP="0090320C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27631858" w14:textId="77777777" w:rsidR="00855BC9" w:rsidRDefault="00855BC9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FA9B705" w14:textId="77777777" w:rsidR="00855BC9" w:rsidRDefault="00855BC9" w:rsidP="0090320C">
            <w:r>
              <w:rPr>
                <w:sz w:val="16"/>
                <w:szCs w:val="16"/>
              </w:rPr>
              <w:t>R4-2413476</w:t>
            </w:r>
          </w:p>
        </w:tc>
        <w:tc>
          <w:tcPr>
            <w:tcW w:w="1597" w:type="dxa"/>
          </w:tcPr>
          <w:p w14:paraId="4CDF067E" w14:textId="77777777" w:rsidR="00855BC9" w:rsidRDefault="00855BC9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308FB26" w14:textId="77777777" w:rsidR="00855BC9" w:rsidRDefault="00855BC9" w:rsidP="0090320C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2A979F72" w14:textId="77777777" w:rsidR="00855BC9" w:rsidRDefault="00855BC9" w:rsidP="0090320C">
            <w:r>
              <w:rPr>
                <w:sz w:val="16"/>
                <w:szCs w:val="16"/>
              </w:rPr>
              <w:t>11.3.1.5.2, 11.3.5.5.2</w:t>
            </w:r>
          </w:p>
        </w:tc>
        <w:tc>
          <w:tcPr>
            <w:tcW w:w="998" w:type="dxa"/>
          </w:tcPr>
          <w:p w14:paraId="15CCAC90" w14:textId="77777777" w:rsidR="00855BC9" w:rsidRDefault="00855BC9" w:rsidP="0090320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855BC9" w14:paraId="39D0F1DF" w14:textId="77777777" w:rsidTr="0090320C">
        <w:tc>
          <w:tcPr>
            <w:tcW w:w="879" w:type="dxa"/>
          </w:tcPr>
          <w:p w14:paraId="19BE0F39" w14:textId="77777777" w:rsidR="00855BC9" w:rsidRDefault="00855BC9" w:rsidP="0090320C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2B5AAF76" w14:textId="77777777" w:rsidR="00855BC9" w:rsidRDefault="00855BC9" w:rsidP="0090320C">
            <w:r>
              <w:rPr>
                <w:sz w:val="16"/>
                <w:szCs w:val="16"/>
              </w:rPr>
              <w:t>0043</w:t>
            </w:r>
          </w:p>
        </w:tc>
        <w:tc>
          <w:tcPr>
            <w:tcW w:w="517" w:type="dxa"/>
          </w:tcPr>
          <w:p w14:paraId="510A0CB8" w14:textId="77777777" w:rsidR="00855BC9" w:rsidRDefault="00855BC9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96DA4B" w14:textId="77777777" w:rsidR="00855BC9" w:rsidRDefault="00855BC9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4134DA" w14:textId="77777777" w:rsidR="00855BC9" w:rsidRDefault="00855BC9" w:rsidP="0090320C">
            <w:r>
              <w:rPr>
                <w:sz w:val="16"/>
                <w:szCs w:val="16"/>
              </w:rPr>
              <w:t>CR on performance requirements for PUSCH in TS 38181</w:t>
            </w:r>
          </w:p>
        </w:tc>
        <w:tc>
          <w:tcPr>
            <w:tcW w:w="517" w:type="dxa"/>
          </w:tcPr>
          <w:p w14:paraId="0F958596" w14:textId="77777777" w:rsidR="00855BC9" w:rsidRDefault="00855BC9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327EAA" w14:textId="77777777" w:rsidR="00855BC9" w:rsidRDefault="00855BC9" w:rsidP="0090320C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0A324249" w14:textId="77777777" w:rsidR="00855BC9" w:rsidRDefault="00855BC9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525AE2E" w14:textId="77777777" w:rsidR="00855BC9" w:rsidRDefault="00855BC9" w:rsidP="0090320C">
            <w:r>
              <w:rPr>
                <w:sz w:val="16"/>
                <w:szCs w:val="16"/>
              </w:rPr>
              <w:t>R4-2413478</w:t>
            </w:r>
          </w:p>
        </w:tc>
        <w:tc>
          <w:tcPr>
            <w:tcW w:w="1597" w:type="dxa"/>
          </w:tcPr>
          <w:p w14:paraId="5197F560" w14:textId="77777777" w:rsidR="00855BC9" w:rsidRDefault="00855BC9" w:rsidP="0090320C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4DAD3579" w14:textId="77777777" w:rsidR="00855BC9" w:rsidRDefault="00855BC9" w:rsidP="0090320C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08E93562" w14:textId="77777777" w:rsidR="00855BC9" w:rsidRDefault="00855BC9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B19C95" w14:textId="77777777" w:rsidR="00855BC9" w:rsidRDefault="00855BC9" w:rsidP="0090320C">
            <w:pPr>
              <w:rPr>
                <w:sz w:val="16"/>
                <w:szCs w:val="16"/>
              </w:rPr>
            </w:pPr>
          </w:p>
        </w:tc>
      </w:tr>
    </w:tbl>
    <w:p w14:paraId="7FFDCF2C" w14:textId="77777777" w:rsidR="005E14E4" w:rsidRDefault="005E14E4" w:rsidP="005E14E4"/>
    <w:p w14:paraId="1AD19C51" w14:textId="71F9BB6A" w:rsidR="005E14E4" w:rsidRDefault="005E14E4" w:rsidP="005E14E4">
      <w:pPr>
        <w:pStyle w:val="Heading2"/>
        <w:rPr>
          <w:rFonts w:cs="Arial"/>
          <w:noProof/>
        </w:rPr>
      </w:pPr>
      <w:r w:rsidRPr="005E14E4">
        <w:rPr>
          <w:noProof/>
        </w:rPr>
        <w:t>RP-2421</w:t>
      </w:r>
      <w:r>
        <w:rPr>
          <w:noProof/>
        </w:rPr>
        <w:t>80</w:t>
      </w:r>
    </w:p>
    <w:p w14:paraId="76669FAC" w14:textId="7C8797CD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32</w:t>
      </w:r>
    </w:p>
    <w:p w14:paraId="5A088EEE" w14:textId="77777777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73297" w:rsidRPr="004E535C" w14:paraId="0F62FFD7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C8EF0D1" w14:textId="77777777" w:rsidR="00473297" w:rsidRPr="00BF1EB6" w:rsidRDefault="004732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B976A9" w14:textId="77777777" w:rsidR="00473297" w:rsidRPr="00BF1EB6" w:rsidRDefault="004732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0A3172" w14:textId="77777777" w:rsidR="00473297" w:rsidRPr="00BF1EB6" w:rsidRDefault="004732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17CC97" w14:textId="77777777" w:rsidR="00473297" w:rsidRPr="00BF1EB6" w:rsidRDefault="004732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6107F17" w14:textId="77777777" w:rsidR="00473297" w:rsidRPr="00BF1EB6" w:rsidRDefault="004732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1E88513" w14:textId="77777777" w:rsidR="00473297" w:rsidRPr="00BF1EB6" w:rsidRDefault="004732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45FD12" w14:textId="77777777" w:rsidR="00473297" w:rsidRPr="00BF1EB6" w:rsidRDefault="004732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80A8D34" w14:textId="77777777" w:rsidR="00473297" w:rsidRPr="00BF1EB6" w:rsidRDefault="004732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7D7F2C9" w14:textId="77777777" w:rsidR="00473297" w:rsidRPr="00BF1EB6" w:rsidRDefault="004732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289DC44" w14:textId="77777777" w:rsidR="00473297" w:rsidRPr="00BF1EB6" w:rsidRDefault="004732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DD3EEFA" w14:textId="77777777" w:rsidR="00473297" w:rsidRPr="00BF1EB6" w:rsidRDefault="004732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683B13C" w14:textId="77777777" w:rsidR="00473297" w:rsidRPr="00BF1EB6" w:rsidRDefault="004732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532F80F" w14:textId="77777777" w:rsidR="00473297" w:rsidRPr="00BF1EB6" w:rsidRDefault="0047329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73297" w14:paraId="589205CD" w14:textId="77777777" w:rsidTr="0090320C">
        <w:tc>
          <w:tcPr>
            <w:tcW w:w="879" w:type="dxa"/>
          </w:tcPr>
          <w:p w14:paraId="63FD8AE8" w14:textId="77777777" w:rsidR="00473297" w:rsidRDefault="00473297" w:rsidP="0090320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10C6E224" w14:textId="77777777" w:rsidR="00473297" w:rsidRDefault="00473297" w:rsidP="0090320C"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</w:tcPr>
          <w:p w14:paraId="38DE3C38" w14:textId="77777777" w:rsidR="00473297" w:rsidRDefault="0047329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B91293" w14:textId="77777777" w:rsidR="00473297" w:rsidRDefault="004732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0A7044" w14:textId="77777777" w:rsidR="00473297" w:rsidRDefault="00473297" w:rsidP="0090320C">
            <w:r>
              <w:rPr>
                <w:sz w:val="16"/>
                <w:szCs w:val="16"/>
              </w:rPr>
              <w:t>(NR_NTN_LSband-Core) Correction of NS_05N in band n254</w:t>
            </w:r>
          </w:p>
        </w:tc>
        <w:tc>
          <w:tcPr>
            <w:tcW w:w="517" w:type="dxa"/>
          </w:tcPr>
          <w:p w14:paraId="06819289" w14:textId="77777777" w:rsidR="00473297" w:rsidRDefault="004732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DF3D3B" w14:textId="77777777" w:rsidR="00473297" w:rsidRDefault="0047329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63CC166" w14:textId="77777777" w:rsidR="00473297" w:rsidRDefault="004732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3D42C0A" w14:textId="77777777" w:rsidR="00473297" w:rsidRDefault="00473297" w:rsidP="0090320C">
            <w:r>
              <w:rPr>
                <w:sz w:val="16"/>
                <w:szCs w:val="16"/>
              </w:rPr>
              <w:t>R4-2411138</w:t>
            </w:r>
          </w:p>
        </w:tc>
        <w:tc>
          <w:tcPr>
            <w:tcW w:w="1597" w:type="dxa"/>
          </w:tcPr>
          <w:p w14:paraId="6DAA4822" w14:textId="77777777" w:rsidR="00473297" w:rsidRDefault="00473297" w:rsidP="0090320C">
            <w:r>
              <w:rPr>
                <w:sz w:val="16"/>
                <w:szCs w:val="16"/>
              </w:rPr>
              <w:t>Apple, Globalstar</w:t>
            </w:r>
          </w:p>
        </w:tc>
        <w:tc>
          <w:tcPr>
            <w:tcW w:w="1122" w:type="dxa"/>
          </w:tcPr>
          <w:p w14:paraId="389E2BA6" w14:textId="77777777" w:rsidR="00473297" w:rsidRDefault="00473297" w:rsidP="0090320C"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 w14:paraId="26FD5D57" w14:textId="77777777" w:rsidR="00473297" w:rsidRDefault="0047329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F2AADF" w14:textId="77777777" w:rsidR="00473297" w:rsidRDefault="00473297" w:rsidP="0090320C">
            <w:pPr>
              <w:rPr>
                <w:sz w:val="16"/>
                <w:szCs w:val="16"/>
              </w:rPr>
            </w:pPr>
          </w:p>
        </w:tc>
      </w:tr>
      <w:tr w:rsidR="00473297" w14:paraId="6ACA339E" w14:textId="77777777" w:rsidTr="0090320C">
        <w:tc>
          <w:tcPr>
            <w:tcW w:w="879" w:type="dxa"/>
          </w:tcPr>
          <w:p w14:paraId="74F56CAD" w14:textId="77777777" w:rsidR="00473297" w:rsidRDefault="00473297" w:rsidP="0090320C">
            <w:r>
              <w:rPr>
                <w:sz w:val="16"/>
                <w:szCs w:val="16"/>
              </w:rPr>
              <w:lastRenderedPageBreak/>
              <w:t>38.741</w:t>
            </w:r>
          </w:p>
        </w:tc>
        <w:tc>
          <w:tcPr>
            <w:tcW w:w="637" w:type="dxa"/>
          </w:tcPr>
          <w:p w14:paraId="06571593" w14:textId="77777777" w:rsidR="00473297" w:rsidRDefault="00473297" w:rsidP="0090320C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55E34B18" w14:textId="77777777" w:rsidR="00473297" w:rsidRDefault="0047329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C4B562" w14:textId="77777777" w:rsidR="00473297" w:rsidRDefault="0047329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6F2607" w14:textId="77777777" w:rsidR="00473297" w:rsidRDefault="00473297" w:rsidP="0090320C">
            <w:r>
              <w:rPr>
                <w:sz w:val="16"/>
                <w:szCs w:val="16"/>
              </w:rPr>
              <w:t>(NR_NTN_LSband-Core) Correction of NS_05N in band n254</w:t>
            </w:r>
          </w:p>
        </w:tc>
        <w:tc>
          <w:tcPr>
            <w:tcW w:w="517" w:type="dxa"/>
          </w:tcPr>
          <w:p w14:paraId="0712A194" w14:textId="77777777" w:rsidR="00473297" w:rsidRDefault="0047329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CD65BB" w14:textId="77777777" w:rsidR="00473297" w:rsidRDefault="00473297" w:rsidP="0090320C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2C4B544" w14:textId="77777777" w:rsidR="00473297" w:rsidRDefault="0047329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F6AAEC6" w14:textId="77777777" w:rsidR="00473297" w:rsidRDefault="00473297" w:rsidP="0090320C">
            <w:r>
              <w:rPr>
                <w:sz w:val="16"/>
                <w:szCs w:val="16"/>
              </w:rPr>
              <w:t>R4-2411139</w:t>
            </w:r>
          </w:p>
        </w:tc>
        <w:tc>
          <w:tcPr>
            <w:tcW w:w="1597" w:type="dxa"/>
          </w:tcPr>
          <w:p w14:paraId="5ABF96D4" w14:textId="77777777" w:rsidR="00473297" w:rsidRDefault="00473297" w:rsidP="0090320C">
            <w:r>
              <w:rPr>
                <w:sz w:val="16"/>
                <w:szCs w:val="16"/>
              </w:rPr>
              <w:t>Apple, Globalstar</w:t>
            </w:r>
          </w:p>
        </w:tc>
        <w:tc>
          <w:tcPr>
            <w:tcW w:w="1122" w:type="dxa"/>
          </w:tcPr>
          <w:p w14:paraId="030A2600" w14:textId="77777777" w:rsidR="00473297" w:rsidRDefault="00473297" w:rsidP="0090320C"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 w14:paraId="37607F74" w14:textId="77777777" w:rsidR="00473297" w:rsidRDefault="0047329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065A7D" w14:textId="77777777" w:rsidR="00473297" w:rsidRDefault="00473297" w:rsidP="0090320C">
            <w:pPr>
              <w:rPr>
                <w:sz w:val="16"/>
                <w:szCs w:val="16"/>
              </w:rPr>
            </w:pPr>
          </w:p>
        </w:tc>
      </w:tr>
    </w:tbl>
    <w:p w14:paraId="15602DA2" w14:textId="77777777" w:rsidR="005E14E4" w:rsidRDefault="005E14E4" w:rsidP="005E14E4"/>
    <w:p w14:paraId="5282C8C6" w14:textId="4879D12D" w:rsidR="005E14E4" w:rsidRDefault="005E14E4" w:rsidP="005E14E4">
      <w:pPr>
        <w:pStyle w:val="Heading2"/>
        <w:rPr>
          <w:rFonts w:cs="Arial"/>
          <w:noProof/>
        </w:rPr>
      </w:pPr>
      <w:r w:rsidRPr="005E14E4">
        <w:rPr>
          <w:noProof/>
        </w:rPr>
        <w:t>RP-2421</w:t>
      </w:r>
      <w:r>
        <w:rPr>
          <w:noProof/>
        </w:rPr>
        <w:t>81</w:t>
      </w:r>
    </w:p>
    <w:p w14:paraId="7E5D2EE4" w14:textId="62DCB0CF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33</w:t>
      </w:r>
    </w:p>
    <w:p w14:paraId="57DCCE4C" w14:textId="77777777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969FE" w:rsidRPr="004E535C" w14:paraId="6BEE40A1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25969A3" w14:textId="77777777" w:rsidR="009969FE" w:rsidRPr="00BF1EB6" w:rsidRDefault="009969F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364A0A" w14:textId="77777777" w:rsidR="009969FE" w:rsidRPr="00BF1EB6" w:rsidRDefault="009969F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CC32179" w14:textId="77777777" w:rsidR="009969FE" w:rsidRPr="00BF1EB6" w:rsidRDefault="009969F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E7EF82" w14:textId="77777777" w:rsidR="009969FE" w:rsidRPr="00BF1EB6" w:rsidRDefault="009969F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0DC0BD1" w14:textId="77777777" w:rsidR="009969FE" w:rsidRPr="00BF1EB6" w:rsidRDefault="009969F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BE369B" w14:textId="77777777" w:rsidR="009969FE" w:rsidRPr="00BF1EB6" w:rsidRDefault="009969F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419E84" w14:textId="77777777" w:rsidR="009969FE" w:rsidRPr="00BF1EB6" w:rsidRDefault="009969F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06B0F5D" w14:textId="77777777" w:rsidR="009969FE" w:rsidRPr="00BF1EB6" w:rsidRDefault="009969F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6391B5C" w14:textId="77777777" w:rsidR="009969FE" w:rsidRPr="00BF1EB6" w:rsidRDefault="009969F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7DB5137" w14:textId="77777777" w:rsidR="009969FE" w:rsidRPr="00BF1EB6" w:rsidRDefault="009969F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3C7AA8C" w14:textId="77777777" w:rsidR="009969FE" w:rsidRPr="00BF1EB6" w:rsidRDefault="009969F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DE68CF6" w14:textId="77777777" w:rsidR="009969FE" w:rsidRPr="00BF1EB6" w:rsidRDefault="009969F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0BA7383" w14:textId="77777777" w:rsidR="009969FE" w:rsidRPr="00BF1EB6" w:rsidRDefault="009969FE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969FE" w14:paraId="0ED53D15" w14:textId="77777777" w:rsidTr="0090320C">
        <w:tc>
          <w:tcPr>
            <w:tcW w:w="879" w:type="dxa"/>
          </w:tcPr>
          <w:p w14:paraId="2E324ABD" w14:textId="77777777" w:rsidR="009969FE" w:rsidRDefault="009969FE" w:rsidP="0090320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5A69FE03" w14:textId="77777777" w:rsidR="009969FE" w:rsidRDefault="009969FE" w:rsidP="0090320C">
            <w:r>
              <w:rPr>
                <w:sz w:val="16"/>
                <w:szCs w:val="16"/>
              </w:rPr>
              <w:t>0120</w:t>
            </w:r>
          </w:p>
        </w:tc>
        <w:tc>
          <w:tcPr>
            <w:tcW w:w="517" w:type="dxa"/>
          </w:tcPr>
          <w:p w14:paraId="2F42B2A0" w14:textId="77777777" w:rsidR="009969FE" w:rsidRDefault="009969FE" w:rsidP="0090320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CCB6F6E" w14:textId="77777777" w:rsidR="009969FE" w:rsidRDefault="009969FE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7E977F" w14:textId="77777777" w:rsidR="009969FE" w:rsidRDefault="009969FE" w:rsidP="0090320C">
            <w:r>
              <w:rPr>
                <w:sz w:val="16"/>
                <w:szCs w:val="16"/>
              </w:rPr>
              <w:t>(NR_NTN_solutions-Core) CR to TS 38.101-5: variable duplex distance</w:t>
            </w:r>
          </w:p>
        </w:tc>
        <w:tc>
          <w:tcPr>
            <w:tcW w:w="517" w:type="dxa"/>
          </w:tcPr>
          <w:p w14:paraId="7A869004" w14:textId="77777777" w:rsidR="009969FE" w:rsidRDefault="009969F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4FE217" w14:textId="77777777" w:rsidR="009969FE" w:rsidRDefault="009969FE" w:rsidP="0090320C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EA150EA" w14:textId="77777777" w:rsidR="009969FE" w:rsidRDefault="009969F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DAA0291" w14:textId="77777777" w:rsidR="009969FE" w:rsidRDefault="009969FE" w:rsidP="0090320C">
            <w:r>
              <w:rPr>
                <w:sz w:val="16"/>
                <w:szCs w:val="16"/>
              </w:rPr>
              <w:t>R4-2414461</w:t>
            </w:r>
          </w:p>
        </w:tc>
        <w:tc>
          <w:tcPr>
            <w:tcW w:w="1597" w:type="dxa"/>
          </w:tcPr>
          <w:p w14:paraId="3E313B55" w14:textId="77777777" w:rsidR="009969FE" w:rsidRDefault="009969FE" w:rsidP="0090320C"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 w14:paraId="01BE10BD" w14:textId="77777777" w:rsidR="009969FE" w:rsidRDefault="009969FE" w:rsidP="0090320C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7394C280" w14:textId="77777777" w:rsidR="009969FE" w:rsidRDefault="009969FE" w:rsidP="0090320C">
            <w:r>
              <w:rPr>
                <w:sz w:val="16"/>
                <w:szCs w:val="16"/>
              </w:rPr>
              <w:t>5.4.4, 7.1, 7.3.2</w:t>
            </w:r>
          </w:p>
        </w:tc>
        <w:tc>
          <w:tcPr>
            <w:tcW w:w="998" w:type="dxa"/>
          </w:tcPr>
          <w:p w14:paraId="2CF6B046" w14:textId="77777777" w:rsidR="009969FE" w:rsidRDefault="009969FE" w:rsidP="0090320C">
            <w:r>
              <w:rPr>
                <w:sz w:val="16"/>
                <w:szCs w:val="16"/>
              </w:rPr>
              <w:t xml:space="preserve">TS/TR ... CR ... ; TS 38.521-5; TS/TR ... CR ... </w:t>
            </w:r>
          </w:p>
        </w:tc>
      </w:tr>
      <w:tr w:rsidR="009969FE" w14:paraId="3E55127C" w14:textId="77777777" w:rsidTr="0090320C">
        <w:tc>
          <w:tcPr>
            <w:tcW w:w="879" w:type="dxa"/>
          </w:tcPr>
          <w:p w14:paraId="25950554" w14:textId="77777777" w:rsidR="009969FE" w:rsidRDefault="009969FE" w:rsidP="0090320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60FA31EB" w14:textId="77777777" w:rsidR="009969FE" w:rsidRDefault="009969FE" w:rsidP="0090320C">
            <w:r>
              <w:rPr>
                <w:sz w:val="16"/>
                <w:szCs w:val="16"/>
              </w:rPr>
              <w:t>0121</w:t>
            </w:r>
          </w:p>
        </w:tc>
        <w:tc>
          <w:tcPr>
            <w:tcW w:w="517" w:type="dxa"/>
          </w:tcPr>
          <w:p w14:paraId="7959EC5E" w14:textId="77777777" w:rsidR="009969FE" w:rsidRDefault="009969FE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CDD6DA" w14:textId="77777777" w:rsidR="009969FE" w:rsidRDefault="009969F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B810AF" w14:textId="77777777" w:rsidR="009969FE" w:rsidRDefault="009969FE" w:rsidP="0090320C">
            <w:r>
              <w:rPr>
                <w:sz w:val="16"/>
                <w:szCs w:val="16"/>
              </w:rPr>
              <w:t>(NR_NTN_solutions-Core) CR to TS 38.101-5: variable duplex distance</w:t>
            </w:r>
          </w:p>
        </w:tc>
        <w:tc>
          <w:tcPr>
            <w:tcW w:w="517" w:type="dxa"/>
          </w:tcPr>
          <w:p w14:paraId="0864D8DA" w14:textId="77777777" w:rsidR="009969FE" w:rsidRDefault="009969FE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FDFDD6B" w14:textId="77777777" w:rsidR="009969FE" w:rsidRDefault="009969FE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A3E0A84" w14:textId="77777777" w:rsidR="009969FE" w:rsidRDefault="009969F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9265014" w14:textId="77777777" w:rsidR="009969FE" w:rsidRDefault="009969FE" w:rsidP="0090320C">
            <w:r>
              <w:rPr>
                <w:sz w:val="16"/>
                <w:szCs w:val="16"/>
              </w:rPr>
              <w:t>R4-2413130</w:t>
            </w:r>
          </w:p>
        </w:tc>
        <w:tc>
          <w:tcPr>
            <w:tcW w:w="1597" w:type="dxa"/>
          </w:tcPr>
          <w:p w14:paraId="7DDAFF34" w14:textId="77777777" w:rsidR="009969FE" w:rsidRDefault="009969FE" w:rsidP="0090320C"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 w14:paraId="557D7C54" w14:textId="77777777" w:rsidR="009969FE" w:rsidRDefault="009969FE" w:rsidP="0090320C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4A1787E5" w14:textId="77777777" w:rsidR="009969FE" w:rsidRDefault="009969FE" w:rsidP="0090320C">
            <w:r>
              <w:rPr>
                <w:sz w:val="16"/>
                <w:szCs w:val="16"/>
              </w:rPr>
              <w:t>5.4.4, 7.1, 7.3.2</w:t>
            </w:r>
          </w:p>
        </w:tc>
        <w:tc>
          <w:tcPr>
            <w:tcW w:w="998" w:type="dxa"/>
          </w:tcPr>
          <w:p w14:paraId="03C52CD1" w14:textId="77777777" w:rsidR="009969FE" w:rsidRDefault="009969FE" w:rsidP="0090320C">
            <w:r>
              <w:rPr>
                <w:sz w:val="16"/>
                <w:szCs w:val="16"/>
              </w:rPr>
              <w:t xml:space="preserve">TS/TR ... CR ... ; TS 38.521-5; TS/TR ... CR ... </w:t>
            </w:r>
          </w:p>
        </w:tc>
      </w:tr>
      <w:tr w:rsidR="009969FE" w14:paraId="6BACE798" w14:textId="77777777" w:rsidTr="0090320C">
        <w:tc>
          <w:tcPr>
            <w:tcW w:w="879" w:type="dxa"/>
          </w:tcPr>
          <w:p w14:paraId="60B3009A" w14:textId="77777777" w:rsidR="009969FE" w:rsidRDefault="009969FE" w:rsidP="0090320C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4E2B00D1" w14:textId="77777777" w:rsidR="009969FE" w:rsidRDefault="009969FE" w:rsidP="0090320C"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</w:tcPr>
          <w:p w14:paraId="62CB28D7" w14:textId="77777777" w:rsidR="009969FE" w:rsidRDefault="009969FE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EAB4EC" w14:textId="77777777" w:rsidR="009969FE" w:rsidRDefault="009969FE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2B7C08" w14:textId="77777777" w:rsidR="009969FE" w:rsidRDefault="009969FE" w:rsidP="0090320C">
            <w:r>
              <w:rPr>
                <w:sz w:val="16"/>
                <w:szCs w:val="16"/>
              </w:rPr>
              <w:t>(NR_NTN_solutions-Core) CR to 38.108 correction on FRC and naming alignment</w:t>
            </w:r>
          </w:p>
        </w:tc>
        <w:tc>
          <w:tcPr>
            <w:tcW w:w="517" w:type="dxa"/>
          </w:tcPr>
          <w:p w14:paraId="4041FE85" w14:textId="77777777" w:rsidR="009969FE" w:rsidRDefault="009969F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CE1653" w14:textId="77777777" w:rsidR="009969FE" w:rsidRDefault="009969FE" w:rsidP="0090320C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33B381C" w14:textId="77777777" w:rsidR="009969FE" w:rsidRDefault="009969F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1E4485E" w14:textId="77777777" w:rsidR="009969FE" w:rsidRDefault="009969FE" w:rsidP="0090320C">
            <w:r>
              <w:rPr>
                <w:sz w:val="16"/>
                <w:szCs w:val="16"/>
              </w:rPr>
              <w:t>R4-2413540</w:t>
            </w:r>
          </w:p>
        </w:tc>
        <w:tc>
          <w:tcPr>
            <w:tcW w:w="1597" w:type="dxa"/>
          </w:tcPr>
          <w:p w14:paraId="7DB8E87B" w14:textId="77777777" w:rsidR="009969FE" w:rsidRDefault="009969FE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9BBBF94" w14:textId="77777777" w:rsidR="009969FE" w:rsidRDefault="009969FE" w:rsidP="0090320C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72B16535" w14:textId="77777777" w:rsidR="009969FE" w:rsidRDefault="009969F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84974B" w14:textId="77777777" w:rsidR="009969FE" w:rsidRDefault="009969FE" w:rsidP="0090320C">
            <w:pPr>
              <w:rPr>
                <w:sz w:val="16"/>
                <w:szCs w:val="16"/>
              </w:rPr>
            </w:pPr>
          </w:p>
        </w:tc>
      </w:tr>
      <w:tr w:rsidR="009969FE" w14:paraId="492E3508" w14:textId="77777777" w:rsidTr="0090320C">
        <w:tc>
          <w:tcPr>
            <w:tcW w:w="879" w:type="dxa"/>
          </w:tcPr>
          <w:p w14:paraId="633D99C5" w14:textId="77777777" w:rsidR="009969FE" w:rsidRDefault="009969FE" w:rsidP="0090320C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4D40F59B" w14:textId="77777777" w:rsidR="009969FE" w:rsidRDefault="009969FE" w:rsidP="0090320C">
            <w:r>
              <w:rPr>
                <w:sz w:val="16"/>
                <w:szCs w:val="16"/>
              </w:rPr>
              <w:t>0086</w:t>
            </w:r>
          </w:p>
        </w:tc>
        <w:tc>
          <w:tcPr>
            <w:tcW w:w="517" w:type="dxa"/>
          </w:tcPr>
          <w:p w14:paraId="501B0962" w14:textId="77777777" w:rsidR="009969FE" w:rsidRDefault="009969FE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43D8C8" w14:textId="77777777" w:rsidR="009969FE" w:rsidRDefault="009969F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E044E1" w14:textId="77777777" w:rsidR="009969FE" w:rsidRDefault="009969FE" w:rsidP="0090320C">
            <w:r>
              <w:rPr>
                <w:sz w:val="16"/>
                <w:szCs w:val="16"/>
              </w:rPr>
              <w:t>(  NR_NTN_solutions-Core) CR for 38.108 on FRC alignments</w:t>
            </w:r>
          </w:p>
        </w:tc>
        <w:tc>
          <w:tcPr>
            <w:tcW w:w="517" w:type="dxa"/>
          </w:tcPr>
          <w:p w14:paraId="3FBF2582" w14:textId="77777777" w:rsidR="009969FE" w:rsidRDefault="009969FE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30EC7CB" w14:textId="77777777" w:rsidR="009969FE" w:rsidRDefault="009969FE" w:rsidP="0090320C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91368E0" w14:textId="77777777" w:rsidR="009969FE" w:rsidRDefault="009969F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8AB20B5" w14:textId="77777777" w:rsidR="009969FE" w:rsidRDefault="009969FE" w:rsidP="0090320C">
            <w:r>
              <w:rPr>
                <w:sz w:val="16"/>
                <w:szCs w:val="16"/>
              </w:rPr>
              <w:t>R4-2412299</w:t>
            </w:r>
          </w:p>
        </w:tc>
        <w:tc>
          <w:tcPr>
            <w:tcW w:w="1597" w:type="dxa"/>
          </w:tcPr>
          <w:p w14:paraId="68129698" w14:textId="77777777" w:rsidR="009969FE" w:rsidRDefault="009969FE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C283311" w14:textId="77777777" w:rsidR="009969FE" w:rsidRDefault="009969FE" w:rsidP="0090320C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1D3BD198" w14:textId="77777777" w:rsidR="009969FE" w:rsidRDefault="009969FE" w:rsidP="0090320C">
            <w:r>
              <w:rPr>
                <w:sz w:val="16"/>
                <w:szCs w:val="16"/>
              </w:rPr>
              <w:t>7.2, 7.3, 7.8, 9.6, 9.7, 10.3, 10.4, 10.9, A.1, A.2, B.5</w:t>
            </w:r>
          </w:p>
        </w:tc>
        <w:tc>
          <w:tcPr>
            <w:tcW w:w="998" w:type="dxa"/>
          </w:tcPr>
          <w:p w14:paraId="1AE47376" w14:textId="77777777" w:rsidR="009969FE" w:rsidRDefault="009969FE" w:rsidP="0090320C">
            <w:r>
              <w:rPr>
                <w:sz w:val="16"/>
                <w:szCs w:val="16"/>
              </w:rPr>
              <w:t xml:space="preserve">TS/TR ... CR ... ; TS38.181 ; TS/TR ... CR ... </w:t>
            </w:r>
          </w:p>
        </w:tc>
      </w:tr>
      <w:tr w:rsidR="009969FE" w14:paraId="6BA8C345" w14:textId="77777777" w:rsidTr="0090320C">
        <w:tc>
          <w:tcPr>
            <w:tcW w:w="879" w:type="dxa"/>
          </w:tcPr>
          <w:p w14:paraId="0CB55278" w14:textId="77777777" w:rsidR="009969FE" w:rsidRDefault="009969FE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2981EA" w14:textId="77777777" w:rsidR="009969FE" w:rsidRDefault="009969FE" w:rsidP="0090320C">
            <w:r>
              <w:rPr>
                <w:sz w:val="16"/>
                <w:szCs w:val="16"/>
              </w:rPr>
              <w:t>4675</w:t>
            </w:r>
          </w:p>
        </w:tc>
        <w:tc>
          <w:tcPr>
            <w:tcW w:w="517" w:type="dxa"/>
          </w:tcPr>
          <w:p w14:paraId="0A69A9F4" w14:textId="77777777" w:rsidR="009969FE" w:rsidRDefault="009969FE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A9B51C" w14:textId="77777777" w:rsidR="009969FE" w:rsidRDefault="009969FE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95A0E2" w14:textId="77777777" w:rsidR="009969FE" w:rsidRDefault="009969FE" w:rsidP="0090320C">
            <w:r>
              <w:rPr>
                <w:sz w:val="16"/>
                <w:szCs w:val="16"/>
              </w:rPr>
              <w:t>(NR_NTN_solutions-Core) CR on update field name of NTN features for NGSO</w:t>
            </w:r>
          </w:p>
        </w:tc>
        <w:tc>
          <w:tcPr>
            <w:tcW w:w="517" w:type="dxa"/>
          </w:tcPr>
          <w:p w14:paraId="6E49A9EF" w14:textId="77777777" w:rsidR="009969FE" w:rsidRDefault="009969F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0919A2" w14:textId="77777777" w:rsidR="009969FE" w:rsidRDefault="009969FE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47290D3B" w14:textId="77777777" w:rsidR="009969FE" w:rsidRDefault="009969F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CED5ED0" w14:textId="77777777" w:rsidR="009969FE" w:rsidRDefault="009969FE" w:rsidP="0090320C">
            <w:r>
              <w:rPr>
                <w:sz w:val="16"/>
                <w:szCs w:val="16"/>
              </w:rPr>
              <w:t>R4-2411461</w:t>
            </w:r>
          </w:p>
        </w:tc>
        <w:tc>
          <w:tcPr>
            <w:tcW w:w="1597" w:type="dxa"/>
          </w:tcPr>
          <w:p w14:paraId="095B04E4" w14:textId="77777777" w:rsidR="009969FE" w:rsidRDefault="009969FE" w:rsidP="0090320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3D76291" w14:textId="77777777" w:rsidR="009969FE" w:rsidRDefault="009969FE" w:rsidP="0090320C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78ED0FF1" w14:textId="77777777" w:rsidR="009969FE" w:rsidRDefault="009969FE" w:rsidP="0090320C">
            <w:r>
              <w:rPr>
                <w:sz w:val="16"/>
                <w:szCs w:val="16"/>
              </w:rPr>
              <w:t>4.2C.2.3, 4.2C.2.4, 9.2C.3, A.14.1.2</w:t>
            </w:r>
          </w:p>
        </w:tc>
        <w:tc>
          <w:tcPr>
            <w:tcW w:w="998" w:type="dxa"/>
          </w:tcPr>
          <w:p w14:paraId="39898464" w14:textId="77777777" w:rsidR="009969FE" w:rsidRDefault="009969FE" w:rsidP="0090320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969FE" w14:paraId="4F4D6A69" w14:textId="77777777" w:rsidTr="0090320C">
        <w:tc>
          <w:tcPr>
            <w:tcW w:w="879" w:type="dxa"/>
          </w:tcPr>
          <w:p w14:paraId="44583131" w14:textId="77777777" w:rsidR="009969FE" w:rsidRDefault="009969FE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663F9D9" w14:textId="77777777" w:rsidR="009969FE" w:rsidRDefault="009969FE" w:rsidP="0090320C">
            <w:r>
              <w:rPr>
                <w:sz w:val="16"/>
                <w:szCs w:val="16"/>
              </w:rPr>
              <w:t>4676</w:t>
            </w:r>
          </w:p>
        </w:tc>
        <w:tc>
          <w:tcPr>
            <w:tcW w:w="517" w:type="dxa"/>
          </w:tcPr>
          <w:p w14:paraId="4474B387" w14:textId="77777777" w:rsidR="009969FE" w:rsidRDefault="009969FE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1816A3" w14:textId="77777777" w:rsidR="009969FE" w:rsidRDefault="009969F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2947D3" w14:textId="77777777" w:rsidR="009969FE" w:rsidRDefault="009969FE" w:rsidP="0090320C">
            <w:r>
              <w:rPr>
                <w:sz w:val="16"/>
                <w:szCs w:val="16"/>
              </w:rPr>
              <w:t>(NR_NTN_solutions-Core) CR on update field name of NTN features for NGSO</w:t>
            </w:r>
          </w:p>
        </w:tc>
        <w:tc>
          <w:tcPr>
            <w:tcW w:w="517" w:type="dxa"/>
          </w:tcPr>
          <w:p w14:paraId="71B556F8" w14:textId="77777777" w:rsidR="009969FE" w:rsidRDefault="009969FE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D668D2" w14:textId="77777777" w:rsidR="009969FE" w:rsidRDefault="009969FE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0801C87" w14:textId="77777777" w:rsidR="009969FE" w:rsidRDefault="009969F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DD33186" w14:textId="77777777" w:rsidR="009969FE" w:rsidRDefault="009969FE" w:rsidP="0090320C">
            <w:r>
              <w:rPr>
                <w:sz w:val="16"/>
                <w:szCs w:val="16"/>
              </w:rPr>
              <w:t>R4-2411462</w:t>
            </w:r>
          </w:p>
        </w:tc>
        <w:tc>
          <w:tcPr>
            <w:tcW w:w="1597" w:type="dxa"/>
          </w:tcPr>
          <w:p w14:paraId="7A1FAA48" w14:textId="77777777" w:rsidR="009969FE" w:rsidRDefault="009969FE" w:rsidP="0090320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BD48CBC" w14:textId="77777777" w:rsidR="009969FE" w:rsidRDefault="009969FE" w:rsidP="0090320C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1427D673" w14:textId="77777777" w:rsidR="009969FE" w:rsidRDefault="009969FE" w:rsidP="0090320C">
            <w:r>
              <w:rPr>
                <w:sz w:val="16"/>
                <w:szCs w:val="16"/>
              </w:rPr>
              <w:t>4.2C.2.3, 4.2C.2.4, 9.2C.3</w:t>
            </w:r>
          </w:p>
        </w:tc>
        <w:tc>
          <w:tcPr>
            <w:tcW w:w="998" w:type="dxa"/>
          </w:tcPr>
          <w:p w14:paraId="575ABE8F" w14:textId="77777777" w:rsidR="009969FE" w:rsidRDefault="009969FE" w:rsidP="0090320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969FE" w14:paraId="7D308572" w14:textId="77777777" w:rsidTr="0090320C">
        <w:tc>
          <w:tcPr>
            <w:tcW w:w="879" w:type="dxa"/>
          </w:tcPr>
          <w:p w14:paraId="67F81EA6" w14:textId="77777777" w:rsidR="009969FE" w:rsidRDefault="009969FE" w:rsidP="009032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4BCC4B6" w14:textId="77777777" w:rsidR="009969FE" w:rsidRDefault="009969FE" w:rsidP="0090320C">
            <w:r>
              <w:rPr>
                <w:sz w:val="16"/>
                <w:szCs w:val="16"/>
              </w:rPr>
              <w:t>4707</w:t>
            </w:r>
          </w:p>
        </w:tc>
        <w:tc>
          <w:tcPr>
            <w:tcW w:w="517" w:type="dxa"/>
          </w:tcPr>
          <w:p w14:paraId="48D33E01" w14:textId="77777777" w:rsidR="009969FE" w:rsidRDefault="009969FE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FE7591" w14:textId="77777777" w:rsidR="009969FE" w:rsidRDefault="009969FE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F12746" w14:textId="77777777" w:rsidR="009969FE" w:rsidRDefault="009969FE" w:rsidP="0090320C">
            <w:r>
              <w:rPr>
                <w:sz w:val="16"/>
                <w:szCs w:val="16"/>
              </w:rPr>
              <w:t>(NR_NTN_solutions-Core) CR to TS 38.133 specification corrections for NR NTN</w:t>
            </w:r>
          </w:p>
        </w:tc>
        <w:tc>
          <w:tcPr>
            <w:tcW w:w="517" w:type="dxa"/>
          </w:tcPr>
          <w:p w14:paraId="447C7BFA" w14:textId="77777777" w:rsidR="009969FE" w:rsidRDefault="009969F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ACED99" w14:textId="77777777" w:rsidR="009969FE" w:rsidRDefault="009969FE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6324073B" w14:textId="77777777" w:rsidR="009969FE" w:rsidRDefault="009969F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8365DFD" w14:textId="77777777" w:rsidR="009969FE" w:rsidRDefault="009969FE" w:rsidP="0090320C">
            <w:r>
              <w:rPr>
                <w:sz w:val="16"/>
                <w:szCs w:val="16"/>
              </w:rPr>
              <w:t>R4-2413926</w:t>
            </w:r>
          </w:p>
        </w:tc>
        <w:tc>
          <w:tcPr>
            <w:tcW w:w="1597" w:type="dxa"/>
          </w:tcPr>
          <w:p w14:paraId="58C0A0E7" w14:textId="77777777" w:rsidR="009969FE" w:rsidRDefault="009969FE" w:rsidP="0090320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0E9B0A1" w14:textId="77777777" w:rsidR="009969FE" w:rsidRDefault="009969FE" w:rsidP="0090320C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502A1436" w14:textId="77777777" w:rsidR="009969FE" w:rsidRDefault="009969F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56420A" w14:textId="77777777" w:rsidR="009969FE" w:rsidRDefault="009969FE" w:rsidP="0090320C">
            <w:pPr>
              <w:rPr>
                <w:sz w:val="16"/>
                <w:szCs w:val="16"/>
              </w:rPr>
            </w:pPr>
          </w:p>
        </w:tc>
      </w:tr>
      <w:tr w:rsidR="009969FE" w14:paraId="3E0B212E" w14:textId="77777777" w:rsidTr="0090320C">
        <w:tc>
          <w:tcPr>
            <w:tcW w:w="879" w:type="dxa"/>
          </w:tcPr>
          <w:p w14:paraId="497C6485" w14:textId="77777777" w:rsidR="009969FE" w:rsidRDefault="009969FE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42910C4" w14:textId="77777777" w:rsidR="009969FE" w:rsidRDefault="009969FE" w:rsidP="0090320C">
            <w:r>
              <w:rPr>
                <w:sz w:val="16"/>
                <w:szCs w:val="16"/>
              </w:rPr>
              <w:t>4708</w:t>
            </w:r>
          </w:p>
        </w:tc>
        <w:tc>
          <w:tcPr>
            <w:tcW w:w="517" w:type="dxa"/>
          </w:tcPr>
          <w:p w14:paraId="76750FDC" w14:textId="77777777" w:rsidR="009969FE" w:rsidRDefault="009969FE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EE50E7" w14:textId="77777777" w:rsidR="009969FE" w:rsidRDefault="009969F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A269A2" w14:textId="77777777" w:rsidR="009969FE" w:rsidRDefault="009969FE" w:rsidP="0090320C">
            <w:r>
              <w:rPr>
                <w:sz w:val="16"/>
                <w:szCs w:val="16"/>
              </w:rPr>
              <w:t>(NR_NTN_solutions-Core) CR to TS 38.133 specification corrections for NR NTN</w:t>
            </w:r>
          </w:p>
        </w:tc>
        <w:tc>
          <w:tcPr>
            <w:tcW w:w="517" w:type="dxa"/>
          </w:tcPr>
          <w:p w14:paraId="39BB6323" w14:textId="77777777" w:rsidR="009969FE" w:rsidRDefault="009969FE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D71625" w14:textId="77777777" w:rsidR="009969FE" w:rsidRDefault="009969FE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A7980E1" w14:textId="77777777" w:rsidR="009969FE" w:rsidRDefault="009969F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251FFBF" w14:textId="77777777" w:rsidR="009969FE" w:rsidRDefault="009969FE" w:rsidP="0090320C">
            <w:r>
              <w:rPr>
                <w:sz w:val="16"/>
                <w:szCs w:val="16"/>
              </w:rPr>
              <w:t>R4-2411746</w:t>
            </w:r>
          </w:p>
        </w:tc>
        <w:tc>
          <w:tcPr>
            <w:tcW w:w="1597" w:type="dxa"/>
          </w:tcPr>
          <w:p w14:paraId="6ECD0B37" w14:textId="77777777" w:rsidR="009969FE" w:rsidRDefault="009969FE" w:rsidP="0090320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B342C19" w14:textId="77777777" w:rsidR="009969FE" w:rsidRDefault="009969FE" w:rsidP="0090320C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2B8CA34F" w14:textId="77777777" w:rsidR="009969FE" w:rsidRDefault="009969F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61DA93" w14:textId="77777777" w:rsidR="009969FE" w:rsidRDefault="009969FE" w:rsidP="0090320C">
            <w:pPr>
              <w:rPr>
                <w:sz w:val="16"/>
                <w:szCs w:val="16"/>
              </w:rPr>
            </w:pPr>
          </w:p>
        </w:tc>
      </w:tr>
      <w:tr w:rsidR="009969FE" w14:paraId="3344C60D" w14:textId="77777777" w:rsidTr="0090320C">
        <w:tc>
          <w:tcPr>
            <w:tcW w:w="879" w:type="dxa"/>
          </w:tcPr>
          <w:p w14:paraId="4C04AB24" w14:textId="77777777" w:rsidR="009969FE" w:rsidRDefault="009969FE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A265E37" w14:textId="77777777" w:rsidR="009969FE" w:rsidRDefault="009969FE" w:rsidP="0090320C">
            <w:r>
              <w:rPr>
                <w:sz w:val="16"/>
                <w:szCs w:val="16"/>
              </w:rPr>
              <w:t>4709</w:t>
            </w:r>
          </w:p>
        </w:tc>
        <w:tc>
          <w:tcPr>
            <w:tcW w:w="517" w:type="dxa"/>
          </w:tcPr>
          <w:p w14:paraId="5CF95186" w14:textId="77777777" w:rsidR="009969FE" w:rsidRDefault="009969FE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B970F2" w14:textId="77777777" w:rsidR="009969FE" w:rsidRDefault="009969FE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2EEA00" w14:textId="77777777" w:rsidR="009969FE" w:rsidRDefault="009969FE" w:rsidP="0090320C">
            <w:r>
              <w:rPr>
                <w:sz w:val="16"/>
                <w:szCs w:val="16"/>
              </w:rPr>
              <w:t>(NR_NTN_solutions-Core) CR to TS 38.133 measurement procedure related corrections for NR NTN</w:t>
            </w:r>
          </w:p>
        </w:tc>
        <w:tc>
          <w:tcPr>
            <w:tcW w:w="517" w:type="dxa"/>
          </w:tcPr>
          <w:p w14:paraId="0ED3E608" w14:textId="77777777" w:rsidR="009969FE" w:rsidRDefault="009969F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2C8730" w14:textId="77777777" w:rsidR="009969FE" w:rsidRDefault="009969FE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314B24D0" w14:textId="77777777" w:rsidR="009969FE" w:rsidRDefault="009969F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AD01A74" w14:textId="77777777" w:rsidR="009969FE" w:rsidRDefault="009969FE" w:rsidP="0090320C">
            <w:r>
              <w:rPr>
                <w:sz w:val="16"/>
                <w:szCs w:val="16"/>
              </w:rPr>
              <w:t>R4-2413927</w:t>
            </w:r>
          </w:p>
        </w:tc>
        <w:tc>
          <w:tcPr>
            <w:tcW w:w="1597" w:type="dxa"/>
          </w:tcPr>
          <w:p w14:paraId="0C939448" w14:textId="77777777" w:rsidR="009969FE" w:rsidRDefault="009969FE" w:rsidP="0090320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14AC5438" w14:textId="77777777" w:rsidR="009969FE" w:rsidRDefault="009969FE" w:rsidP="0090320C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32279574" w14:textId="77777777" w:rsidR="009969FE" w:rsidRDefault="009969F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9D43F4" w14:textId="77777777" w:rsidR="009969FE" w:rsidRDefault="009969FE" w:rsidP="0090320C">
            <w:pPr>
              <w:rPr>
                <w:sz w:val="16"/>
                <w:szCs w:val="16"/>
              </w:rPr>
            </w:pPr>
          </w:p>
        </w:tc>
      </w:tr>
      <w:tr w:rsidR="009969FE" w14:paraId="591DA2A5" w14:textId="77777777" w:rsidTr="0090320C">
        <w:tc>
          <w:tcPr>
            <w:tcW w:w="879" w:type="dxa"/>
          </w:tcPr>
          <w:p w14:paraId="706EB577" w14:textId="77777777" w:rsidR="009969FE" w:rsidRDefault="009969FE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23480C7" w14:textId="77777777" w:rsidR="009969FE" w:rsidRDefault="009969FE" w:rsidP="0090320C">
            <w:r>
              <w:rPr>
                <w:sz w:val="16"/>
                <w:szCs w:val="16"/>
              </w:rPr>
              <w:t>4710</w:t>
            </w:r>
          </w:p>
        </w:tc>
        <w:tc>
          <w:tcPr>
            <w:tcW w:w="517" w:type="dxa"/>
          </w:tcPr>
          <w:p w14:paraId="133D3786" w14:textId="77777777" w:rsidR="009969FE" w:rsidRDefault="009969FE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87D25E" w14:textId="77777777" w:rsidR="009969FE" w:rsidRDefault="009969F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9E2CF4" w14:textId="77777777" w:rsidR="009969FE" w:rsidRDefault="009969FE" w:rsidP="0090320C">
            <w:r>
              <w:rPr>
                <w:sz w:val="16"/>
                <w:szCs w:val="16"/>
              </w:rPr>
              <w:t>(NR_NTN_solutions-Core) CR to TS 38.133 measurement procedure related corrections for NR NTN</w:t>
            </w:r>
          </w:p>
        </w:tc>
        <w:tc>
          <w:tcPr>
            <w:tcW w:w="517" w:type="dxa"/>
          </w:tcPr>
          <w:p w14:paraId="6E2F4715" w14:textId="77777777" w:rsidR="009969FE" w:rsidRDefault="009969FE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6C6E48B" w14:textId="77777777" w:rsidR="009969FE" w:rsidRDefault="009969FE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73A8256" w14:textId="77777777" w:rsidR="009969FE" w:rsidRDefault="009969F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AA6EEEA" w14:textId="77777777" w:rsidR="009969FE" w:rsidRDefault="009969FE" w:rsidP="0090320C">
            <w:r>
              <w:rPr>
                <w:sz w:val="16"/>
                <w:szCs w:val="16"/>
              </w:rPr>
              <w:t>R4-2411748</w:t>
            </w:r>
          </w:p>
        </w:tc>
        <w:tc>
          <w:tcPr>
            <w:tcW w:w="1597" w:type="dxa"/>
          </w:tcPr>
          <w:p w14:paraId="51286066" w14:textId="77777777" w:rsidR="009969FE" w:rsidRDefault="009969FE" w:rsidP="0090320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1506F748" w14:textId="77777777" w:rsidR="009969FE" w:rsidRDefault="009969FE" w:rsidP="0090320C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474950E9" w14:textId="77777777" w:rsidR="009969FE" w:rsidRDefault="009969F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B1C69F" w14:textId="77777777" w:rsidR="009969FE" w:rsidRDefault="009969FE" w:rsidP="0090320C">
            <w:pPr>
              <w:rPr>
                <w:sz w:val="16"/>
                <w:szCs w:val="16"/>
              </w:rPr>
            </w:pPr>
          </w:p>
        </w:tc>
      </w:tr>
      <w:tr w:rsidR="009969FE" w14:paraId="4FB8ACBF" w14:textId="77777777" w:rsidTr="0090320C">
        <w:tc>
          <w:tcPr>
            <w:tcW w:w="879" w:type="dxa"/>
          </w:tcPr>
          <w:p w14:paraId="60F56875" w14:textId="77777777" w:rsidR="009969FE" w:rsidRDefault="009969FE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1B54C83" w14:textId="77777777" w:rsidR="009969FE" w:rsidRDefault="009969FE" w:rsidP="0090320C">
            <w:r>
              <w:rPr>
                <w:sz w:val="16"/>
                <w:szCs w:val="16"/>
              </w:rPr>
              <w:t>4848</w:t>
            </w:r>
          </w:p>
        </w:tc>
        <w:tc>
          <w:tcPr>
            <w:tcW w:w="517" w:type="dxa"/>
          </w:tcPr>
          <w:p w14:paraId="634508AB" w14:textId="77777777" w:rsidR="009969FE" w:rsidRDefault="009969FE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6A621C" w14:textId="77777777" w:rsidR="009969FE" w:rsidRDefault="009969FE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42ABC9" w14:textId="77777777" w:rsidR="009969FE" w:rsidRDefault="009969FE" w:rsidP="0090320C">
            <w:r>
              <w:rPr>
                <w:sz w:val="16"/>
                <w:szCs w:val="16"/>
              </w:rPr>
              <w:t>(NR_NTN_solutions-Core) CR on Rel-17 NTN measurement requirements</w:t>
            </w:r>
          </w:p>
        </w:tc>
        <w:tc>
          <w:tcPr>
            <w:tcW w:w="517" w:type="dxa"/>
          </w:tcPr>
          <w:p w14:paraId="2EC4E8CE" w14:textId="77777777" w:rsidR="009969FE" w:rsidRDefault="009969F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23F5CF" w14:textId="77777777" w:rsidR="009969FE" w:rsidRDefault="009969FE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2599F146" w14:textId="77777777" w:rsidR="009969FE" w:rsidRDefault="009969F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DC9D390" w14:textId="77777777" w:rsidR="009969FE" w:rsidRDefault="009969FE" w:rsidP="0090320C">
            <w:r>
              <w:rPr>
                <w:sz w:val="16"/>
                <w:szCs w:val="16"/>
              </w:rPr>
              <w:t>R4-2412631</w:t>
            </w:r>
          </w:p>
        </w:tc>
        <w:tc>
          <w:tcPr>
            <w:tcW w:w="1597" w:type="dxa"/>
          </w:tcPr>
          <w:p w14:paraId="62C5F993" w14:textId="77777777" w:rsidR="009969FE" w:rsidRDefault="009969FE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0047A6E" w14:textId="77777777" w:rsidR="009969FE" w:rsidRDefault="009969FE" w:rsidP="0090320C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26D9BBBC" w14:textId="77777777" w:rsidR="009969FE" w:rsidRDefault="009969F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03D2BF" w14:textId="77777777" w:rsidR="009969FE" w:rsidRDefault="009969FE" w:rsidP="0090320C">
            <w:pPr>
              <w:rPr>
                <w:sz w:val="16"/>
                <w:szCs w:val="16"/>
              </w:rPr>
            </w:pPr>
          </w:p>
        </w:tc>
      </w:tr>
      <w:tr w:rsidR="009969FE" w14:paraId="364D8F79" w14:textId="77777777" w:rsidTr="0090320C">
        <w:tc>
          <w:tcPr>
            <w:tcW w:w="879" w:type="dxa"/>
          </w:tcPr>
          <w:p w14:paraId="7AC80089" w14:textId="77777777" w:rsidR="009969FE" w:rsidRDefault="009969FE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5C99036" w14:textId="77777777" w:rsidR="009969FE" w:rsidRDefault="009969FE" w:rsidP="0090320C">
            <w:r>
              <w:rPr>
                <w:sz w:val="16"/>
                <w:szCs w:val="16"/>
              </w:rPr>
              <w:t>4849</w:t>
            </w:r>
          </w:p>
        </w:tc>
        <w:tc>
          <w:tcPr>
            <w:tcW w:w="517" w:type="dxa"/>
          </w:tcPr>
          <w:p w14:paraId="00AE5EFB" w14:textId="77777777" w:rsidR="009969FE" w:rsidRDefault="009969FE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7E8439" w14:textId="77777777" w:rsidR="009969FE" w:rsidRDefault="009969F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A34BA8" w14:textId="77777777" w:rsidR="009969FE" w:rsidRDefault="009969FE" w:rsidP="0090320C">
            <w:r>
              <w:rPr>
                <w:sz w:val="16"/>
                <w:szCs w:val="16"/>
              </w:rPr>
              <w:t>(NR_NTN_solutions-Core) CR on Rel-17 NTN measurement requirements R18</w:t>
            </w:r>
          </w:p>
        </w:tc>
        <w:tc>
          <w:tcPr>
            <w:tcW w:w="517" w:type="dxa"/>
          </w:tcPr>
          <w:p w14:paraId="7F9A663C" w14:textId="77777777" w:rsidR="009969FE" w:rsidRDefault="009969FE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15115D0" w14:textId="77777777" w:rsidR="009969FE" w:rsidRDefault="009969FE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EBEBCE0" w14:textId="77777777" w:rsidR="009969FE" w:rsidRDefault="009969F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660E84A" w14:textId="77777777" w:rsidR="009969FE" w:rsidRDefault="009969FE" w:rsidP="0090320C">
            <w:r>
              <w:rPr>
                <w:sz w:val="16"/>
                <w:szCs w:val="16"/>
              </w:rPr>
              <w:t>R4-2412632</w:t>
            </w:r>
          </w:p>
        </w:tc>
        <w:tc>
          <w:tcPr>
            <w:tcW w:w="1597" w:type="dxa"/>
          </w:tcPr>
          <w:p w14:paraId="7EBC5617" w14:textId="77777777" w:rsidR="009969FE" w:rsidRDefault="009969FE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A3FB043" w14:textId="77777777" w:rsidR="009969FE" w:rsidRDefault="009969FE" w:rsidP="0090320C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1859B037" w14:textId="77777777" w:rsidR="009969FE" w:rsidRDefault="009969F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C9F876" w14:textId="77777777" w:rsidR="009969FE" w:rsidRDefault="009969FE" w:rsidP="0090320C">
            <w:pPr>
              <w:rPr>
                <w:sz w:val="16"/>
                <w:szCs w:val="16"/>
              </w:rPr>
            </w:pPr>
          </w:p>
        </w:tc>
      </w:tr>
      <w:tr w:rsidR="009969FE" w14:paraId="0379B0BA" w14:textId="77777777" w:rsidTr="0090320C">
        <w:tc>
          <w:tcPr>
            <w:tcW w:w="879" w:type="dxa"/>
          </w:tcPr>
          <w:p w14:paraId="5885EF2B" w14:textId="77777777" w:rsidR="009969FE" w:rsidRDefault="009969FE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5353923" w14:textId="77777777" w:rsidR="009969FE" w:rsidRDefault="009969FE" w:rsidP="0090320C">
            <w:r>
              <w:rPr>
                <w:sz w:val="16"/>
                <w:szCs w:val="16"/>
              </w:rPr>
              <w:t>4891</w:t>
            </w:r>
          </w:p>
        </w:tc>
        <w:tc>
          <w:tcPr>
            <w:tcW w:w="517" w:type="dxa"/>
          </w:tcPr>
          <w:p w14:paraId="05DDB881" w14:textId="77777777" w:rsidR="009969FE" w:rsidRDefault="009969FE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FBD69A" w14:textId="77777777" w:rsidR="009969FE" w:rsidRDefault="009969FE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648C17" w14:textId="77777777" w:rsidR="009969FE" w:rsidRDefault="009969FE" w:rsidP="0090320C">
            <w:r>
              <w:rPr>
                <w:sz w:val="16"/>
                <w:szCs w:val="16"/>
              </w:rPr>
              <w:t>Modify the NR NTN RRC Re-establishment requirements_R17</w:t>
            </w:r>
          </w:p>
        </w:tc>
        <w:tc>
          <w:tcPr>
            <w:tcW w:w="517" w:type="dxa"/>
          </w:tcPr>
          <w:p w14:paraId="315F2666" w14:textId="77777777" w:rsidR="009969FE" w:rsidRDefault="009969F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50DAF1" w14:textId="77777777" w:rsidR="009969FE" w:rsidRDefault="009969FE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7AEC18C1" w14:textId="77777777" w:rsidR="009969FE" w:rsidRDefault="009969F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E7E8FB6" w14:textId="77777777" w:rsidR="009969FE" w:rsidRDefault="009969FE" w:rsidP="0090320C">
            <w:r>
              <w:rPr>
                <w:sz w:val="16"/>
                <w:szCs w:val="16"/>
              </w:rPr>
              <w:t>R4-2413051</w:t>
            </w:r>
          </w:p>
        </w:tc>
        <w:tc>
          <w:tcPr>
            <w:tcW w:w="1597" w:type="dxa"/>
          </w:tcPr>
          <w:p w14:paraId="685C0CA9" w14:textId="77777777" w:rsidR="009969FE" w:rsidRDefault="009969FE" w:rsidP="0090320C">
            <w:r>
              <w:rPr>
                <w:sz w:val="16"/>
                <w:szCs w:val="16"/>
              </w:rPr>
              <w:t>ZTECorporation,Sanechips</w:t>
            </w:r>
          </w:p>
        </w:tc>
        <w:tc>
          <w:tcPr>
            <w:tcW w:w="1122" w:type="dxa"/>
          </w:tcPr>
          <w:p w14:paraId="2E5E9D8A" w14:textId="77777777" w:rsidR="009969FE" w:rsidRDefault="009969FE" w:rsidP="0090320C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7ECE916B" w14:textId="77777777" w:rsidR="009969FE" w:rsidRDefault="009969F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ADB15A" w14:textId="77777777" w:rsidR="009969FE" w:rsidRDefault="009969FE" w:rsidP="0090320C">
            <w:pPr>
              <w:rPr>
                <w:sz w:val="16"/>
                <w:szCs w:val="16"/>
              </w:rPr>
            </w:pPr>
          </w:p>
        </w:tc>
      </w:tr>
      <w:tr w:rsidR="009969FE" w14:paraId="1AAF63AD" w14:textId="77777777" w:rsidTr="0090320C">
        <w:tc>
          <w:tcPr>
            <w:tcW w:w="879" w:type="dxa"/>
          </w:tcPr>
          <w:p w14:paraId="6E7D79AD" w14:textId="77777777" w:rsidR="009969FE" w:rsidRDefault="009969FE" w:rsidP="0090320C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5EB1E532" w14:textId="77777777" w:rsidR="009969FE" w:rsidRDefault="009969FE" w:rsidP="0090320C"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</w:tcPr>
          <w:p w14:paraId="69B29909" w14:textId="77777777" w:rsidR="009969FE" w:rsidRDefault="009969FE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A5E15D" w14:textId="77777777" w:rsidR="009969FE" w:rsidRDefault="009969FE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C36044" w14:textId="77777777" w:rsidR="009969FE" w:rsidRDefault="009969FE" w:rsidP="0090320C">
            <w:r>
              <w:rPr>
                <w:sz w:val="16"/>
                <w:szCs w:val="16"/>
              </w:rPr>
              <w:t>(NR_NTN_solutions-Core) CR to 38.181 correction on FRC and naming alignment</w:t>
            </w:r>
          </w:p>
        </w:tc>
        <w:tc>
          <w:tcPr>
            <w:tcW w:w="517" w:type="dxa"/>
          </w:tcPr>
          <w:p w14:paraId="1B50BC04" w14:textId="77777777" w:rsidR="009969FE" w:rsidRDefault="009969FE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49987C" w14:textId="77777777" w:rsidR="009969FE" w:rsidRDefault="009969FE" w:rsidP="0090320C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96B74E9" w14:textId="77777777" w:rsidR="009969FE" w:rsidRDefault="009969F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A70DA66" w14:textId="77777777" w:rsidR="009969FE" w:rsidRDefault="009969FE" w:rsidP="0090320C">
            <w:r>
              <w:rPr>
                <w:sz w:val="16"/>
                <w:szCs w:val="16"/>
              </w:rPr>
              <w:t>R4-2413541</w:t>
            </w:r>
          </w:p>
        </w:tc>
        <w:tc>
          <w:tcPr>
            <w:tcW w:w="1597" w:type="dxa"/>
          </w:tcPr>
          <w:p w14:paraId="06775E0A" w14:textId="77777777" w:rsidR="009969FE" w:rsidRDefault="009969FE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C5F5716" w14:textId="77777777" w:rsidR="009969FE" w:rsidRDefault="009969FE" w:rsidP="0090320C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609CBC55" w14:textId="77777777" w:rsidR="009969FE" w:rsidRDefault="009969FE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F204CF" w14:textId="77777777" w:rsidR="009969FE" w:rsidRDefault="009969FE" w:rsidP="0090320C">
            <w:pPr>
              <w:rPr>
                <w:sz w:val="16"/>
                <w:szCs w:val="16"/>
              </w:rPr>
            </w:pPr>
          </w:p>
        </w:tc>
      </w:tr>
      <w:tr w:rsidR="009969FE" w14:paraId="4AFD8B7A" w14:textId="77777777" w:rsidTr="0090320C">
        <w:tc>
          <w:tcPr>
            <w:tcW w:w="879" w:type="dxa"/>
          </w:tcPr>
          <w:p w14:paraId="558F9BAB" w14:textId="77777777" w:rsidR="009969FE" w:rsidRDefault="009969FE" w:rsidP="0090320C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0153D554" w14:textId="77777777" w:rsidR="009969FE" w:rsidRDefault="009969FE" w:rsidP="0090320C">
            <w:r>
              <w:rPr>
                <w:sz w:val="16"/>
                <w:szCs w:val="16"/>
              </w:rPr>
              <w:t>0038</w:t>
            </w:r>
          </w:p>
        </w:tc>
        <w:tc>
          <w:tcPr>
            <w:tcW w:w="517" w:type="dxa"/>
          </w:tcPr>
          <w:p w14:paraId="082BA1B4" w14:textId="77777777" w:rsidR="009969FE" w:rsidRDefault="009969FE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E733FC" w14:textId="77777777" w:rsidR="009969FE" w:rsidRDefault="009969FE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C2155E" w14:textId="77777777" w:rsidR="009969FE" w:rsidRDefault="009969FE" w:rsidP="0090320C">
            <w:r>
              <w:rPr>
                <w:sz w:val="16"/>
                <w:szCs w:val="16"/>
              </w:rPr>
              <w:t>NR_NTN_solutions-Core) CR for 38.181 on RF FR1-NTN FRC alignments</w:t>
            </w:r>
          </w:p>
        </w:tc>
        <w:tc>
          <w:tcPr>
            <w:tcW w:w="517" w:type="dxa"/>
          </w:tcPr>
          <w:p w14:paraId="5CBA6591" w14:textId="77777777" w:rsidR="009969FE" w:rsidRDefault="009969FE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5D74686" w14:textId="77777777" w:rsidR="009969FE" w:rsidRDefault="009969FE" w:rsidP="0090320C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5EB978EA" w14:textId="77777777" w:rsidR="009969FE" w:rsidRDefault="009969FE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C609B21" w14:textId="77777777" w:rsidR="009969FE" w:rsidRDefault="009969FE" w:rsidP="0090320C">
            <w:r>
              <w:rPr>
                <w:sz w:val="16"/>
                <w:szCs w:val="16"/>
              </w:rPr>
              <w:t>R4-2412301</w:t>
            </w:r>
          </w:p>
        </w:tc>
        <w:tc>
          <w:tcPr>
            <w:tcW w:w="1597" w:type="dxa"/>
          </w:tcPr>
          <w:p w14:paraId="712BE69A" w14:textId="77777777" w:rsidR="009969FE" w:rsidRDefault="009969FE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C3A82D4" w14:textId="77777777" w:rsidR="009969FE" w:rsidRDefault="009969FE" w:rsidP="0090320C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2BB9D39C" w14:textId="77777777" w:rsidR="009969FE" w:rsidRDefault="009969FE" w:rsidP="0090320C">
            <w:r>
              <w:rPr>
                <w:sz w:val="16"/>
                <w:szCs w:val="16"/>
              </w:rPr>
              <w:t>7.2, 7.3, 10.2, 10.3, 10.4, A.1, A.2</w:t>
            </w:r>
          </w:p>
        </w:tc>
        <w:tc>
          <w:tcPr>
            <w:tcW w:w="998" w:type="dxa"/>
          </w:tcPr>
          <w:p w14:paraId="12F7E449" w14:textId="77777777" w:rsidR="009969FE" w:rsidRDefault="009969FE" w:rsidP="0090320C">
            <w:r>
              <w:rPr>
                <w:sz w:val="16"/>
                <w:szCs w:val="16"/>
              </w:rPr>
              <w:t xml:space="preserve">TS/TR ... CR ... ; TS ; TS/TR ... CR ... </w:t>
            </w:r>
          </w:p>
        </w:tc>
      </w:tr>
    </w:tbl>
    <w:p w14:paraId="4CE321FC" w14:textId="77777777" w:rsidR="005E14E4" w:rsidRDefault="005E14E4" w:rsidP="005E14E4"/>
    <w:p w14:paraId="25B96BE7" w14:textId="63F2CB22" w:rsidR="007D28A8" w:rsidRDefault="007D28A8" w:rsidP="007D28A8">
      <w:pPr>
        <w:pStyle w:val="Heading2"/>
        <w:rPr>
          <w:rFonts w:cs="Arial"/>
          <w:noProof/>
        </w:rPr>
      </w:pPr>
      <w:r w:rsidRPr="005E14E4">
        <w:rPr>
          <w:noProof/>
        </w:rPr>
        <w:t>RP-2421</w:t>
      </w:r>
      <w:r>
        <w:rPr>
          <w:noProof/>
        </w:rPr>
        <w:t>82</w:t>
      </w:r>
    </w:p>
    <w:p w14:paraId="556D4FDD" w14:textId="495312FB" w:rsidR="007D28A8" w:rsidRPr="004347C0" w:rsidRDefault="007D28A8" w:rsidP="007D2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34</w:t>
      </w:r>
    </w:p>
    <w:p w14:paraId="5D9DAE0B" w14:textId="77777777" w:rsidR="007D28A8" w:rsidRPr="004347C0" w:rsidRDefault="007D28A8" w:rsidP="007D28A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C4A5D" w:rsidRPr="004E535C" w14:paraId="21A0F9C8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A489FB5" w14:textId="77777777" w:rsidR="000C4A5D" w:rsidRPr="00BF1EB6" w:rsidRDefault="000C4A5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239F85" w14:textId="77777777" w:rsidR="000C4A5D" w:rsidRPr="00BF1EB6" w:rsidRDefault="000C4A5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4AB9711" w14:textId="77777777" w:rsidR="000C4A5D" w:rsidRPr="00BF1EB6" w:rsidRDefault="000C4A5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CF5AA4" w14:textId="77777777" w:rsidR="000C4A5D" w:rsidRPr="00BF1EB6" w:rsidRDefault="000C4A5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ED51BE6" w14:textId="77777777" w:rsidR="000C4A5D" w:rsidRPr="00BF1EB6" w:rsidRDefault="000C4A5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9C03A0" w14:textId="77777777" w:rsidR="000C4A5D" w:rsidRPr="00BF1EB6" w:rsidRDefault="000C4A5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43C607" w14:textId="77777777" w:rsidR="000C4A5D" w:rsidRPr="00BF1EB6" w:rsidRDefault="000C4A5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F10B728" w14:textId="77777777" w:rsidR="000C4A5D" w:rsidRPr="00BF1EB6" w:rsidRDefault="000C4A5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F4F77B5" w14:textId="77777777" w:rsidR="000C4A5D" w:rsidRPr="00BF1EB6" w:rsidRDefault="000C4A5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6B05676" w14:textId="77777777" w:rsidR="000C4A5D" w:rsidRPr="00BF1EB6" w:rsidRDefault="000C4A5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5F1C283" w14:textId="77777777" w:rsidR="000C4A5D" w:rsidRPr="00BF1EB6" w:rsidRDefault="000C4A5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6BFE6AA" w14:textId="77777777" w:rsidR="000C4A5D" w:rsidRPr="00BF1EB6" w:rsidRDefault="000C4A5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B01081C" w14:textId="77777777" w:rsidR="000C4A5D" w:rsidRPr="00BF1EB6" w:rsidRDefault="000C4A5D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C4A5D" w14:paraId="20C53FC5" w14:textId="77777777" w:rsidTr="0090320C">
        <w:tc>
          <w:tcPr>
            <w:tcW w:w="879" w:type="dxa"/>
          </w:tcPr>
          <w:p w14:paraId="379B3ECE" w14:textId="77777777" w:rsidR="000C4A5D" w:rsidRDefault="000C4A5D" w:rsidP="0090320C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59C533CF" w14:textId="77777777" w:rsidR="000C4A5D" w:rsidRDefault="000C4A5D" w:rsidP="0090320C">
            <w:r>
              <w:rPr>
                <w:sz w:val="16"/>
                <w:szCs w:val="16"/>
              </w:rPr>
              <w:t>0083</w:t>
            </w:r>
          </w:p>
        </w:tc>
        <w:tc>
          <w:tcPr>
            <w:tcW w:w="517" w:type="dxa"/>
          </w:tcPr>
          <w:p w14:paraId="7D617745" w14:textId="77777777" w:rsidR="000C4A5D" w:rsidRDefault="000C4A5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298190" w14:textId="77777777" w:rsidR="000C4A5D" w:rsidRDefault="000C4A5D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5C2F95" w14:textId="77777777" w:rsidR="000C4A5D" w:rsidRDefault="000C4A5D" w:rsidP="0090320C">
            <w:r>
              <w:rPr>
                <w:sz w:val="16"/>
                <w:szCs w:val="16"/>
              </w:rPr>
              <w:t>CR for 38.108 on Demod FR1-NTN FRC alignments and propogation corrections</w:t>
            </w:r>
          </w:p>
        </w:tc>
        <w:tc>
          <w:tcPr>
            <w:tcW w:w="517" w:type="dxa"/>
          </w:tcPr>
          <w:p w14:paraId="699A186E" w14:textId="77777777" w:rsidR="000C4A5D" w:rsidRDefault="000C4A5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A821BB" w14:textId="77777777" w:rsidR="000C4A5D" w:rsidRDefault="000C4A5D" w:rsidP="0090320C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822E0BE" w14:textId="77777777" w:rsidR="000C4A5D" w:rsidRDefault="000C4A5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D14C2C0" w14:textId="77777777" w:rsidR="000C4A5D" w:rsidRDefault="000C4A5D" w:rsidP="0090320C">
            <w:r>
              <w:rPr>
                <w:sz w:val="16"/>
                <w:szCs w:val="16"/>
              </w:rPr>
              <w:t>R4-2413579</w:t>
            </w:r>
          </w:p>
        </w:tc>
        <w:tc>
          <w:tcPr>
            <w:tcW w:w="1597" w:type="dxa"/>
          </w:tcPr>
          <w:p w14:paraId="407FFE8A" w14:textId="77777777" w:rsidR="000C4A5D" w:rsidRDefault="000C4A5D" w:rsidP="0090320C">
            <w:r>
              <w:rPr>
                <w:sz w:val="16"/>
                <w:szCs w:val="16"/>
              </w:rPr>
              <w:t>Ericsson, Samsung</w:t>
            </w:r>
          </w:p>
        </w:tc>
        <w:tc>
          <w:tcPr>
            <w:tcW w:w="1122" w:type="dxa"/>
          </w:tcPr>
          <w:p w14:paraId="0954D638" w14:textId="77777777" w:rsidR="000C4A5D" w:rsidRDefault="000C4A5D" w:rsidP="0090320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16AACCE8" w14:textId="77777777" w:rsidR="000C4A5D" w:rsidRDefault="000C4A5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839A5A" w14:textId="77777777" w:rsidR="000C4A5D" w:rsidRDefault="000C4A5D" w:rsidP="0090320C">
            <w:pPr>
              <w:rPr>
                <w:sz w:val="16"/>
                <w:szCs w:val="16"/>
              </w:rPr>
            </w:pPr>
          </w:p>
        </w:tc>
      </w:tr>
      <w:tr w:rsidR="000C4A5D" w14:paraId="1F16BA94" w14:textId="77777777" w:rsidTr="0090320C">
        <w:tc>
          <w:tcPr>
            <w:tcW w:w="879" w:type="dxa"/>
          </w:tcPr>
          <w:p w14:paraId="4A2C3092" w14:textId="77777777" w:rsidR="000C4A5D" w:rsidRDefault="000C4A5D" w:rsidP="0090320C">
            <w:r>
              <w:rPr>
                <w:sz w:val="16"/>
                <w:szCs w:val="16"/>
              </w:rPr>
              <w:lastRenderedPageBreak/>
              <w:t>38.108</w:t>
            </w:r>
          </w:p>
        </w:tc>
        <w:tc>
          <w:tcPr>
            <w:tcW w:w="637" w:type="dxa"/>
          </w:tcPr>
          <w:p w14:paraId="1C50403C" w14:textId="77777777" w:rsidR="000C4A5D" w:rsidRDefault="000C4A5D" w:rsidP="0090320C">
            <w:r>
              <w:rPr>
                <w:sz w:val="16"/>
                <w:szCs w:val="16"/>
              </w:rPr>
              <w:t>0084</w:t>
            </w:r>
          </w:p>
        </w:tc>
        <w:tc>
          <w:tcPr>
            <w:tcW w:w="517" w:type="dxa"/>
          </w:tcPr>
          <w:p w14:paraId="4DBD068D" w14:textId="77777777" w:rsidR="000C4A5D" w:rsidRDefault="000C4A5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B1375F" w14:textId="77777777" w:rsidR="000C4A5D" w:rsidRDefault="000C4A5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A623C9" w14:textId="77777777" w:rsidR="000C4A5D" w:rsidRDefault="000C4A5D" w:rsidP="0090320C">
            <w:r>
              <w:rPr>
                <w:sz w:val="16"/>
                <w:szCs w:val="16"/>
              </w:rPr>
              <w:t>CR for 38.108 on Demod FR1-NTN FRC alignments and propogation corrections</w:t>
            </w:r>
          </w:p>
        </w:tc>
        <w:tc>
          <w:tcPr>
            <w:tcW w:w="517" w:type="dxa"/>
          </w:tcPr>
          <w:p w14:paraId="44B79B8E" w14:textId="77777777" w:rsidR="000C4A5D" w:rsidRDefault="000C4A5D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2D75FA4" w14:textId="77777777" w:rsidR="000C4A5D" w:rsidRDefault="000C4A5D" w:rsidP="0090320C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2B7CF43D" w14:textId="77777777" w:rsidR="000C4A5D" w:rsidRDefault="000C4A5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3B2A3F2" w14:textId="77777777" w:rsidR="000C4A5D" w:rsidRDefault="000C4A5D" w:rsidP="0090320C">
            <w:r>
              <w:rPr>
                <w:sz w:val="16"/>
                <w:szCs w:val="16"/>
              </w:rPr>
              <w:t>R4-2412295</w:t>
            </w:r>
          </w:p>
        </w:tc>
        <w:tc>
          <w:tcPr>
            <w:tcW w:w="1597" w:type="dxa"/>
          </w:tcPr>
          <w:p w14:paraId="27486850" w14:textId="77777777" w:rsidR="000C4A5D" w:rsidRDefault="000C4A5D" w:rsidP="0090320C">
            <w:r>
              <w:rPr>
                <w:sz w:val="16"/>
                <w:szCs w:val="16"/>
              </w:rPr>
              <w:t>Ericsson, Samsung</w:t>
            </w:r>
          </w:p>
        </w:tc>
        <w:tc>
          <w:tcPr>
            <w:tcW w:w="1122" w:type="dxa"/>
          </w:tcPr>
          <w:p w14:paraId="1FD68009" w14:textId="77777777" w:rsidR="000C4A5D" w:rsidRDefault="000C4A5D" w:rsidP="0090320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02FA8AE0" w14:textId="77777777" w:rsidR="000C4A5D" w:rsidRDefault="000C4A5D" w:rsidP="0090320C">
            <w:r>
              <w:rPr>
                <w:sz w:val="16"/>
                <w:szCs w:val="16"/>
              </w:rPr>
              <w:t>8.2, 8.3, 8.4, A3, A3A, D.2</w:t>
            </w:r>
          </w:p>
        </w:tc>
        <w:tc>
          <w:tcPr>
            <w:tcW w:w="998" w:type="dxa"/>
          </w:tcPr>
          <w:p w14:paraId="60AE704A" w14:textId="77777777" w:rsidR="000C4A5D" w:rsidRDefault="000C4A5D" w:rsidP="0090320C">
            <w:r>
              <w:rPr>
                <w:sz w:val="16"/>
                <w:szCs w:val="16"/>
              </w:rPr>
              <w:t xml:space="preserve">TS/TR ... CR ... ; TS38.181 ; TS/TR ... CR ... </w:t>
            </w:r>
          </w:p>
        </w:tc>
      </w:tr>
      <w:tr w:rsidR="000C4A5D" w14:paraId="5E6ECC7A" w14:textId="77777777" w:rsidTr="0090320C">
        <w:tc>
          <w:tcPr>
            <w:tcW w:w="879" w:type="dxa"/>
          </w:tcPr>
          <w:p w14:paraId="46007544" w14:textId="77777777" w:rsidR="000C4A5D" w:rsidRDefault="000C4A5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A9F7FB5" w14:textId="77777777" w:rsidR="000C4A5D" w:rsidRDefault="000C4A5D" w:rsidP="0090320C">
            <w:r>
              <w:rPr>
                <w:sz w:val="16"/>
                <w:szCs w:val="16"/>
              </w:rPr>
              <w:t>4648</w:t>
            </w:r>
          </w:p>
        </w:tc>
        <w:tc>
          <w:tcPr>
            <w:tcW w:w="517" w:type="dxa"/>
          </w:tcPr>
          <w:p w14:paraId="73F2F999" w14:textId="77777777" w:rsidR="000C4A5D" w:rsidRDefault="000C4A5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5E6149" w14:textId="77777777" w:rsidR="000C4A5D" w:rsidRDefault="000C4A5D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C70D59" w14:textId="77777777" w:rsidR="000C4A5D" w:rsidRDefault="000C4A5D" w:rsidP="0090320C">
            <w:r>
              <w:rPr>
                <w:sz w:val="16"/>
                <w:szCs w:val="16"/>
              </w:rPr>
              <w:t>(NR_NTN_solutions-Perf) CR on Rel-17 NTN core and accuracy requirements</w:t>
            </w:r>
          </w:p>
        </w:tc>
        <w:tc>
          <w:tcPr>
            <w:tcW w:w="517" w:type="dxa"/>
          </w:tcPr>
          <w:p w14:paraId="35581BC0" w14:textId="77777777" w:rsidR="000C4A5D" w:rsidRDefault="000C4A5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2D5784" w14:textId="77777777" w:rsidR="000C4A5D" w:rsidRDefault="000C4A5D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3683105C" w14:textId="77777777" w:rsidR="000C4A5D" w:rsidRDefault="000C4A5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D17761B" w14:textId="77777777" w:rsidR="000C4A5D" w:rsidRDefault="000C4A5D" w:rsidP="0090320C">
            <w:r>
              <w:rPr>
                <w:sz w:val="16"/>
                <w:szCs w:val="16"/>
              </w:rPr>
              <w:t>R4-2413923</w:t>
            </w:r>
          </w:p>
        </w:tc>
        <w:tc>
          <w:tcPr>
            <w:tcW w:w="1597" w:type="dxa"/>
          </w:tcPr>
          <w:p w14:paraId="681ADE18" w14:textId="77777777" w:rsidR="000C4A5D" w:rsidRDefault="000C4A5D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9C73B53" w14:textId="77777777" w:rsidR="000C4A5D" w:rsidRDefault="000C4A5D" w:rsidP="0090320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1B3BBB9E" w14:textId="77777777" w:rsidR="000C4A5D" w:rsidRDefault="000C4A5D" w:rsidP="0090320C">
            <w:r>
              <w:rPr>
                <w:sz w:val="16"/>
                <w:szCs w:val="16"/>
              </w:rPr>
              <w:t>2, 9.2C.2, 9.3C.2, 9.3C.3, 9.3C.4, 9.3C.5, 9.3C.6, 9.3C.7, 9.5C.2, 9.5C.3, 10.1.2C, 10.1.4C, 10.1.7C, 10.1.9C, 10.1.12C, 10.1.14C, 10.1.19C</w:t>
            </w:r>
          </w:p>
        </w:tc>
        <w:tc>
          <w:tcPr>
            <w:tcW w:w="998" w:type="dxa"/>
          </w:tcPr>
          <w:p w14:paraId="5D99556B" w14:textId="77777777" w:rsidR="000C4A5D" w:rsidRDefault="000C4A5D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C4A5D" w14:paraId="11CFA76C" w14:textId="77777777" w:rsidTr="0090320C">
        <w:tc>
          <w:tcPr>
            <w:tcW w:w="879" w:type="dxa"/>
          </w:tcPr>
          <w:p w14:paraId="5BA73FA8" w14:textId="77777777" w:rsidR="000C4A5D" w:rsidRDefault="000C4A5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A41F9FB" w14:textId="77777777" w:rsidR="000C4A5D" w:rsidRDefault="000C4A5D" w:rsidP="0090320C">
            <w:r>
              <w:rPr>
                <w:sz w:val="16"/>
                <w:szCs w:val="16"/>
              </w:rPr>
              <w:t>4649</w:t>
            </w:r>
          </w:p>
        </w:tc>
        <w:tc>
          <w:tcPr>
            <w:tcW w:w="517" w:type="dxa"/>
          </w:tcPr>
          <w:p w14:paraId="101FE5E2" w14:textId="77777777" w:rsidR="000C4A5D" w:rsidRDefault="000C4A5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C2BE75" w14:textId="77777777" w:rsidR="000C4A5D" w:rsidRDefault="000C4A5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11608C" w14:textId="77777777" w:rsidR="000C4A5D" w:rsidRDefault="000C4A5D" w:rsidP="0090320C">
            <w:r>
              <w:rPr>
                <w:sz w:val="16"/>
                <w:szCs w:val="16"/>
              </w:rPr>
              <w:t>(NR_NTN_solutions-Perf) CR on Rel-17 NTN core and accuracy requirements</w:t>
            </w:r>
          </w:p>
        </w:tc>
        <w:tc>
          <w:tcPr>
            <w:tcW w:w="517" w:type="dxa"/>
          </w:tcPr>
          <w:p w14:paraId="59B1D717" w14:textId="77777777" w:rsidR="000C4A5D" w:rsidRDefault="000C4A5D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6956D7E" w14:textId="77777777" w:rsidR="000C4A5D" w:rsidRDefault="000C4A5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D962FF8" w14:textId="77777777" w:rsidR="000C4A5D" w:rsidRDefault="000C4A5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5BB3BF4" w14:textId="77777777" w:rsidR="000C4A5D" w:rsidRDefault="000C4A5D" w:rsidP="0090320C">
            <w:r>
              <w:rPr>
                <w:sz w:val="16"/>
                <w:szCs w:val="16"/>
              </w:rPr>
              <w:t>R4-2411372</w:t>
            </w:r>
          </w:p>
        </w:tc>
        <w:tc>
          <w:tcPr>
            <w:tcW w:w="1597" w:type="dxa"/>
          </w:tcPr>
          <w:p w14:paraId="7AF7A0AE" w14:textId="77777777" w:rsidR="000C4A5D" w:rsidRDefault="000C4A5D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8DC3763" w14:textId="77777777" w:rsidR="000C4A5D" w:rsidRDefault="000C4A5D" w:rsidP="0090320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03459454" w14:textId="77777777" w:rsidR="000C4A5D" w:rsidRDefault="000C4A5D" w:rsidP="0090320C">
            <w:r>
              <w:rPr>
                <w:sz w:val="16"/>
                <w:szCs w:val="16"/>
              </w:rPr>
              <w:t>2, 9.2C.2, 9.3C.2, 9.3C.3, 9.3C.4, 9.3C.5, 9.3C.6, 9.3C.7, 9.5C.2, 9.5C.3, 10.1.2C, 10.1.4C, 10.1.7C, 10.1.9C, 10.1.12C, 10.1.14C, 10.1.19C</w:t>
            </w:r>
          </w:p>
        </w:tc>
        <w:tc>
          <w:tcPr>
            <w:tcW w:w="998" w:type="dxa"/>
          </w:tcPr>
          <w:p w14:paraId="1F58194F" w14:textId="77777777" w:rsidR="000C4A5D" w:rsidRDefault="000C4A5D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C4A5D" w14:paraId="46F8A47E" w14:textId="77777777" w:rsidTr="0090320C">
        <w:tc>
          <w:tcPr>
            <w:tcW w:w="879" w:type="dxa"/>
          </w:tcPr>
          <w:p w14:paraId="66569BCB" w14:textId="77777777" w:rsidR="000C4A5D" w:rsidRDefault="000C4A5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A3B87A" w14:textId="77777777" w:rsidR="000C4A5D" w:rsidRDefault="000C4A5D" w:rsidP="0090320C">
            <w:r>
              <w:rPr>
                <w:sz w:val="16"/>
                <w:szCs w:val="16"/>
              </w:rPr>
              <w:t>4701</w:t>
            </w:r>
          </w:p>
        </w:tc>
        <w:tc>
          <w:tcPr>
            <w:tcW w:w="517" w:type="dxa"/>
          </w:tcPr>
          <w:p w14:paraId="5AE8F237" w14:textId="77777777" w:rsidR="000C4A5D" w:rsidRDefault="000C4A5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A11647" w14:textId="77777777" w:rsidR="000C4A5D" w:rsidRDefault="000C4A5D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E063A7" w14:textId="77777777" w:rsidR="000C4A5D" w:rsidRDefault="000C4A5D" w:rsidP="0090320C">
            <w:r>
              <w:rPr>
                <w:sz w:val="16"/>
                <w:szCs w:val="16"/>
              </w:rPr>
              <w:t>CR on maintenance of RRM performance requirements in NR_NTN_solutions WI_R17</w:t>
            </w:r>
          </w:p>
        </w:tc>
        <w:tc>
          <w:tcPr>
            <w:tcW w:w="517" w:type="dxa"/>
          </w:tcPr>
          <w:p w14:paraId="5E5BF0E8" w14:textId="77777777" w:rsidR="000C4A5D" w:rsidRDefault="000C4A5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35DC36" w14:textId="77777777" w:rsidR="000C4A5D" w:rsidRDefault="000C4A5D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154DB4A0" w14:textId="77777777" w:rsidR="000C4A5D" w:rsidRDefault="000C4A5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11709A8" w14:textId="77777777" w:rsidR="000C4A5D" w:rsidRDefault="000C4A5D" w:rsidP="0090320C">
            <w:r>
              <w:rPr>
                <w:sz w:val="16"/>
                <w:szCs w:val="16"/>
              </w:rPr>
              <w:t>R4-2413924</w:t>
            </w:r>
          </w:p>
        </w:tc>
        <w:tc>
          <w:tcPr>
            <w:tcW w:w="1597" w:type="dxa"/>
          </w:tcPr>
          <w:p w14:paraId="4BDA6053" w14:textId="77777777" w:rsidR="000C4A5D" w:rsidRDefault="000C4A5D" w:rsidP="0090320C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13AE3861" w14:textId="77777777" w:rsidR="000C4A5D" w:rsidRDefault="000C4A5D" w:rsidP="0090320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1DB5AE1E" w14:textId="77777777" w:rsidR="000C4A5D" w:rsidRDefault="000C4A5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E5764F" w14:textId="77777777" w:rsidR="000C4A5D" w:rsidRDefault="000C4A5D" w:rsidP="0090320C">
            <w:pPr>
              <w:rPr>
                <w:sz w:val="16"/>
                <w:szCs w:val="16"/>
              </w:rPr>
            </w:pPr>
          </w:p>
        </w:tc>
      </w:tr>
      <w:tr w:rsidR="000C4A5D" w14:paraId="6E329149" w14:textId="77777777" w:rsidTr="0090320C">
        <w:tc>
          <w:tcPr>
            <w:tcW w:w="879" w:type="dxa"/>
          </w:tcPr>
          <w:p w14:paraId="4BCB4FE9" w14:textId="77777777" w:rsidR="000C4A5D" w:rsidRDefault="000C4A5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1C58B30" w14:textId="77777777" w:rsidR="000C4A5D" w:rsidRDefault="000C4A5D" w:rsidP="0090320C">
            <w:r>
              <w:rPr>
                <w:sz w:val="16"/>
                <w:szCs w:val="16"/>
              </w:rPr>
              <w:t>4702</w:t>
            </w:r>
          </w:p>
        </w:tc>
        <w:tc>
          <w:tcPr>
            <w:tcW w:w="517" w:type="dxa"/>
          </w:tcPr>
          <w:p w14:paraId="22799FB5" w14:textId="77777777" w:rsidR="000C4A5D" w:rsidRDefault="000C4A5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F0B27B" w14:textId="77777777" w:rsidR="000C4A5D" w:rsidRDefault="000C4A5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2FBD659" w14:textId="77777777" w:rsidR="000C4A5D" w:rsidRDefault="000C4A5D" w:rsidP="0090320C">
            <w:r>
              <w:rPr>
                <w:sz w:val="16"/>
                <w:szCs w:val="16"/>
              </w:rPr>
              <w:t>CR on maintenance of RRM performance requirements in NR_NTN_solutions WI_R18</w:t>
            </w:r>
          </w:p>
        </w:tc>
        <w:tc>
          <w:tcPr>
            <w:tcW w:w="517" w:type="dxa"/>
          </w:tcPr>
          <w:p w14:paraId="725B00FA" w14:textId="77777777" w:rsidR="000C4A5D" w:rsidRDefault="000C4A5D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8415F32" w14:textId="77777777" w:rsidR="000C4A5D" w:rsidRDefault="000C4A5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EEDDC0D" w14:textId="77777777" w:rsidR="000C4A5D" w:rsidRDefault="000C4A5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61FC53A" w14:textId="77777777" w:rsidR="000C4A5D" w:rsidRDefault="000C4A5D" w:rsidP="0090320C">
            <w:r>
              <w:rPr>
                <w:sz w:val="16"/>
                <w:szCs w:val="16"/>
              </w:rPr>
              <w:t>R4-2413925</w:t>
            </w:r>
          </w:p>
        </w:tc>
        <w:tc>
          <w:tcPr>
            <w:tcW w:w="1597" w:type="dxa"/>
          </w:tcPr>
          <w:p w14:paraId="7BDE0820" w14:textId="77777777" w:rsidR="000C4A5D" w:rsidRDefault="000C4A5D" w:rsidP="0090320C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0FEAAD76" w14:textId="77777777" w:rsidR="000C4A5D" w:rsidRDefault="000C4A5D" w:rsidP="0090320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390D48D5" w14:textId="77777777" w:rsidR="000C4A5D" w:rsidRDefault="000C4A5D" w:rsidP="0090320C">
            <w:r>
              <w:rPr>
                <w:sz w:val="16"/>
                <w:szCs w:val="16"/>
              </w:rPr>
              <w:t>A.14.5.1, A.14.5.2</w:t>
            </w:r>
          </w:p>
        </w:tc>
        <w:tc>
          <w:tcPr>
            <w:tcW w:w="998" w:type="dxa"/>
          </w:tcPr>
          <w:p w14:paraId="4DAFD95D" w14:textId="77777777" w:rsidR="000C4A5D" w:rsidRDefault="000C4A5D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C4A5D" w14:paraId="10D1095D" w14:textId="77777777" w:rsidTr="0090320C">
        <w:tc>
          <w:tcPr>
            <w:tcW w:w="879" w:type="dxa"/>
          </w:tcPr>
          <w:p w14:paraId="24FC88D2" w14:textId="77777777" w:rsidR="000C4A5D" w:rsidRDefault="000C4A5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71997F7" w14:textId="77777777" w:rsidR="000C4A5D" w:rsidRDefault="000C4A5D" w:rsidP="0090320C">
            <w:r>
              <w:rPr>
                <w:sz w:val="16"/>
                <w:szCs w:val="16"/>
              </w:rPr>
              <w:t>4711</w:t>
            </w:r>
          </w:p>
        </w:tc>
        <w:tc>
          <w:tcPr>
            <w:tcW w:w="517" w:type="dxa"/>
          </w:tcPr>
          <w:p w14:paraId="7BE790A1" w14:textId="77777777" w:rsidR="000C4A5D" w:rsidRDefault="000C4A5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A46FA3" w14:textId="77777777" w:rsidR="000C4A5D" w:rsidRDefault="000C4A5D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5BC9DC" w14:textId="77777777" w:rsidR="000C4A5D" w:rsidRDefault="000C4A5D" w:rsidP="0090320C">
            <w:r>
              <w:rPr>
                <w:sz w:val="16"/>
                <w:szCs w:val="16"/>
              </w:rPr>
              <w:t>(NR_NTN_solutions-Perf) CR to TS 38.133 measurement accuracy related corrections for NR NTN</w:t>
            </w:r>
          </w:p>
        </w:tc>
        <w:tc>
          <w:tcPr>
            <w:tcW w:w="517" w:type="dxa"/>
          </w:tcPr>
          <w:p w14:paraId="645BCA52" w14:textId="77777777" w:rsidR="000C4A5D" w:rsidRDefault="000C4A5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6D9DFB" w14:textId="77777777" w:rsidR="000C4A5D" w:rsidRDefault="000C4A5D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78527920" w14:textId="77777777" w:rsidR="000C4A5D" w:rsidRDefault="000C4A5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EFDC3C1" w14:textId="77777777" w:rsidR="000C4A5D" w:rsidRDefault="000C4A5D" w:rsidP="0090320C">
            <w:r>
              <w:rPr>
                <w:sz w:val="16"/>
                <w:szCs w:val="16"/>
              </w:rPr>
              <w:t>R4-2413928</w:t>
            </w:r>
          </w:p>
        </w:tc>
        <w:tc>
          <w:tcPr>
            <w:tcW w:w="1597" w:type="dxa"/>
          </w:tcPr>
          <w:p w14:paraId="384B71CB" w14:textId="77777777" w:rsidR="000C4A5D" w:rsidRDefault="000C4A5D" w:rsidP="0090320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15958CE" w14:textId="77777777" w:rsidR="000C4A5D" w:rsidRDefault="000C4A5D" w:rsidP="0090320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1BB0AB6F" w14:textId="77777777" w:rsidR="000C4A5D" w:rsidRDefault="000C4A5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AD7792" w14:textId="77777777" w:rsidR="000C4A5D" w:rsidRDefault="000C4A5D" w:rsidP="0090320C">
            <w:pPr>
              <w:rPr>
                <w:sz w:val="16"/>
                <w:szCs w:val="16"/>
              </w:rPr>
            </w:pPr>
          </w:p>
        </w:tc>
      </w:tr>
      <w:tr w:rsidR="000C4A5D" w14:paraId="412A3B35" w14:textId="77777777" w:rsidTr="0090320C">
        <w:tc>
          <w:tcPr>
            <w:tcW w:w="879" w:type="dxa"/>
          </w:tcPr>
          <w:p w14:paraId="3E60E8C9" w14:textId="77777777" w:rsidR="000C4A5D" w:rsidRDefault="000C4A5D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6CF431C" w14:textId="77777777" w:rsidR="000C4A5D" w:rsidRDefault="000C4A5D" w:rsidP="0090320C">
            <w:r>
              <w:rPr>
                <w:sz w:val="16"/>
                <w:szCs w:val="16"/>
              </w:rPr>
              <w:t>4712</w:t>
            </w:r>
          </w:p>
        </w:tc>
        <w:tc>
          <w:tcPr>
            <w:tcW w:w="517" w:type="dxa"/>
          </w:tcPr>
          <w:p w14:paraId="784E45B6" w14:textId="77777777" w:rsidR="000C4A5D" w:rsidRDefault="000C4A5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D54E53" w14:textId="77777777" w:rsidR="000C4A5D" w:rsidRDefault="000C4A5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2AC60E" w14:textId="77777777" w:rsidR="000C4A5D" w:rsidRDefault="000C4A5D" w:rsidP="0090320C">
            <w:r>
              <w:rPr>
                <w:sz w:val="16"/>
                <w:szCs w:val="16"/>
              </w:rPr>
              <w:t>(NR_NTN_solutions-Perf) CR to TS 38.133 measurement accuracy related corrections for NR NTN</w:t>
            </w:r>
          </w:p>
        </w:tc>
        <w:tc>
          <w:tcPr>
            <w:tcW w:w="517" w:type="dxa"/>
          </w:tcPr>
          <w:p w14:paraId="22FCE353" w14:textId="77777777" w:rsidR="000C4A5D" w:rsidRDefault="000C4A5D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AA9B1A1" w14:textId="77777777" w:rsidR="000C4A5D" w:rsidRDefault="000C4A5D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B105C75" w14:textId="77777777" w:rsidR="000C4A5D" w:rsidRDefault="000C4A5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DB7CEB7" w14:textId="77777777" w:rsidR="000C4A5D" w:rsidRDefault="000C4A5D" w:rsidP="0090320C">
            <w:r>
              <w:rPr>
                <w:sz w:val="16"/>
                <w:szCs w:val="16"/>
              </w:rPr>
              <w:t>R4-2411750</w:t>
            </w:r>
          </w:p>
        </w:tc>
        <w:tc>
          <w:tcPr>
            <w:tcW w:w="1597" w:type="dxa"/>
          </w:tcPr>
          <w:p w14:paraId="0F8236FF" w14:textId="77777777" w:rsidR="000C4A5D" w:rsidRDefault="000C4A5D" w:rsidP="0090320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11849980" w14:textId="77777777" w:rsidR="000C4A5D" w:rsidRDefault="000C4A5D" w:rsidP="0090320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27017435" w14:textId="77777777" w:rsidR="000C4A5D" w:rsidRDefault="000C4A5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D3CB46" w14:textId="77777777" w:rsidR="000C4A5D" w:rsidRDefault="000C4A5D" w:rsidP="0090320C">
            <w:pPr>
              <w:rPr>
                <w:sz w:val="16"/>
                <w:szCs w:val="16"/>
              </w:rPr>
            </w:pPr>
          </w:p>
        </w:tc>
      </w:tr>
      <w:tr w:rsidR="000C4A5D" w14:paraId="084D6541" w14:textId="77777777" w:rsidTr="0090320C">
        <w:tc>
          <w:tcPr>
            <w:tcW w:w="879" w:type="dxa"/>
          </w:tcPr>
          <w:p w14:paraId="0C2E46FC" w14:textId="77777777" w:rsidR="000C4A5D" w:rsidRDefault="000C4A5D" w:rsidP="0090320C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6665E625" w14:textId="77777777" w:rsidR="000C4A5D" w:rsidRDefault="000C4A5D" w:rsidP="0090320C"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 w14:paraId="6E3B06E9" w14:textId="77777777" w:rsidR="000C4A5D" w:rsidRDefault="000C4A5D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8500F1" w14:textId="77777777" w:rsidR="000C4A5D" w:rsidRDefault="000C4A5D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8217C3" w14:textId="77777777" w:rsidR="000C4A5D" w:rsidRDefault="000C4A5D" w:rsidP="0090320C">
            <w:r>
              <w:rPr>
                <w:sz w:val="16"/>
                <w:szCs w:val="16"/>
              </w:rPr>
              <w:t>(NR_NTN_solutions-Perf) CR to 38.181 correction on FRC and naming alignment</w:t>
            </w:r>
          </w:p>
        </w:tc>
        <w:tc>
          <w:tcPr>
            <w:tcW w:w="517" w:type="dxa"/>
          </w:tcPr>
          <w:p w14:paraId="4FD65121" w14:textId="77777777" w:rsidR="000C4A5D" w:rsidRDefault="000C4A5D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F34F27" w14:textId="77777777" w:rsidR="000C4A5D" w:rsidRDefault="000C4A5D" w:rsidP="0090320C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0308825" w14:textId="77777777" w:rsidR="000C4A5D" w:rsidRDefault="000C4A5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0E3F2BF" w14:textId="77777777" w:rsidR="000C4A5D" w:rsidRDefault="000C4A5D" w:rsidP="0090320C">
            <w:r>
              <w:rPr>
                <w:sz w:val="16"/>
                <w:szCs w:val="16"/>
              </w:rPr>
              <w:t>R4-2413580</w:t>
            </w:r>
          </w:p>
        </w:tc>
        <w:tc>
          <w:tcPr>
            <w:tcW w:w="1597" w:type="dxa"/>
          </w:tcPr>
          <w:p w14:paraId="13E4543E" w14:textId="77777777" w:rsidR="000C4A5D" w:rsidRDefault="000C4A5D" w:rsidP="0090320C">
            <w:r>
              <w:rPr>
                <w:sz w:val="16"/>
                <w:szCs w:val="16"/>
              </w:rPr>
              <w:t>Ericsson, Samsung</w:t>
            </w:r>
          </w:p>
        </w:tc>
        <w:tc>
          <w:tcPr>
            <w:tcW w:w="1122" w:type="dxa"/>
          </w:tcPr>
          <w:p w14:paraId="3980939C" w14:textId="77777777" w:rsidR="000C4A5D" w:rsidRDefault="000C4A5D" w:rsidP="0090320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14AB8D49" w14:textId="77777777" w:rsidR="000C4A5D" w:rsidRDefault="000C4A5D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57D32F" w14:textId="77777777" w:rsidR="000C4A5D" w:rsidRDefault="000C4A5D" w:rsidP="0090320C">
            <w:pPr>
              <w:rPr>
                <w:sz w:val="16"/>
                <w:szCs w:val="16"/>
              </w:rPr>
            </w:pPr>
          </w:p>
        </w:tc>
      </w:tr>
      <w:tr w:rsidR="000C4A5D" w14:paraId="3F5E52B8" w14:textId="77777777" w:rsidTr="0090320C">
        <w:tc>
          <w:tcPr>
            <w:tcW w:w="879" w:type="dxa"/>
          </w:tcPr>
          <w:p w14:paraId="1C32246A" w14:textId="77777777" w:rsidR="000C4A5D" w:rsidRDefault="000C4A5D" w:rsidP="0090320C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4AABBA05" w14:textId="77777777" w:rsidR="000C4A5D" w:rsidRDefault="000C4A5D" w:rsidP="0090320C"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 w14:paraId="390C1E8B" w14:textId="77777777" w:rsidR="000C4A5D" w:rsidRDefault="000C4A5D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FC9456" w14:textId="77777777" w:rsidR="000C4A5D" w:rsidRDefault="000C4A5D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D378EB" w14:textId="77777777" w:rsidR="000C4A5D" w:rsidRDefault="000C4A5D" w:rsidP="0090320C">
            <w:r>
              <w:rPr>
                <w:sz w:val="16"/>
                <w:szCs w:val="16"/>
              </w:rPr>
              <w:t>CR for 38.181 on Demod FR1-NTN manufactory declaration, applicability rule, FRC alignments and propogation corrections</w:t>
            </w:r>
          </w:p>
        </w:tc>
        <w:tc>
          <w:tcPr>
            <w:tcW w:w="517" w:type="dxa"/>
          </w:tcPr>
          <w:p w14:paraId="0FD28267" w14:textId="77777777" w:rsidR="000C4A5D" w:rsidRDefault="000C4A5D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9E15148" w14:textId="77777777" w:rsidR="000C4A5D" w:rsidRDefault="000C4A5D" w:rsidP="0090320C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73F802E8" w14:textId="77777777" w:rsidR="000C4A5D" w:rsidRDefault="000C4A5D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C9470A0" w14:textId="77777777" w:rsidR="000C4A5D" w:rsidRDefault="000C4A5D" w:rsidP="0090320C">
            <w:r>
              <w:rPr>
                <w:sz w:val="16"/>
                <w:szCs w:val="16"/>
              </w:rPr>
              <w:t>R4-2412297</w:t>
            </w:r>
          </w:p>
        </w:tc>
        <w:tc>
          <w:tcPr>
            <w:tcW w:w="1597" w:type="dxa"/>
          </w:tcPr>
          <w:p w14:paraId="35B164CB" w14:textId="77777777" w:rsidR="000C4A5D" w:rsidRDefault="000C4A5D" w:rsidP="0090320C">
            <w:r>
              <w:rPr>
                <w:sz w:val="16"/>
                <w:szCs w:val="16"/>
              </w:rPr>
              <w:t>Ericsson, Samsung</w:t>
            </w:r>
          </w:p>
        </w:tc>
        <w:tc>
          <w:tcPr>
            <w:tcW w:w="1122" w:type="dxa"/>
          </w:tcPr>
          <w:p w14:paraId="7174A233" w14:textId="77777777" w:rsidR="000C4A5D" w:rsidRDefault="000C4A5D" w:rsidP="0090320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227F724B" w14:textId="77777777" w:rsidR="000C4A5D" w:rsidRDefault="000C4A5D" w:rsidP="0090320C">
            <w:r>
              <w:rPr>
                <w:sz w:val="16"/>
                <w:szCs w:val="16"/>
              </w:rPr>
              <w:t>4.6, 8.1, 8.2, 8.3, 11.1, 11.2, 11.3, A.3, A.3A, A.4, G.2</w:t>
            </w:r>
          </w:p>
        </w:tc>
        <w:tc>
          <w:tcPr>
            <w:tcW w:w="998" w:type="dxa"/>
          </w:tcPr>
          <w:p w14:paraId="0E507327" w14:textId="77777777" w:rsidR="000C4A5D" w:rsidRDefault="000C4A5D" w:rsidP="0090320C">
            <w:r>
              <w:rPr>
                <w:sz w:val="16"/>
                <w:szCs w:val="16"/>
              </w:rPr>
              <w:t xml:space="preserve">TS/TR ... CR ... ; TS ; TS/TR ... CR ... </w:t>
            </w:r>
          </w:p>
        </w:tc>
      </w:tr>
    </w:tbl>
    <w:p w14:paraId="052AD742" w14:textId="77777777" w:rsidR="007D28A8" w:rsidRDefault="007D28A8" w:rsidP="007D28A8"/>
    <w:p w14:paraId="32D7227A" w14:textId="35C05946" w:rsidR="00DD6630" w:rsidRDefault="00DD6630" w:rsidP="00DD6630">
      <w:pPr>
        <w:pStyle w:val="Heading2"/>
        <w:rPr>
          <w:rFonts w:cs="Arial"/>
          <w:noProof/>
        </w:rPr>
      </w:pPr>
      <w:r w:rsidRPr="005E14E4">
        <w:rPr>
          <w:noProof/>
        </w:rPr>
        <w:lastRenderedPageBreak/>
        <w:t>RP-2421</w:t>
      </w:r>
      <w:r>
        <w:rPr>
          <w:noProof/>
        </w:rPr>
        <w:t>83</w:t>
      </w:r>
    </w:p>
    <w:p w14:paraId="02526696" w14:textId="0381E3E9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35</w:t>
      </w:r>
    </w:p>
    <w:p w14:paraId="2E3627D0" w14:textId="77777777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1518C" w:rsidRPr="004E535C" w14:paraId="278C18BF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4546F89" w14:textId="77777777" w:rsidR="0061518C" w:rsidRPr="00BF1EB6" w:rsidRDefault="0061518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47A0F9" w14:textId="77777777" w:rsidR="0061518C" w:rsidRPr="00BF1EB6" w:rsidRDefault="0061518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4F7783A" w14:textId="77777777" w:rsidR="0061518C" w:rsidRPr="00BF1EB6" w:rsidRDefault="0061518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CC2802" w14:textId="77777777" w:rsidR="0061518C" w:rsidRPr="00BF1EB6" w:rsidRDefault="0061518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7278D85" w14:textId="77777777" w:rsidR="0061518C" w:rsidRPr="00BF1EB6" w:rsidRDefault="0061518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36D1B61" w14:textId="77777777" w:rsidR="0061518C" w:rsidRPr="00BF1EB6" w:rsidRDefault="0061518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C04003" w14:textId="77777777" w:rsidR="0061518C" w:rsidRPr="00BF1EB6" w:rsidRDefault="0061518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964A2E2" w14:textId="77777777" w:rsidR="0061518C" w:rsidRPr="00BF1EB6" w:rsidRDefault="0061518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4C9923E" w14:textId="77777777" w:rsidR="0061518C" w:rsidRPr="00BF1EB6" w:rsidRDefault="0061518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3FC1BB5" w14:textId="77777777" w:rsidR="0061518C" w:rsidRPr="00BF1EB6" w:rsidRDefault="0061518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9BFB7A9" w14:textId="77777777" w:rsidR="0061518C" w:rsidRPr="00BF1EB6" w:rsidRDefault="0061518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AF59E1E" w14:textId="77777777" w:rsidR="0061518C" w:rsidRPr="00BF1EB6" w:rsidRDefault="0061518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BBFC8EE" w14:textId="77777777" w:rsidR="0061518C" w:rsidRPr="00BF1EB6" w:rsidRDefault="0061518C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1518C" w14:paraId="59A1CF9B" w14:textId="77777777" w:rsidTr="0090320C">
        <w:tc>
          <w:tcPr>
            <w:tcW w:w="879" w:type="dxa"/>
          </w:tcPr>
          <w:p w14:paraId="449E1966" w14:textId="77777777" w:rsidR="0061518C" w:rsidRDefault="0061518C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04138DF" w14:textId="77777777" w:rsidR="0061518C" w:rsidRDefault="0061518C" w:rsidP="0090320C">
            <w:r>
              <w:rPr>
                <w:sz w:val="16"/>
                <w:szCs w:val="16"/>
              </w:rPr>
              <w:t>2378</w:t>
            </w:r>
          </w:p>
        </w:tc>
        <w:tc>
          <w:tcPr>
            <w:tcW w:w="517" w:type="dxa"/>
          </w:tcPr>
          <w:p w14:paraId="612F7C2E" w14:textId="77777777" w:rsidR="0061518C" w:rsidRDefault="0061518C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BBE140" w14:textId="77777777" w:rsidR="0061518C" w:rsidRDefault="0061518C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BD5C18" w14:textId="77777777" w:rsidR="0061518C" w:rsidRDefault="0061518C" w:rsidP="0090320C">
            <w:r>
              <w:rPr>
                <w:sz w:val="16"/>
                <w:szCs w:val="16"/>
              </w:rPr>
              <w:t>(NR_PC2_CA_R17_2BDL_2BUL-Core) CR for 38.101-1 to add general text descriptions on higher power class(es) applicability for higher order band combinations</w:t>
            </w:r>
          </w:p>
        </w:tc>
        <w:tc>
          <w:tcPr>
            <w:tcW w:w="517" w:type="dxa"/>
          </w:tcPr>
          <w:p w14:paraId="5282EAB2" w14:textId="77777777" w:rsidR="0061518C" w:rsidRDefault="0061518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7290AD" w14:textId="77777777" w:rsidR="0061518C" w:rsidRDefault="0061518C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5D24E070" w14:textId="77777777" w:rsidR="0061518C" w:rsidRDefault="0061518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AC30D3D" w14:textId="77777777" w:rsidR="0061518C" w:rsidRDefault="0061518C" w:rsidP="0090320C">
            <w:r>
              <w:rPr>
                <w:sz w:val="16"/>
                <w:szCs w:val="16"/>
              </w:rPr>
              <w:t>R4-2411162</w:t>
            </w:r>
          </w:p>
        </w:tc>
        <w:tc>
          <w:tcPr>
            <w:tcW w:w="1597" w:type="dxa"/>
          </w:tcPr>
          <w:p w14:paraId="57DFD438" w14:textId="77777777" w:rsidR="0061518C" w:rsidRDefault="0061518C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0DD5A3C" w14:textId="77777777" w:rsidR="0061518C" w:rsidRDefault="0061518C" w:rsidP="0090320C">
            <w:r>
              <w:rPr>
                <w:sz w:val="16"/>
                <w:szCs w:val="16"/>
              </w:rPr>
              <w:t>NR_PC2_CA_R17_2BDL_2BUL-Core</w:t>
            </w:r>
          </w:p>
        </w:tc>
        <w:tc>
          <w:tcPr>
            <w:tcW w:w="2323" w:type="dxa"/>
          </w:tcPr>
          <w:p w14:paraId="06DB8D3C" w14:textId="77777777" w:rsidR="0061518C" w:rsidRDefault="0061518C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C5FDAE" w14:textId="77777777" w:rsidR="0061518C" w:rsidRDefault="0061518C" w:rsidP="0090320C">
            <w:pPr>
              <w:rPr>
                <w:sz w:val="16"/>
                <w:szCs w:val="16"/>
              </w:rPr>
            </w:pPr>
          </w:p>
        </w:tc>
      </w:tr>
      <w:tr w:rsidR="0061518C" w14:paraId="028863CB" w14:textId="77777777" w:rsidTr="0090320C">
        <w:tc>
          <w:tcPr>
            <w:tcW w:w="879" w:type="dxa"/>
          </w:tcPr>
          <w:p w14:paraId="2FA64D85" w14:textId="77777777" w:rsidR="0061518C" w:rsidRDefault="0061518C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9F8A37D" w14:textId="77777777" w:rsidR="0061518C" w:rsidRDefault="0061518C" w:rsidP="0090320C">
            <w:r>
              <w:rPr>
                <w:sz w:val="16"/>
                <w:szCs w:val="16"/>
              </w:rPr>
              <w:t>2411</w:t>
            </w:r>
          </w:p>
        </w:tc>
        <w:tc>
          <w:tcPr>
            <w:tcW w:w="517" w:type="dxa"/>
          </w:tcPr>
          <w:p w14:paraId="72A4A06A" w14:textId="77777777" w:rsidR="0061518C" w:rsidRDefault="0061518C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AAF094" w14:textId="77777777" w:rsidR="0061518C" w:rsidRDefault="0061518C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DC312A" w14:textId="77777777" w:rsidR="0061518C" w:rsidRDefault="0061518C" w:rsidP="0090320C">
            <w:r>
              <w:rPr>
                <w:sz w:val="16"/>
                <w:szCs w:val="16"/>
              </w:rPr>
              <w:t>(NR_PC2_CA_R17_2BDL_2BUL) Remove superscript NOTE 6 for PC2 TDD-TDD inter-band CA</w:t>
            </w:r>
          </w:p>
        </w:tc>
        <w:tc>
          <w:tcPr>
            <w:tcW w:w="517" w:type="dxa"/>
          </w:tcPr>
          <w:p w14:paraId="2256D21B" w14:textId="77777777" w:rsidR="0061518C" w:rsidRDefault="0061518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C711F9" w14:textId="77777777" w:rsidR="0061518C" w:rsidRDefault="0061518C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2B097831" w14:textId="77777777" w:rsidR="0061518C" w:rsidRDefault="0061518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554B7A9" w14:textId="77777777" w:rsidR="0061518C" w:rsidRDefault="0061518C" w:rsidP="0090320C">
            <w:r>
              <w:rPr>
                <w:sz w:val="16"/>
                <w:szCs w:val="16"/>
              </w:rPr>
              <w:t>R4-2414395</w:t>
            </w:r>
          </w:p>
        </w:tc>
        <w:tc>
          <w:tcPr>
            <w:tcW w:w="1597" w:type="dxa"/>
          </w:tcPr>
          <w:p w14:paraId="3E16894A" w14:textId="77777777" w:rsidR="0061518C" w:rsidRDefault="0061518C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19DACE2" w14:textId="77777777" w:rsidR="0061518C" w:rsidRDefault="0061518C" w:rsidP="0090320C">
            <w:r>
              <w:rPr>
                <w:sz w:val="16"/>
                <w:szCs w:val="16"/>
              </w:rPr>
              <w:t>NR_PC2_CA_R17_2BDL_2BUL</w:t>
            </w:r>
          </w:p>
        </w:tc>
        <w:tc>
          <w:tcPr>
            <w:tcW w:w="2323" w:type="dxa"/>
          </w:tcPr>
          <w:p w14:paraId="18FE1B24" w14:textId="77777777" w:rsidR="0061518C" w:rsidRDefault="0061518C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640107" w14:textId="77777777" w:rsidR="0061518C" w:rsidRDefault="0061518C" w:rsidP="0090320C">
            <w:pPr>
              <w:rPr>
                <w:sz w:val="16"/>
                <w:szCs w:val="16"/>
              </w:rPr>
            </w:pPr>
          </w:p>
        </w:tc>
      </w:tr>
      <w:tr w:rsidR="0061518C" w14:paraId="3334920D" w14:textId="77777777" w:rsidTr="0090320C">
        <w:tc>
          <w:tcPr>
            <w:tcW w:w="879" w:type="dxa"/>
          </w:tcPr>
          <w:p w14:paraId="4569104D" w14:textId="77777777" w:rsidR="0061518C" w:rsidRDefault="0061518C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AA34498" w14:textId="77777777" w:rsidR="0061518C" w:rsidRDefault="0061518C" w:rsidP="0090320C">
            <w:r>
              <w:rPr>
                <w:sz w:val="16"/>
                <w:szCs w:val="16"/>
              </w:rPr>
              <w:t>2412</w:t>
            </w:r>
          </w:p>
        </w:tc>
        <w:tc>
          <w:tcPr>
            <w:tcW w:w="517" w:type="dxa"/>
          </w:tcPr>
          <w:p w14:paraId="148B7E45" w14:textId="77777777" w:rsidR="0061518C" w:rsidRDefault="0061518C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77EAFE" w14:textId="77777777" w:rsidR="0061518C" w:rsidRDefault="0061518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7EE885" w14:textId="77777777" w:rsidR="0061518C" w:rsidRDefault="0061518C" w:rsidP="0090320C">
            <w:r>
              <w:rPr>
                <w:sz w:val="16"/>
                <w:szCs w:val="16"/>
              </w:rPr>
              <w:t>(NR_PC2_CA_R17_2BDL_2BUL) Remove superscript NOTE 6 for PC2 TDD-TDD inter-band CA</w:t>
            </w:r>
          </w:p>
        </w:tc>
        <w:tc>
          <w:tcPr>
            <w:tcW w:w="517" w:type="dxa"/>
          </w:tcPr>
          <w:p w14:paraId="7CAAEC69" w14:textId="77777777" w:rsidR="0061518C" w:rsidRDefault="0061518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3C7DE5" w14:textId="77777777" w:rsidR="0061518C" w:rsidRDefault="0061518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FB6820C" w14:textId="77777777" w:rsidR="0061518C" w:rsidRDefault="0061518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7A7E79D" w14:textId="77777777" w:rsidR="0061518C" w:rsidRDefault="0061518C" w:rsidP="0090320C">
            <w:r>
              <w:rPr>
                <w:sz w:val="16"/>
                <w:szCs w:val="16"/>
              </w:rPr>
              <w:t>R4-2414396</w:t>
            </w:r>
          </w:p>
        </w:tc>
        <w:tc>
          <w:tcPr>
            <w:tcW w:w="1597" w:type="dxa"/>
          </w:tcPr>
          <w:p w14:paraId="7F6D6964" w14:textId="77777777" w:rsidR="0061518C" w:rsidRDefault="0061518C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3712F2B" w14:textId="77777777" w:rsidR="0061518C" w:rsidRDefault="0061518C" w:rsidP="0090320C">
            <w:r>
              <w:rPr>
                <w:sz w:val="16"/>
                <w:szCs w:val="16"/>
              </w:rPr>
              <w:t>NR_PC2_CA_R17_2BDL_2BUL, HPUE_FR1_TDD_NR_CADC_SUL_R18</w:t>
            </w:r>
          </w:p>
        </w:tc>
        <w:tc>
          <w:tcPr>
            <w:tcW w:w="2323" w:type="dxa"/>
          </w:tcPr>
          <w:p w14:paraId="482B589E" w14:textId="77777777" w:rsidR="0061518C" w:rsidRDefault="0061518C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F370A0" w14:textId="77777777" w:rsidR="0061518C" w:rsidRDefault="0061518C" w:rsidP="0090320C">
            <w:pPr>
              <w:rPr>
                <w:sz w:val="16"/>
                <w:szCs w:val="16"/>
              </w:rPr>
            </w:pPr>
          </w:p>
        </w:tc>
      </w:tr>
      <w:tr w:rsidR="0061518C" w14:paraId="5351ED2C" w14:textId="77777777" w:rsidTr="0090320C">
        <w:tc>
          <w:tcPr>
            <w:tcW w:w="879" w:type="dxa"/>
          </w:tcPr>
          <w:p w14:paraId="02D3D418" w14:textId="77777777" w:rsidR="0061518C" w:rsidRDefault="0061518C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37C4841" w14:textId="77777777" w:rsidR="0061518C" w:rsidRDefault="0061518C" w:rsidP="0090320C">
            <w:r>
              <w:rPr>
                <w:sz w:val="16"/>
                <w:szCs w:val="16"/>
              </w:rPr>
              <w:t>0625</w:t>
            </w:r>
          </w:p>
        </w:tc>
        <w:tc>
          <w:tcPr>
            <w:tcW w:w="517" w:type="dxa"/>
          </w:tcPr>
          <w:p w14:paraId="21ECAD8D" w14:textId="77777777" w:rsidR="0061518C" w:rsidRDefault="0061518C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CAACBA" w14:textId="77777777" w:rsidR="0061518C" w:rsidRDefault="0061518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D511F61" w14:textId="77777777" w:rsidR="0061518C" w:rsidRDefault="0061518C" w:rsidP="0090320C">
            <w:r>
              <w:rPr>
                <w:sz w:val="16"/>
                <w:szCs w:val="16"/>
              </w:rPr>
              <w:t>(NR_perf_enh-Perf) Correction CR on applicability of FR1 demodulation requirements (Rel-18)</w:t>
            </w:r>
          </w:p>
        </w:tc>
        <w:tc>
          <w:tcPr>
            <w:tcW w:w="517" w:type="dxa"/>
          </w:tcPr>
          <w:p w14:paraId="5C2DB4D6" w14:textId="77777777" w:rsidR="0061518C" w:rsidRDefault="0061518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7F6575" w14:textId="77777777" w:rsidR="0061518C" w:rsidRDefault="0061518C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264330A" w14:textId="77777777" w:rsidR="0061518C" w:rsidRDefault="0061518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906D1F0" w14:textId="77777777" w:rsidR="0061518C" w:rsidRDefault="0061518C" w:rsidP="0090320C">
            <w:r>
              <w:rPr>
                <w:sz w:val="16"/>
                <w:szCs w:val="16"/>
              </w:rPr>
              <w:t>R4-2413587</w:t>
            </w:r>
          </w:p>
        </w:tc>
        <w:tc>
          <w:tcPr>
            <w:tcW w:w="1597" w:type="dxa"/>
          </w:tcPr>
          <w:p w14:paraId="05B0ACB9" w14:textId="77777777" w:rsidR="0061518C" w:rsidRDefault="0061518C" w:rsidP="0090320C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65DEE216" w14:textId="77777777" w:rsidR="0061518C" w:rsidRDefault="0061518C" w:rsidP="0090320C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32945EA1" w14:textId="77777777" w:rsidR="0061518C" w:rsidRDefault="0061518C" w:rsidP="0090320C">
            <w:r>
              <w:rPr>
                <w:sz w:val="16"/>
                <w:szCs w:val="16"/>
              </w:rPr>
              <w:t>5.1.1.4</w:t>
            </w:r>
          </w:p>
        </w:tc>
        <w:tc>
          <w:tcPr>
            <w:tcW w:w="998" w:type="dxa"/>
          </w:tcPr>
          <w:p w14:paraId="00FF0AE7" w14:textId="77777777" w:rsidR="0061518C" w:rsidRDefault="0061518C" w:rsidP="0090320C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61518C" w14:paraId="347E57DB" w14:textId="77777777" w:rsidTr="0090320C">
        <w:tc>
          <w:tcPr>
            <w:tcW w:w="879" w:type="dxa"/>
          </w:tcPr>
          <w:p w14:paraId="0904A61A" w14:textId="77777777" w:rsidR="0061518C" w:rsidRDefault="0061518C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264EEB7" w14:textId="77777777" w:rsidR="0061518C" w:rsidRDefault="0061518C" w:rsidP="0090320C">
            <w:r>
              <w:rPr>
                <w:sz w:val="16"/>
                <w:szCs w:val="16"/>
              </w:rPr>
              <w:t>0626</w:t>
            </w:r>
          </w:p>
        </w:tc>
        <w:tc>
          <w:tcPr>
            <w:tcW w:w="517" w:type="dxa"/>
          </w:tcPr>
          <w:p w14:paraId="4526AFF5" w14:textId="77777777" w:rsidR="0061518C" w:rsidRDefault="0061518C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391CCC" w14:textId="77777777" w:rsidR="0061518C" w:rsidRDefault="0061518C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12B34C" w14:textId="77777777" w:rsidR="0061518C" w:rsidRDefault="0061518C" w:rsidP="0090320C">
            <w:r>
              <w:rPr>
                <w:sz w:val="16"/>
                <w:szCs w:val="16"/>
              </w:rPr>
              <w:t>(NR_perf_enh-Perf) Correction CR on applicability of FR1 demodulation requirements (Rel-17)</w:t>
            </w:r>
          </w:p>
        </w:tc>
        <w:tc>
          <w:tcPr>
            <w:tcW w:w="517" w:type="dxa"/>
          </w:tcPr>
          <w:p w14:paraId="627547BE" w14:textId="77777777" w:rsidR="0061518C" w:rsidRDefault="0061518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4E3BC2" w14:textId="77777777" w:rsidR="0061518C" w:rsidRDefault="0061518C" w:rsidP="0090320C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7C57655A" w14:textId="77777777" w:rsidR="0061518C" w:rsidRDefault="0061518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FD832C5" w14:textId="77777777" w:rsidR="0061518C" w:rsidRDefault="0061518C" w:rsidP="0090320C">
            <w:r>
              <w:rPr>
                <w:sz w:val="16"/>
                <w:szCs w:val="16"/>
              </w:rPr>
              <w:t>R4-2412871</w:t>
            </w:r>
          </w:p>
        </w:tc>
        <w:tc>
          <w:tcPr>
            <w:tcW w:w="1597" w:type="dxa"/>
          </w:tcPr>
          <w:p w14:paraId="642079D2" w14:textId="77777777" w:rsidR="0061518C" w:rsidRDefault="0061518C" w:rsidP="0090320C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4CEE475A" w14:textId="77777777" w:rsidR="0061518C" w:rsidRDefault="0061518C" w:rsidP="0090320C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6C342E45" w14:textId="77777777" w:rsidR="0061518C" w:rsidRDefault="0061518C" w:rsidP="0090320C">
            <w:r>
              <w:rPr>
                <w:sz w:val="16"/>
                <w:szCs w:val="16"/>
              </w:rPr>
              <w:t>5.1.1.4</w:t>
            </w:r>
          </w:p>
        </w:tc>
        <w:tc>
          <w:tcPr>
            <w:tcW w:w="998" w:type="dxa"/>
          </w:tcPr>
          <w:p w14:paraId="28E00075" w14:textId="77777777" w:rsidR="0061518C" w:rsidRDefault="0061518C" w:rsidP="0090320C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61518C" w14:paraId="0B0CC80F" w14:textId="77777777" w:rsidTr="0090320C">
        <w:tc>
          <w:tcPr>
            <w:tcW w:w="879" w:type="dxa"/>
          </w:tcPr>
          <w:p w14:paraId="6DFD2DBE" w14:textId="77777777" w:rsidR="0061518C" w:rsidRDefault="0061518C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4D0D347" w14:textId="77777777" w:rsidR="0061518C" w:rsidRDefault="0061518C" w:rsidP="0090320C">
            <w:r>
              <w:rPr>
                <w:sz w:val="16"/>
                <w:szCs w:val="16"/>
              </w:rPr>
              <w:t>0627</w:t>
            </w:r>
          </w:p>
        </w:tc>
        <w:tc>
          <w:tcPr>
            <w:tcW w:w="517" w:type="dxa"/>
          </w:tcPr>
          <w:p w14:paraId="7A460B01" w14:textId="77777777" w:rsidR="0061518C" w:rsidRDefault="0061518C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2118C0" w14:textId="77777777" w:rsidR="0061518C" w:rsidRDefault="0061518C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CBF7376" w14:textId="77777777" w:rsidR="0061518C" w:rsidRDefault="0061518C" w:rsidP="0090320C">
            <w:r>
              <w:rPr>
                <w:sz w:val="16"/>
                <w:szCs w:val="16"/>
              </w:rPr>
              <w:t>(NR_perf_enh-Perf) Correction CR on applicability of FR1 demodulation requirements (Rel-16)</w:t>
            </w:r>
          </w:p>
        </w:tc>
        <w:tc>
          <w:tcPr>
            <w:tcW w:w="517" w:type="dxa"/>
          </w:tcPr>
          <w:p w14:paraId="67BD5D7E" w14:textId="77777777" w:rsidR="0061518C" w:rsidRDefault="0061518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B88CA1" w14:textId="77777777" w:rsidR="0061518C" w:rsidRDefault="0061518C" w:rsidP="0090320C">
            <w:r>
              <w:rPr>
                <w:sz w:val="16"/>
                <w:szCs w:val="16"/>
              </w:rPr>
              <w:t>16.17.0</w:t>
            </w:r>
          </w:p>
        </w:tc>
        <w:tc>
          <w:tcPr>
            <w:tcW w:w="758" w:type="dxa"/>
          </w:tcPr>
          <w:p w14:paraId="50F7DEDE" w14:textId="77777777" w:rsidR="0061518C" w:rsidRDefault="0061518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02DD772" w14:textId="77777777" w:rsidR="0061518C" w:rsidRDefault="0061518C" w:rsidP="0090320C">
            <w:r>
              <w:rPr>
                <w:sz w:val="16"/>
                <w:szCs w:val="16"/>
              </w:rPr>
              <w:t>R4-2412872</w:t>
            </w:r>
          </w:p>
        </w:tc>
        <w:tc>
          <w:tcPr>
            <w:tcW w:w="1597" w:type="dxa"/>
          </w:tcPr>
          <w:p w14:paraId="09AF005E" w14:textId="77777777" w:rsidR="0061518C" w:rsidRDefault="0061518C" w:rsidP="0090320C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9ADC25C" w14:textId="77777777" w:rsidR="0061518C" w:rsidRDefault="0061518C" w:rsidP="0090320C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3A05FD58" w14:textId="77777777" w:rsidR="0061518C" w:rsidRDefault="0061518C" w:rsidP="0090320C">
            <w:r>
              <w:rPr>
                <w:sz w:val="16"/>
                <w:szCs w:val="16"/>
              </w:rPr>
              <w:t>5.1.1.4</w:t>
            </w:r>
          </w:p>
        </w:tc>
        <w:tc>
          <w:tcPr>
            <w:tcW w:w="998" w:type="dxa"/>
          </w:tcPr>
          <w:p w14:paraId="12D4DC1C" w14:textId="77777777" w:rsidR="0061518C" w:rsidRDefault="0061518C" w:rsidP="0090320C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61518C" w14:paraId="78B87B5A" w14:textId="77777777" w:rsidTr="0090320C">
        <w:tc>
          <w:tcPr>
            <w:tcW w:w="879" w:type="dxa"/>
          </w:tcPr>
          <w:p w14:paraId="0463AF89" w14:textId="77777777" w:rsidR="0061518C" w:rsidRDefault="0061518C" w:rsidP="0090320C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7F51C434" w14:textId="77777777" w:rsidR="0061518C" w:rsidRDefault="0061518C" w:rsidP="0090320C">
            <w:r>
              <w:rPr>
                <w:sz w:val="16"/>
                <w:szCs w:val="16"/>
              </w:rPr>
              <w:t>0654</w:t>
            </w:r>
          </w:p>
        </w:tc>
        <w:tc>
          <w:tcPr>
            <w:tcW w:w="517" w:type="dxa"/>
          </w:tcPr>
          <w:p w14:paraId="7EE0E9E2" w14:textId="77777777" w:rsidR="0061518C" w:rsidRDefault="0061518C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7991FE" w14:textId="77777777" w:rsidR="0061518C" w:rsidRDefault="0061518C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E27FBB" w14:textId="77777777" w:rsidR="0061518C" w:rsidRDefault="0061518C" w:rsidP="0090320C">
            <w:r>
              <w:rPr>
                <w:sz w:val="16"/>
                <w:szCs w:val="16"/>
              </w:rPr>
              <w:t>(NR_RAIL_EU_900MHz-Core, NR_RAIL_EU_1900MHz_TDD-Core) CR to TS 38.104 on clarification on multiple carrier operation for bands n100 and n101</w:t>
            </w:r>
          </w:p>
        </w:tc>
        <w:tc>
          <w:tcPr>
            <w:tcW w:w="517" w:type="dxa"/>
          </w:tcPr>
          <w:p w14:paraId="534B2D8E" w14:textId="77777777" w:rsidR="0061518C" w:rsidRDefault="0061518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1F8DE9" w14:textId="77777777" w:rsidR="0061518C" w:rsidRDefault="0061518C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0393D7A6" w14:textId="77777777" w:rsidR="0061518C" w:rsidRDefault="0061518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9C4B107" w14:textId="77777777" w:rsidR="0061518C" w:rsidRDefault="0061518C" w:rsidP="0090320C">
            <w:r>
              <w:rPr>
                <w:sz w:val="16"/>
                <w:szCs w:val="16"/>
              </w:rPr>
              <w:t>R4-2412583</w:t>
            </w:r>
          </w:p>
        </w:tc>
        <w:tc>
          <w:tcPr>
            <w:tcW w:w="1597" w:type="dxa"/>
          </w:tcPr>
          <w:p w14:paraId="69C83C72" w14:textId="77777777" w:rsidR="0061518C" w:rsidRDefault="0061518C" w:rsidP="0090320C">
            <w:r>
              <w:rPr>
                <w:sz w:val="16"/>
                <w:szCs w:val="16"/>
              </w:rPr>
              <w:t>Nokia, UIC, Vodafone</w:t>
            </w:r>
          </w:p>
        </w:tc>
        <w:tc>
          <w:tcPr>
            <w:tcW w:w="1122" w:type="dxa"/>
          </w:tcPr>
          <w:p w14:paraId="41C3D8A0" w14:textId="77777777" w:rsidR="0061518C" w:rsidRDefault="0061518C" w:rsidP="0090320C">
            <w:r>
              <w:rPr>
                <w:sz w:val="16"/>
                <w:szCs w:val="16"/>
              </w:rPr>
              <w:t>NR_RAIL_EU_900MHz-Core, NR_RAIL_E</w:t>
            </w:r>
            <w:r>
              <w:rPr>
                <w:sz w:val="16"/>
                <w:szCs w:val="16"/>
              </w:rPr>
              <w:lastRenderedPageBreak/>
              <w:t>U_1900MHz_TDD-Core</w:t>
            </w:r>
          </w:p>
        </w:tc>
        <w:tc>
          <w:tcPr>
            <w:tcW w:w="2323" w:type="dxa"/>
          </w:tcPr>
          <w:p w14:paraId="115A4B98" w14:textId="77777777" w:rsidR="0061518C" w:rsidRDefault="0061518C" w:rsidP="0090320C">
            <w:r>
              <w:rPr>
                <w:sz w:val="16"/>
                <w:szCs w:val="16"/>
              </w:rPr>
              <w:lastRenderedPageBreak/>
              <w:t>6.2.4</w:t>
            </w:r>
          </w:p>
        </w:tc>
        <w:tc>
          <w:tcPr>
            <w:tcW w:w="998" w:type="dxa"/>
          </w:tcPr>
          <w:p w14:paraId="5012B50C" w14:textId="77777777" w:rsidR="0061518C" w:rsidRDefault="0061518C" w:rsidP="0090320C">
            <w:r>
              <w:rPr>
                <w:sz w:val="16"/>
                <w:szCs w:val="16"/>
              </w:rPr>
              <w:t xml:space="preserve">TS/TR ... CR ... ; TS 38.141-1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61518C" w14:paraId="0F0CA5DC" w14:textId="77777777" w:rsidTr="0090320C">
        <w:tc>
          <w:tcPr>
            <w:tcW w:w="879" w:type="dxa"/>
          </w:tcPr>
          <w:p w14:paraId="58611E69" w14:textId="77777777" w:rsidR="0061518C" w:rsidRDefault="0061518C" w:rsidP="0090320C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20D87F95" w14:textId="77777777" w:rsidR="0061518C" w:rsidRDefault="0061518C" w:rsidP="0090320C">
            <w:r>
              <w:rPr>
                <w:sz w:val="16"/>
                <w:szCs w:val="16"/>
              </w:rPr>
              <w:t>0655</w:t>
            </w:r>
          </w:p>
        </w:tc>
        <w:tc>
          <w:tcPr>
            <w:tcW w:w="517" w:type="dxa"/>
          </w:tcPr>
          <w:p w14:paraId="2CA33E03" w14:textId="77777777" w:rsidR="0061518C" w:rsidRDefault="0061518C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8ECC7D" w14:textId="77777777" w:rsidR="0061518C" w:rsidRDefault="0061518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479141" w14:textId="77777777" w:rsidR="0061518C" w:rsidRDefault="0061518C" w:rsidP="0090320C">
            <w:r>
              <w:rPr>
                <w:sz w:val="16"/>
                <w:szCs w:val="16"/>
              </w:rPr>
              <w:t>(NR_RAIL_EU_900MHz-Core, NR_RAIL_EU_1900MHz_TDD-Core) CR to TS 38.104 on clarification on multiple carrier operation for bands n100 and n101</w:t>
            </w:r>
          </w:p>
        </w:tc>
        <w:tc>
          <w:tcPr>
            <w:tcW w:w="517" w:type="dxa"/>
          </w:tcPr>
          <w:p w14:paraId="669C4D24" w14:textId="77777777" w:rsidR="0061518C" w:rsidRDefault="0061518C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54858D0" w14:textId="77777777" w:rsidR="0061518C" w:rsidRDefault="0061518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383EB46" w14:textId="77777777" w:rsidR="0061518C" w:rsidRDefault="0061518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6E58963" w14:textId="77777777" w:rsidR="0061518C" w:rsidRDefault="0061518C" w:rsidP="0090320C">
            <w:r>
              <w:rPr>
                <w:sz w:val="16"/>
                <w:szCs w:val="16"/>
              </w:rPr>
              <w:t>R4-2412584</w:t>
            </w:r>
          </w:p>
        </w:tc>
        <w:tc>
          <w:tcPr>
            <w:tcW w:w="1597" w:type="dxa"/>
          </w:tcPr>
          <w:p w14:paraId="6ED47434" w14:textId="77777777" w:rsidR="0061518C" w:rsidRDefault="0061518C" w:rsidP="0090320C">
            <w:r>
              <w:rPr>
                <w:sz w:val="16"/>
                <w:szCs w:val="16"/>
              </w:rPr>
              <w:t>Nokia, UIC, Vodafone</w:t>
            </w:r>
          </w:p>
        </w:tc>
        <w:tc>
          <w:tcPr>
            <w:tcW w:w="1122" w:type="dxa"/>
          </w:tcPr>
          <w:p w14:paraId="677AD58A" w14:textId="77777777" w:rsidR="0061518C" w:rsidRDefault="0061518C" w:rsidP="0090320C">
            <w:r>
              <w:rPr>
                <w:sz w:val="16"/>
                <w:szCs w:val="16"/>
              </w:rPr>
              <w:t>NR_RAIL_EU_900MHz-Core, NR_RAIL_EU_1900MHz_TDD-Core</w:t>
            </w:r>
          </w:p>
        </w:tc>
        <w:tc>
          <w:tcPr>
            <w:tcW w:w="2323" w:type="dxa"/>
          </w:tcPr>
          <w:p w14:paraId="6E5F09A3" w14:textId="77777777" w:rsidR="0061518C" w:rsidRDefault="0061518C" w:rsidP="0090320C">
            <w:r>
              <w:rPr>
                <w:sz w:val="16"/>
                <w:szCs w:val="16"/>
              </w:rPr>
              <w:t>6.2.4</w:t>
            </w:r>
          </w:p>
        </w:tc>
        <w:tc>
          <w:tcPr>
            <w:tcW w:w="998" w:type="dxa"/>
          </w:tcPr>
          <w:p w14:paraId="4F01B1BE" w14:textId="77777777" w:rsidR="0061518C" w:rsidRDefault="0061518C" w:rsidP="0090320C">
            <w:r>
              <w:rPr>
                <w:sz w:val="16"/>
                <w:szCs w:val="16"/>
              </w:rPr>
              <w:t xml:space="preserve">TS/TR ... CR ... ; TS 38.141-1 CR ... ; TS/TR ... CR ... </w:t>
            </w:r>
          </w:p>
        </w:tc>
      </w:tr>
      <w:tr w:rsidR="0061518C" w14:paraId="3D725632" w14:textId="77777777" w:rsidTr="0090320C">
        <w:tc>
          <w:tcPr>
            <w:tcW w:w="879" w:type="dxa"/>
          </w:tcPr>
          <w:p w14:paraId="7343A89C" w14:textId="77777777" w:rsidR="0061518C" w:rsidRDefault="0061518C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5A851A6" w14:textId="77777777" w:rsidR="0061518C" w:rsidRDefault="0061518C" w:rsidP="0090320C">
            <w:r>
              <w:rPr>
                <w:sz w:val="16"/>
                <w:szCs w:val="16"/>
              </w:rPr>
              <w:t>4650</w:t>
            </w:r>
          </w:p>
        </w:tc>
        <w:tc>
          <w:tcPr>
            <w:tcW w:w="517" w:type="dxa"/>
          </w:tcPr>
          <w:p w14:paraId="25511337" w14:textId="77777777" w:rsidR="0061518C" w:rsidRDefault="0061518C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5AEA84" w14:textId="77777777" w:rsidR="0061518C" w:rsidRDefault="0061518C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E39302" w14:textId="77777777" w:rsidR="0061518C" w:rsidRDefault="0061518C" w:rsidP="0090320C">
            <w:r>
              <w:rPr>
                <w:sz w:val="16"/>
                <w:szCs w:val="16"/>
              </w:rPr>
              <w:t>(NR_pos_enh-Perf) CR on R17 positioning test cases in RRC_INACTIVE state</w:t>
            </w:r>
          </w:p>
        </w:tc>
        <w:tc>
          <w:tcPr>
            <w:tcW w:w="517" w:type="dxa"/>
          </w:tcPr>
          <w:p w14:paraId="098B9164" w14:textId="77777777" w:rsidR="0061518C" w:rsidRDefault="0061518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555EC0" w14:textId="77777777" w:rsidR="0061518C" w:rsidRDefault="0061518C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4820D925" w14:textId="77777777" w:rsidR="0061518C" w:rsidRDefault="0061518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F3741C6" w14:textId="77777777" w:rsidR="0061518C" w:rsidRDefault="0061518C" w:rsidP="0090320C">
            <w:r>
              <w:rPr>
                <w:sz w:val="16"/>
                <w:szCs w:val="16"/>
              </w:rPr>
              <w:t>R4-2413929</w:t>
            </w:r>
          </w:p>
        </w:tc>
        <w:tc>
          <w:tcPr>
            <w:tcW w:w="1597" w:type="dxa"/>
          </w:tcPr>
          <w:p w14:paraId="75E320E4" w14:textId="77777777" w:rsidR="0061518C" w:rsidRDefault="0061518C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571D479" w14:textId="77777777" w:rsidR="0061518C" w:rsidRDefault="0061518C" w:rsidP="0090320C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1AF0F35C" w14:textId="77777777" w:rsidR="0061518C" w:rsidRDefault="0061518C" w:rsidP="0090320C">
            <w:r>
              <w:rPr>
                <w:sz w:val="16"/>
                <w:szCs w:val="16"/>
              </w:rPr>
              <w:t>A.7.9.1.2</w:t>
            </w:r>
          </w:p>
        </w:tc>
        <w:tc>
          <w:tcPr>
            <w:tcW w:w="998" w:type="dxa"/>
          </w:tcPr>
          <w:p w14:paraId="28B4DC40" w14:textId="77777777" w:rsidR="0061518C" w:rsidRDefault="0061518C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61518C" w14:paraId="42727B65" w14:textId="77777777" w:rsidTr="0090320C">
        <w:tc>
          <w:tcPr>
            <w:tcW w:w="879" w:type="dxa"/>
          </w:tcPr>
          <w:p w14:paraId="666198EC" w14:textId="77777777" w:rsidR="0061518C" w:rsidRDefault="0061518C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93490FE" w14:textId="77777777" w:rsidR="0061518C" w:rsidRDefault="0061518C" w:rsidP="0090320C">
            <w:r>
              <w:rPr>
                <w:sz w:val="16"/>
                <w:szCs w:val="16"/>
              </w:rPr>
              <w:t>4651</w:t>
            </w:r>
          </w:p>
        </w:tc>
        <w:tc>
          <w:tcPr>
            <w:tcW w:w="517" w:type="dxa"/>
          </w:tcPr>
          <w:p w14:paraId="00AB3266" w14:textId="77777777" w:rsidR="0061518C" w:rsidRDefault="0061518C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B92987" w14:textId="77777777" w:rsidR="0061518C" w:rsidRDefault="0061518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47AFBE8" w14:textId="77777777" w:rsidR="0061518C" w:rsidRDefault="0061518C" w:rsidP="0090320C">
            <w:r>
              <w:rPr>
                <w:sz w:val="16"/>
                <w:szCs w:val="16"/>
              </w:rPr>
              <w:t>(NR_pos_enh-Perf) CR on R17 positioning test cases in RRC_INACTIVE state</w:t>
            </w:r>
          </w:p>
        </w:tc>
        <w:tc>
          <w:tcPr>
            <w:tcW w:w="517" w:type="dxa"/>
          </w:tcPr>
          <w:p w14:paraId="0D1ECCC0" w14:textId="77777777" w:rsidR="0061518C" w:rsidRDefault="0061518C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1A19094" w14:textId="77777777" w:rsidR="0061518C" w:rsidRDefault="0061518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E346BC2" w14:textId="77777777" w:rsidR="0061518C" w:rsidRDefault="0061518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C16E432" w14:textId="77777777" w:rsidR="0061518C" w:rsidRDefault="0061518C" w:rsidP="0090320C">
            <w:r>
              <w:rPr>
                <w:sz w:val="16"/>
                <w:szCs w:val="16"/>
              </w:rPr>
              <w:t>R4-2411374</w:t>
            </w:r>
          </w:p>
        </w:tc>
        <w:tc>
          <w:tcPr>
            <w:tcW w:w="1597" w:type="dxa"/>
          </w:tcPr>
          <w:p w14:paraId="353D092A" w14:textId="77777777" w:rsidR="0061518C" w:rsidRDefault="0061518C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195502D" w14:textId="77777777" w:rsidR="0061518C" w:rsidRDefault="0061518C" w:rsidP="0090320C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58317F80" w14:textId="77777777" w:rsidR="0061518C" w:rsidRDefault="0061518C" w:rsidP="0090320C">
            <w:r>
              <w:rPr>
                <w:sz w:val="16"/>
                <w:szCs w:val="16"/>
              </w:rPr>
              <w:t>A.7.9.1.2</w:t>
            </w:r>
          </w:p>
        </w:tc>
        <w:tc>
          <w:tcPr>
            <w:tcW w:w="998" w:type="dxa"/>
          </w:tcPr>
          <w:p w14:paraId="7DF53155" w14:textId="77777777" w:rsidR="0061518C" w:rsidRDefault="0061518C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61518C" w14:paraId="41C5F83E" w14:textId="77777777" w:rsidTr="0090320C">
        <w:tc>
          <w:tcPr>
            <w:tcW w:w="879" w:type="dxa"/>
          </w:tcPr>
          <w:p w14:paraId="3CF4B2B9" w14:textId="77777777" w:rsidR="0061518C" w:rsidRDefault="0061518C" w:rsidP="0090320C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127945AA" w14:textId="77777777" w:rsidR="0061518C" w:rsidRDefault="0061518C" w:rsidP="0090320C">
            <w:r>
              <w:rPr>
                <w:sz w:val="16"/>
                <w:szCs w:val="16"/>
              </w:rPr>
              <w:t>0465</w:t>
            </w:r>
          </w:p>
        </w:tc>
        <w:tc>
          <w:tcPr>
            <w:tcW w:w="517" w:type="dxa"/>
          </w:tcPr>
          <w:p w14:paraId="51725828" w14:textId="77777777" w:rsidR="0061518C" w:rsidRDefault="0061518C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ACE8B9" w14:textId="77777777" w:rsidR="0061518C" w:rsidRDefault="0061518C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68D427" w14:textId="77777777" w:rsidR="0061518C" w:rsidRDefault="0061518C" w:rsidP="0090320C">
            <w:r>
              <w:rPr>
                <w:sz w:val="16"/>
                <w:szCs w:val="16"/>
              </w:rPr>
              <w:t>(NR_RAIL_EU_900MHz-Perf, NR_RAIL_EU_1900MHz_TDD-Perf) CR to TS 38.141-1 on clarification on multiple carrier operation for bands n100 and n101</w:t>
            </w:r>
          </w:p>
        </w:tc>
        <w:tc>
          <w:tcPr>
            <w:tcW w:w="517" w:type="dxa"/>
          </w:tcPr>
          <w:p w14:paraId="3E9FB8EE" w14:textId="77777777" w:rsidR="0061518C" w:rsidRDefault="0061518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86575C" w14:textId="77777777" w:rsidR="0061518C" w:rsidRDefault="0061518C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0CD2102F" w14:textId="77777777" w:rsidR="0061518C" w:rsidRDefault="0061518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1C3918B" w14:textId="77777777" w:rsidR="0061518C" w:rsidRDefault="0061518C" w:rsidP="0090320C">
            <w:r>
              <w:rPr>
                <w:sz w:val="16"/>
                <w:szCs w:val="16"/>
              </w:rPr>
              <w:t>R4-2412585</w:t>
            </w:r>
          </w:p>
        </w:tc>
        <w:tc>
          <w:tcPr>
            <w:tcW w:w="1597" w:type="dxa"/>
          </w:tcPr>
          <w:p w14:paraId="76B383B8" w14:textId="77777777" w:rsidR="0061518C" w:rsidRDefault="0061518C" w:rsidP="0090320C">
            <w:r>
              <w:rPr>
                <w:sz w:val="16"/>
                <w:szCs w:val="16"/>
              </w:rPr>
              <w:t>Nokia, UIC, Vodafone</w:t>
            </w:r>
          </w:p>
        </w:tc>
        <w:tc>
          <w:tcPr>
            <w:tcW w:w="1122" w:type="dxa"/>
          </w:tcPr>
          <w:p w14:paraId="5FD11E5B" w14:textId="77777777" w:rsidR="0061518C" w:rsidRDefault="0061518C" w:rsidP="0090320C">
            <w:r>
              <w:rPr>
                <w:sz w:val="16"/>
                <w:szCs w:val="16"/>
              </w:rPr>
              <w:t>NR_RAIL_EU_900MHz-Perf, NR_RAIL_EU_1900MHz_TDD-Perf</w:t>
            </w:r>
          </w:p>
        </w:tc>
        <w:tc>
          <w:tcPr>
            <w:tcW w:w="2323" w:type="dxa"/>
          </w:tcPr>
          <w:p w14:paraId="74867447" w14:textId="77777777" w:rsidR="0061518C" w:rsidRDefault="0061518C" w:rsidP="0090320C">
            <w:r>
              <w:rPr>
                <w:sz w:val="16"/>
                <w:szCs w:val="16"/>
              </w:rPr>
              <w:t>6.2.1</w:t>
            </w:r>
          </w:p>
        </w:tc>
        <w:tc>
          <w:tcPr>
            <w:tcW w:w="998" w:type="dxa"/>
          </w:tcPr>
          <w:p w14:paraId="6527C539" w14:textId="77777777" w:rsidR="0061518C" w:rsidRDefault="0061518C" w:rsidP="0090320C">
            <w:r>
              <w:rPr>
                <w:sz w:val="16"/>
                <w:szCs w:val="16"/>
              </w:rPr>
              <w:t xml:space="preserve">TS 38.104 CR ... ; TS/TR ... CR ... ; TS/TR ... CR ... </w:t>
            </w:r>
          </w:p>
        </w:tc>
      </w:tr>
      <w:tr w:rsidR="0061518C" w14:paraId="026AF0F0" w14:textId="77777777" w:rsidTr="0090320C">
        <w:tc>
          <w:tcPr>
            <w:tcW w:w="879" w:type="dxa"/>
          </w:tcPr>
          <w:p w14:paraId="62D148E0" w14:textId="77777777" w:rsidR="0061518C" w:rsidRDefault="0061518C" w:rsidP="0090320C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11E597DD" w14:textId="77777777" w:rsidR="0061518C" w:rsidRDefault="0061518C" w:rsidP="0090320C">
            <w:r>
              <w:rPr>
                <w:sz w:val="16"/>
                <w:szCs w:val="16"/>
              </w:rPr>
              <w:t>0466</w:t>
            </w:r>
          </w:p>
        </w:tc>
        <w:tc>
          <w:tcPr>
            <w:tcW w:w="517" w:type="dxa"/>
          </w:tcPr>
          <w:p w14:paraId="2FFFAEA3" w14:textId="77777777" w:rsidR="0061518C" w:rsidRDefault="0061518C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DB6346" w14:textId="77777777" w:rsidR="0061518C" w:rsidRDefault="0061518C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7C803F" w14:textId="77777777" w:rsidR="0061518C" w:rsidRDefault="0061518C" w:rsidP="0090320C">
            <w:r>
              <w:rPr>
                <w:sz w:val="16"/>
                <w:szCs w:val="16"/>
              </w:rPr>
              <w:t>(NR_RAIL_EU_900MHz-Perf, NR_RAIL_EU_1900MHz_TDD-Perf) CR to TS 38.141-1 on clarification on multiple carrier operation for bands n100 and n101</w:t>
            </w:r>
          </w:p>
        </w:tc>
        <w:tc>
          <w:tcPr>
            <w:tcW w:w="517" w:type="dxa"/>
          </w:tcPr>
          <w:p w14:paraId="6050C8A0" w14:textId="77777777" w:rsidR="0061518C" w:rsidRDefault="0061518C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62D96DE" w14:textId="77777777" w:rsidR="0061518C" w:rsidRDefault="0061518C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E0175F9" w14:textId="77777777" w:rsidR="0061518C" w:rsidRDefault="0061518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917BB8E" w14:textId="77777777" w:rsidR="0061518C" w:rsidRDefault="0061518C" w:rsidP="0090320C">
            <w:r>
              <w:rPr>
                <w:sz w:val="16"/>
                <w:szCs w:val="16"/>
              </w:rPr>
              <w:t>R4-2412586</w:t>
            </w:r>
          </w:p>
        </w:tc>
        <w:tc>
          <w:tcPr>
            <w:tcW w:w="1597" w:type="dxa"/>
          </w:tcPr>
          <w:p w14:paraId="2E831838" w14:textId="77777777" w:rsidR="0061518C" w:rsidRDefault="0061518C" w:rsidP="0090320C">
            <w:r>
              <w:rPr>
                <w:sz w:val="16"/>
                <w:szCs w:val="16"/>
              </w:rPr>
              <w:t>Nokia, UIC, Vodafone</w:t>
            </w:r>
          </w:p>
        </w:tc>
        <w:tc>
          <w:tcPr>
            <w:tcW w:w="1122" w:type="dxa"/>
          </w:tcPr>
          <w:p w14:paraId="7644E9D1" w14:textId="77777777" w:rsidR="0061518C" w:rsidRDefault="0061518C" w:rsidP="0090320C">
            <w:r>
              <w:rPr>
                <w:sz w:val="16"/>
                <w:szCs w:val="16"/>
              </w:rPr>
              <w:t>NR_RAIL_EU_900MHz-Perf, NR_RAIL_EU_1900MHz_TDD-Perf</w:t>
            </w:r>
          </w:p>
        </w:tc>
        <w:tc>
          <w:tcPr>
            <w:tcW w:w="2323" w:type="dxa"/>
          </w:tcPr>
          <w:p w14:paraId="4CCAF016" w14:textId="77777777" w:rsidR="0061518C" w:rsidRDefault="0061518C" w:rsidP="0090320C">
            <w:r>
              <w:rPr>
                <w:sz w:val="16"/>
                <w:szCs w:val="16"/>
              </w:rPr>
              <w:t>6.2.1</w:t>
            </w:r>
          </w:p>
        </w:tc>
        <w:tc>
          <w:tcPr>
            <w:tcW w:w="998" w:type="dxa"/>
          </w:tcPr>
          <w:p w14:paraId="20694AE5" w14:textId="77777777" w:rsidR="0061518C" w:rsidRDefault="0061518C" w:rsidP="0090320C">
            <w:r>
              <w:rPr>
                <w:sz w:val="16"/>
                <w:szCs w:val="16"/>
              </w:rPr>
              <w:t xml:space="preserve">TS 38.104 CR ... ; TS/TR ... CR ... ; TS/TR ... CR ... </w:t>
            </w:r>
          </w:p>
        </w:tc>
      </w:tr>
      <w:tr w:rsidR="0061518C" w14:paraId="3CFE9532" w14:textId="77777777" w:rsidTr="0090320C">
        <w:tc>
          <w:tcPr>
            <w:tcW w:w="879" w:type="dxa"/>
          </w:tcPr>
          <w:p w14:paraId="5BA9CE13" w14:textId="77777777" w:rsidR="0061518C" w:rsidRDefault="0061518C" w:rsidP="0090320C">
            <w:r>
              <w:rPr>
                <w:sz w:val="16"/>
                <w:szCs w:val="16"/>
              </w:rPr>
              <w:t>38.852</w:t>
            </w:r>
          </w:p>
        </w:tc>
        <w:tc>
          <w:tcPr>
            <w:tcW w:w="637" w:type="dxa"/>
          </w:tcPr>
          <w:p w14:paraId="1C539329" w14:textId="77777777" w:rsidR="0061518C" w:rsidRDefault="0061518C" w:rsidP="0090320C"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 w14:paraId="4D4157B9" w14:textId="77777777" w:rsidR="0061518C" w:rsidRDefault="0061518C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CF2727" w14:textId="77777777" w:rsidR="0061518C" w:rsidRDefault="0061518C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1DDFEE" w14:textId="77777777" w:rsidR="0061518C" w:rsidRDefault="0061518C" w:rsidP="0090320C">
            <w:r>
              <w:rPr>
                <w:sz w:val="16"/>
                <w:szCs w:val="16"/>
              </w:rPr>
              <w:t>CR to TR 38.852: Clarification on PC1 Rx requirements for FRMCS operation in band n101</w:t>
            </w:r>
          </w:p>
        </w:tc>
        <w:tc>
          <w:tcPr>
            <w:tcW w:w="517" w:type="dxa"/>
          </w:tcPr>
          <w:p w14:paraId="3124825B" w14:textId="77777777" w:rsidR="0061518C" w:rsidRDefault="0061518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A9AF2E" w14:textId="77777777" w:rsidR="0061518C" w:rsidRDefault="0061518C" w:rsidP="0090320C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8B2548C" w14:textId="77777777" w:rsidR="0061518C" w:rsidRDefault="0061518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C625AB9" w14:textId="77777777" w:rsidR="0061518C" w:rsidRDefault="0061518C" w:rsidP="0090320C">
            <w:r>
              <w:rPr>
                <w:sz w:val="16"/>
                <w:szCs w:val="16"/>
              </w:rPr>
              <w:t>R4-2413102</w:t>
            </w:r>
          </w:p>
        </w:tc>
        <w:tc>
          <w:tcPr>
            <w:tcW w:w="1597" w:type="dxa"/>
          </w:tcPr>
          <w:p w14:paraId="043F3936" w14:textId="77777777" w:rsidR="0061518C" w:rsidRDefault="0061518C" w:rsidP="0090320C">
            <w:r>
              <w:rPr>
                <w:sz w:val="16"/>
                <w:szCs w:val="16"/>
              </w:rPr>
              <w:t>Union Inter. Chemins de Fer, Huawei, HiSilicon</w:t>
            </w:r>
          </w:p>
        </w:tc>
        <w:tc>
          <w:tcPr>
            <w:tcW w:w="1122" w:type="dxa"/>
          </w:tcPr>
          <w:p w14:paraId="08828378" w14:textId="77777777" w:rsidR="0061518C" w:rsidRDefault="0061518C" w:rsidP="0090320C">
            <w:r>
              <w:rPr>
                <w:sz w:val="16"/>
                <w:szCs w:val="16"/>
              </w:rPr>
              <w:t>NR_RAIL_EU_1900MHz_TDD, LTE_NR_HPUE_FWVM_R18-Core</w:t>
            </w:r>
          </w:p>
        </w:tc>
        <w:tc>
          <w:tcPr>
            <w:tcW w:w="2323" w:type="dxa"/>
          </w:tcPr>
          <w:p w14:paraId="11FA4493" w14:textId="77777777" w:rsidR="0061518C" w:rsidRDefault="0061518C" w:rsidP="0090320C">
            <w:r>
              <w:rPr>
                <w:sz w:val="16"/>
                <w:szCs w:val="16"/>
              </w:rPr>
              <w:t>4.3.2, new 4.3.3, 7.2.1, new 7.2.3, 10</w:t>
            </w:r>
          </w:p>
        </w:tc>
        <w:tc>
          <w:tcPr>
            <w:tcW w:w="998" w:type="dxa"/>
          </w:tcPr>
          <w:p w14:paraId="492574CC" w14:textId="77777777" w:rsidR="0061518C" w:rsidRDefault="0061518C" w:rsidP="0090320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1518C" w14:paraId="5F922CA1" w14:textId="77777777" w:rsidTr="0090320C">
        <w:tc>
          <w:tcPr>
            <w:tcW w:w="879" w:type="dxa"/>
          </w:tcPr>
          <w:p w14:paraId="0DAE65E6" w14:textId="77777777" w:rsidR="0061518C" w:rsidRDefault="0061518C" w:rsidP="0090320C">
            <w:r>
              <w:rPr>
                <w:sz w:val="16"/>
                <w:szCs w:val="16"/>
              </w:rPr>
              <w:t>38.853</w:t>
            </w:r>
          </w:p>
        </w:tc>
        <w:tc>
          <w:tcPr>
            <w:tcW w:w="637" w:type="dxa"/>
          </w:tcPr>
          <w:p w14:paraId="7687EE03" w14:textId="77777777" w:rsidR="0061518C" w:rsidRDefault="0061518C" w:rsidP="0090320C"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 w14:paraId="57C2D18A" w14:textId="77777777" w:rsidR="0061518C" w:rsidRDefault="0061518C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ED7D10" w14:textId="77777777" w:rsidR="0061518C" w:rsidRDefault="0061518C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E3B82A" w14:textId="77777777" w:rsidR="0061518C" w:rsidRDefault="0061518C" w:rsidP="0090320C">
            <w:r>
              <w:rPr>
                <w:sz w:val="16"/>
                <w:szCs w:val="16"/>
              </w:rPr>
              <w:t>(NR_RAIL_EU_900MHz-Core, LTE_NR_HPUE_FWVM_R18-Core) Clarification on PC1 Rx requirements for FRMCS operation in band n100</w:t>
            </w:r>
          </w:p>
        </w:tc>
        <w:tc>
          <w:tcPr>
            <w:tcW w:w="517" w:type="dxa"/>
          </w:tcPr>
          <w:p w14:paraId="671CE591" w14:textId="77777777" w:rsidR="0061518C" w:rsidRDefault="0061518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9FE25C" w14:textId="77777777" w:rsidR="0061518C" w:rsidRDefault="0061518C" w:rsidP="0090320C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2BBD8D6" w14:textId="77777777" w:rsidR="0061518C" w:rsidRDefault="0061518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B7A556C" w14:textId="77777777" w:rsidR="0061518C" w:rsidRDefault="0061518C" w:rsidP="0090320C">
            <w:r>
              <w:rPr>
                <w:sz w:val="16"/>
                <w:szCs w:val="16"/>
              </w:rPr>
              <w:t>R4-2413239</w:t>
            </w:r>
          </w:p>
        </w:tc>
        <w:tc>
          <w:tcPr>
            <w:tcW w:w="1597" w:type="dxa"/>
          </w:tcPr>
          <w:p w14:paraId="5F2BD53E" w14:textId="77777777" w:rsidR="0061518C" w:rsidRDefault="0061518C" w:rsidP="0090320C">
            <w:r>
              <w:rPr>
                <w:sz w:val="16"/>
                <w:szCs w:val="16"/>
              </w:rPr>
              <w:t>Huawei, HiSilicon, UIC</w:t>
            </w:r>
          </w:p>
        </w:tc>
        <w:tc>
          <w:tcPr>
            <w:tcW w:w="1122" w:type="dxa"/>
          </w:tcPr>
          <w:p w14:paraId="2FA09087" w14:textId="77777777" w:rsidR="0061518C" w:rsidRDefault="0061518C" w:rsidP="0090320C">
            <w:r>
              <w:rPr>
                <w:sz w:val="16"/>
                <w:szCs w:val="16"/>
              </w:rPr>
              <w:t>NR_RAIL_EU_900MHz-Core, LTE_NR_HP</w:t>
            </w:r>
            <w:r>
              <w:rPr>
                <w:sz w:val="16"/>
                <w:szCs w:val="16"/>
              </w:rPr>
              <w:lastRenderedPageBreak/>
              <w:t>UE_FWVM_R18-Core</w:t>
            </w:r>
          </w:p>
        </w:tc>
        <w:tc>
          <w:tcPr>
            <w:tcW w:w="2323" w:type="dxa"/>
          </w:tcPr>
          <w:p w14:paraId="3DD55F30" w14:textId="77777777" w:rsidR="0061518C" w:rsidRDefault="0061518C" w:rsidP="0090320C">
            <w:r>
              <w:rPr>
                <w:sz w:val="16"/>
                <w:szCs w:val="16"/>
              </w:rPr>
              <w:lastRenderedPageBreak/>
              <w:t>2, 4.3.2, 4.3.3, 7.1.2.1, 7.1.2.1.2, 7.2.1, 9, 10</w:t>
            </w:r>
          </w:p>
        </w:tc>
        <w:tc>
          <w:tcPr>
            <w:tcW w:w="998" w:type="dxa"/>
          </w:tcPr>
          <w:p w14:paraId="3DB18D9A" w14:textId="77777777" w:rsidR="0061518C" w:rsidRDefault="0061518C" w:rsidP="0090320C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61518C" w14:paraId="699DAADC" w14:textId="77777777" w:rsidTr="0090320C">
        <w:tc>
          <w:tcPr>
            <w:tcW w:w="879" w:type="dxa"/>
          </w:tcPr>
          <w:p w14:paraId="05C6F49C" w14:textId="77777777" w:rsidR="0061518C" w:rsidRDefault="0061518C" w:rsidP="0090320C">
            <w:r>
              <w:rPr>
                <w:sz w:val="16"/>
                <w:szCs w:val="16"/>
              </w:rPr>
              <w:lastRenderedPageBreak/>
              <w:t>38.853</w:t>
            </w:r>
          </w:p>
        </w:tc>
        <w:tc>
          <w:tcPr>
            <w:tcW w:w="637" w:type="dxa"/>
          </w:tcPr>
          <w:p w14:paraId="3CA2A92A" w14:textId="77777777" w:rsidR="0061518C" w:rsidRDefault="0061518C" w:rsidP="0090320C"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 w14:paraId="47407557" w14:textId="77777777" w:rsidR="0061518C" w:rsidRDefault="0061518C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E27695" w14:textId="77777777" w:rsidR="0061518C" w:rsidRDefault="0061518C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EBDBCB" w14:textId="77777777" w:rsidR="0061518C" w:rsidRDefault="0061518C" w:rsidP="0090320C">
            <w:r>
              <w:rPr>
                <w:sz w:val="16"/>
                <w:szCs w:val="16"/>
              </w:rPr>
              <w:t>(NR_RAIL_EU_900MHz-Core) Updated ECC/DEC/(20)02 decision</w:t>
            </w:r>
          </w:p>
        </w:tc>
        <w:tc>
          <w:tcPr>
            <w:tcW w:w="517" w:type="dxa"/>
          </w:tcPr>
          <w:p w14:paraId="135BADED" w14:textId="77777777" w:rsidR="0061518C" w:rsidRDefault="0061518C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2C12E6" w14:textId="77777777" w:rsidR="0061518C" w:rsidRDefault="0061518C" w:rsidP="0090320C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8DDC511" w14:textId="77777777" w:rsidR="0061518C" w:rsidRDefault="0061518C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EDDE9E8" w14:textId="77777777" w:rsidR="0061518C" w:rsidRDefault="0061518C" w:rsidP="0090320C">
            <w:r>
              <w:rPr>
                <w:sz w:val="16"/>
                <w:szCs w:val="16"/>
              </w:rPr>
              <w:t>R4-2413249</w:t>
            </w:r>
          </w:p>
        </w:tc>
        <w:tc>
          <w:tcPr>
            <w:tcW w:w="1597" w:type="dxa"/>
          </w:tcPr>
          <w:p w14:paraId="72631CC1" w14:textId="77777777" w:rsidR="0061518C" w:rsidRDefault="0061518C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F531026" w14:textId="77777777" w:rsidR="0061518C" w:rsidRDefault="0061518C" w:rsidP="0090320C">
            <w:r>
              <w:rPr>
                <w:sz w:val="16"/>
                <w:szCs w:val="16"/>
              </w:rPr>
              <w:t>NR_RAIL_EU_900MHz-Core</w:t>
            </w:r>
          </w:p>
        </w:tc>
        <w:tc>
          <w:tcPr>
            <w:tcW w:w="2323" w:type="dxa"/>
          </w:tcPr>
          <w:p w14:paraId="109F5B59" w14:textId="77777777" w:rsidR="0061518C" w:rsidRDefault="0061518C" w:rsidP="0090320C">
            <w:r>
              <w:rPr>
                <w:sz w:val="16"/>
                <w:szCs w:val="16"/>
              </w:rPr>
              <w:t>4.3.1</w:t>
            </w:r>
          </w:p>
        </w:tc>
        <w:tc>
          <w:tcPr>
            <w:tcW w:w="998" w:type="dxa"/>
          </w:tcPr>
          <w:p w14:paraId="4C801B21" w14:textId="77777777" w:rsidR="0061518C" w:rsidRDefault="0061518C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6EA22D8E" w14:textId="77777777" w:rsidR="00DD6630" w:rsidRDefault="00DD6630" w:rsidP="00DD6630"/>
    <w:p w14:paraId="74EA25ED" w14:textId="77777777" w:rsidR="0061518C" w:rsidRDefault="0061518C" w:rsidP="00DD6630"/>
    <w:p w14:paraId="009105C4" w14:textId="1B98C3E1" w:rsidR="00DD6630" w:rsidRDefault="00DD6630" w:rsidP="00DD6630">
      <w:pPr>
        <w:pStyle w:val="Heading2"/>
        <w:rPr>
          <w:rFonts w:cs="Arial"/>
          <w:noProof/>
        </w:rPr>
      </w:pPr>
      <w:r w:rsidRPr="005E14E4">
        <w:rPr>
          <w:noProof/>
        </w:rPr>
        <w:t>RP-2421</w:t>
      </w:r>
      <w:r>
        <w:rPr>
          <w:noProof/>
        </w:rPr>
        <w:t>84</w:t>
      </w:r>
    </w:p>
    <w:p w14:paraId="5696CF99" w14:textId="4DF2D2B4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36</w:t>
      </w:r>
    </w:p>
    <w:p w14:paraId="72A6FE8A" w14:textId="77777777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15D0A" w:rsidRPr="004E535C" w14:paraId="7E8E1850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77CCFFE" w14:textId="77777777" w:rsidR="00F15D0A" w:rsidRPr="00BF1EB6" w:rsidRDefault="00F15D0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43FD45" w14:textId="77777777" w:rsidR="00F15D0A" w:rsidRPr="00BF1EB6" w:rsidRDefault="00F15D0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D580A2D" w14:textId="77777777" w:rsidR="00F15D0A" w:rsidRPr="00BF1EB6" w:rsidRDefault="00F15D0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8B061E" w14:textId="77777777" w:rsidR="00F15D0A" w:rsidRPr="00BF1EB6" w:rsidRDefault="00F15D0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1764EFE" w14:textId="77777777" w:rsidR="00F15D0A" w:rsidRPr="00BF1EB6" w:rsidRDefault="00F15D0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C1328C" w14:textId="77777777" w:rsidR="00F15D0A" w:rsidRPr="00BF1EB6" w:rsidRDefault="00F15D0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BD219D" w14:textId="77777777" w:rsidR="00F15D0A" w:rsidRPr="00BF1EB6" w:rsidRDefault="00F15D0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ABF6E83" w14:textId="77777777" w:rsidR="00F15D0A" w:rsidRPr="00BF1EB6" w:rsidRDefault="00F15D0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CFF4F69" w14:textId="77777777" w:rsidR="00F15D0A" w:rsidRPr="00BF1EB6" w:rsidRDefault="00F15D0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9965559" w14:textId="77777777" w:rsidR="00F15D0A" w:rsidRPr="00BF1EB6" w:rsidRDefault="00F15D0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75507E1" w14:textId="77777777" w:rsidR="00F15D0A" w:rsidRPr="00BF1EB6" w:rsidRDefault="00F15D0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41C26B1" w14:textId="77777777" w:rsidR="00F15D0A" w:rsidRPr="00BF1EB6" w:rsidRDefault="00F15D0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70539FA" w14:textId="77777777" w:rsidR="00F15D0A" w:rsidRPr="00BF1EB6" w:rsidRDefault="00F15D0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15D0A" w14:paraId="2694CE98" w14:textId="77777777" w:rsidTr="0090320C">
        <w:tc>
          <w:tcPr>
            <w:tcW w:w="879" w:type="dxa"/>
          </w:tcPr>
          <w:p w14:paraId="2C47B5DE" w14:textId="77777777" w:rsidR="00F15D0A" w:rsidRDefault="00F15D0A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618C26A" w14:textId="77777777" w:rsidR="00F15D0A" w:rsidRDefault="00F15D0A" w:rsidP="0090320C">
            <w:r>
              <w:rPr>
                <w:sz w:val="16"/>
                <w:szCs w:val="16"/>
              </w:rPr>
              <w:t>2393</w:t>
            </w:r>
          </w:p>
        </w:tc>
        <w:tc>
          <w:tcPr>
            <w:tcW w:w="517" w:type="dxa"/>
          </w:tcPr>
          <w:p w14:paraId="0EE74244" w14:textId="77777777" w:rsidR="00F15D0A" w:rsidRDefault="00F15D0A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E5D171" w14:textId="77777777" w:rsidR="00F15D0A" w:rsidRDefault="00F15D0A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A0B25F" w14:textId="77777777" w:rsidR="00F15D0A" w:rsidRDefault="00F15D0A" w:rsidP="0090320C">
            <w:r>
              <w:rPr>
                <w:sz w:val="16"/>
                <w:szCs w:val="16"/>
              </w:rPr>
              <w:t>(NR_redcap-Core) Correction of the channel raster for RedCap UEs by added entries</w:t>
            </w:r>
          </w:p>
        </w:tc>
        <w:tc>
          <w:tcPr>
            <w:tcW w:w="517" w:type="dxa"/>
          </w:tcPr>
          <w:p w14:paraId="46E7A394" w14:textId="77777777" w:rsidR="00F15D0A" w:rsidRDefault="00F15D0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7B4007" w14:textId="77777777" w:rsidR="00F15D0A" w:rsidRDefault="00F15D0A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76542F85" w14:textId="77777777" w:rsidR="00F15D0A" w:rsidRDefault="00F15D0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6AFFF80" w14:textId="77777777" w:rsidR="00F15D0A" w:rsidRDefault="00F15D0A" w:rsidP="0090320C">
            <w:r>
              <w:rPr>
                <w:sz w:val="16"/>
                <w:szCs w:val="16"/>
              </w:rPr>
              <w:t>R4-2414434</w:t>
            </w:r>
          </w:p>
        </w:tc>
        <w:tc>
          <w:tcPr>
            <w:tcW w:w="1597" w:type="dxa"/>
          </w:tcPr>
          <w:p w14:paraId="78E9807A" w14:textId="77777777" w:rsidR="00F15D0A" w:rsidRDefault="00F15D0A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0F2C441" w14:textId="77777777" w:rsidR="00F15D0A" w:rsidRDefault="00F15D0A" w:rsidP="0090320C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6C5FB5DF" w14:textId="77777777" w:rsidR="00F15D0A" w:rsidRDefault="00F15D0A" w:rsidP="0090320C">
            <w:r>
              <w:rPr>
                <w:sz w:val="16"/>
                <w:szCs w:val="16"/>
              </w:rPr>
              <w:t>5.4I, 5.4I.1, 5.4I.2, 5.4I.3, 5.4I.4 (all new)</w:t>
            </w:r>
          </w:p>
        </w:tc>
        <w:tc>
          <w:tcPr>
            <w:tcW w:w="998" w:type="dxa"/>
          </w:tcPr>
          <w:p w14:paraId="2ED1180F" w14:textId="77777777" w:rsidR="00F15D0A" w:rsidRDefault="00F15D0A" w:rsidP="0090320C">
            <w:r>
              <w:rPr>
                <w:sz w:val="16"/>
                <w:szCs w:val="16"/>
              </w:rPr>
              <w:t xml:space="preserve">. ;  </w:t>
            </w:r>
          </w:p>
        </w:tc>
      </w:tr>
      <w:tr w:rsidR="00F15D0A" w14:paraId="50C7736E" w14:textId="77777777" w:rsidTr="0090320C">
        <w:tc>
          <w:tcPr>
            <w:tcW w:w="879" w:type="dxa"/>
          </w:tcPr>
          <w:p w14:paraId="35C65A36" w14:textId="77777777" w:rsidR="00F15D0A" w:rsidRDefault="00F15D0A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57F9DEA" w14:textId="77777777" w:rsidR="00F15D0A" w:rsidRDefault="00F15D0A" w:rsidP="0090320C">
            <w:r>
              <w:rPr>
                <w:sz w:val="16"/>
                <w:szCs w:val="16"/>
              </w:rPr>
              <w:t>2394</w:t>
            </w:r>
          </w:p>
        </w:tc>
        <w:tc>
          <w:tcPr>
            <w:tcW w:w="517" w:type="dxa"/>
          </w:tcPr>
          <w:p w14:paraId="5BD9DABF" w14:textId="77777777" w:rsidR="00F15D0A" w:rsidRDefault="00F15D0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A9A8D4" w14:textId="77777777" w:rsidR="00F15D0A" w:rsidRDefault="00F15D0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BEA5E2" w14:textId="77777777" w:rsidR="00F15D0A" w:rsidRDefault="00F15D0A" w:rsidP="0090320C">
            <w:r>
              <w:rPr>
                <w:sz w:val="16"/>
                <w:szCs w:val="16"/>
              </w:rPr>
              <w:t>(NR_redcap-Core) Correction of the channel raster for RedCap UEs by added entries</w:t>
            </w:r>
          </w:p>
        </w:tc>
        <w:tc>
          <w:tcPr>
            <w:tcW w:w="517" w:type="dxa"/>
          </w:tcPr>
          <w:p w14:paraId="3EEE92E9" w14:textId="77777777" w:rsidR="00F15D0A" w:rsidRDefault="00F15D0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186DD3E" w14:textId="77777777" w:rsidR="00F15D0A" w:rsidRDefault="00F15D0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DE2833F" w14:textId="77777777" w:rsidR="00F15D0A" w:rsidRDefault="00F15D0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5D1B4B2" w14:textId="77777777" w:rsidR="00F15D0A" w:rsidRDefault="00F15D0A" w:rsidP="0090320C">
            <w:r>
              <w:rPr>
                <w:sz w:val="16"/>
                <w:szCs w:val="16"/>
              </w:rPr>
              <w:t>R4-2411669</w:t>
            </w:r>
          </w:p>
        </w:tc>
        <w:tc>
          <w:tcPr>
            <w:tcW w:w="1597" w:type="dxa"/>
          </w:tcPr>
          <w:p w14:paraId="190DDBF8" w14:textId="77777777" w:rsidR="00F15D0A" w:rsidRDefault="00F15D0A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3BC81A0" w14:textId="77777777" w:rsidR="00F15D0A" w:rsidRDefault="00F15D0A" w:rsidP="0090320C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31C5AA5F" w14:textId="77777777" w:rsidR="00F15D0A" w:rsidRDefault="00F15D0A" w:rsidP="0090320C">
            <w:r>
              <w:rPr>
                <w:sz w:val="16"/>
                <w:szCs w:val="16"/>
              </w:rPr>
              <w:t>5.4I, 5.4I.1, 5.4I.2, 5.4I.3, 5.4I.4 (all new)</w:t>
            </w:r>
          </w:p>
        </w:tc>
        <w:tc>
          <w:tcPr>
            <w:tcW w:w="998" w:type="dxa"/>
          </w:tcPr>
          <w:p w14:paraId="0725D0C9" w14:textId="77777777" w:rsidR="00F15D0A" w:rsidRDefault="00F15D0A" w:rsidP="0090320C">
            <w:r>
              <w:rPr>
                <w:sz w:val="16"/>
                <w:szCs w:val="16"/>
              </w:rPr>
              <w:t xml:space="preserve">. ;  </w:t>
            </w:r>
          </w:p>
        </w:tc>
      </w:tr>
      <w:tr w:rsidR="00F15D0A" w14:paraId="670AE931" w14:textId="77777777" w:rsidTr="0090320C">
        <w:tc>
          <w:tcPr>
            <w:tcW w:w="879" w:type="dxa"/>
          </w:tcPr>
          <w:p w14:paraId="0EA41696" w14:textId="77777777" w:rsidR="00F15D0A" w:rsidRDefault="00F15D0A" w:rsidP="0090320C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80320E1" w14:textId="77777777" w:rsidR="00F15D0A" w:rsidRDefault="00F15D0A" w:rsidP="0090320C">
            <w:r>
              <w:rPr>
                <w:sz w:val="16"/>
                <w:szCs w:val="16"/>
              </w:rPr>
              <w:t>0756</w:t>
            </w:r>
          </w:p>
        </w:tc>
        <w:tc>
          <w:tcPr>
            <w:tcW w:w="517" w:type="dxa"/>
          </w:tcPr>
          <w:p w14:paraId="3B112DE8" w14:textId="77777777" w:rsidR="00F15D0A" w:rsidRDefault="00F15D0A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1AF2C7" w14:textId="77777777" w:rsidR="00F15D0A" w:rsidRDefault="00F15D0A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E07970" w14:textId="77777777" w:rsidR="00F15D0A" w:rsidRDefault="00F15D0A" w:rsidP="0090320C">
            <w:r>
              <w:rPr>
                <w:sz w:val="16"/>
                <w:szCs w:val="16"/>
              </w:rPr>
              <w:t>(NR_redcap-Core) CR for TS 38.101-2 to modify the applicable maximum BW for PC7 RedCap UE (R17)</w:t>
            </w:r>
          </w:p>
        </w:tc>
        <w:tc>
          <w:tcPr>
            <w:tcW w:w="517" w:type="dxa"/>
          </w:tcPr>
          <w:p w14:paraId="179F798F" w14:textId="77777777" w:rsidR="00F15D0A" w:rsidRDefault="00F15D0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071B72" w14:textId="77777777" w:rsidR="00F15D0A" w:rsidRDefault="00F15D0A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17B4BC9C" w14:textId="77777777" w:rsidR="00F15D0A" w:rsidRDefault="00F15D0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BB45822" w14:textId="77777777" w:rsidR="00F15D0A" w:rsidRDefault="00F15D0A" w:rsidP="0090320C">
            <w:r>
              <w:rPr>
                <w:sz w:val="16"/>
                <w:szCs w:val="16"/>
              </w:rPr>
              <w:t>R4-2414380</w:t>
            </w:r>
          </w:p>
        </w:tc>
        <w:tc>
          <w:tcPr>
            <w:tcW w:w="1597" w:type="dxa"/>
          </w:tcPr>
          <w:p w14:paraId="20A5D151" w14:textId="77777777" w:rsidR="00F15D0A" w:rsidRDefault="00F15D0A" w:rsidP="0090320C">
            <w:r>
              <w:rPr>
                <w:sz w:val="16"/>
                <w:szCs w:val="16"/>
              </w:rPr>
              <w:t>Huawei, HiSilicon, Qualcomm, ZTE</w:t>
            </w:r>
          </w:p>
        </w:tc>
        <w:tc>
          <w:tcPr>
            <w:tcW w:w="1122" w:type="dxa"/>
          </w:tcPr>
          <w:p w14:paraId="145BD669" w14:textId="77777777" w:rsidR="00F15D0A" w:rsidRDefault="00F15D0A" w:rsidP="0090320C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223D46A6" w14:textId="77777777" w:rsidR="00F15D0A" w:rsidRDefault="00F15D0A" w:rsidP="0090320C">
            <w:r>
              <w:rPr>
                <w:sz w:val="16"/>
                <w:szCs w:val="16"/>
              </w:rPr>
              <w:t>6.2.2.7</w:t>
            </w:r>
          </w:p>
        </w:tc>
        <w:tc>
          <w:tcPr>
            <w:tcW w:w="998" w:type="dxa"/>
          </w:tcPr>
          <w:p w14:paraId="23CC133E" w14:textId="77777777" w:rsidR="00F15D0A" w:rsidRDefault="00F15D0A" w:rsidP="0090320C">
            <w:r>
              <w:rPr>
                <w:sz w:val="16"/>
                <w:szCs w:val="16"/>
              </w:rPr>
              <w:t xml:space="preserve">TS/TR ... CR ... ; TS 38.521-2; TS/TR ... CR ... </w:t>
            </w:r>
          </w:p>
        </w:tc>
      </w:tr>
      <w:tr w:rsidR="00F15D0A" w14:paraId="1557E935" w14:textId="77777777" w:rsidTr="0090320C">
        <w:tc>
          <w:tcPr>
            <w:tcW w:w="879" w:type="dxa"/>
          </w:tcPr>
          <w:p w14:paraId="28A0FB6E" w14:textId="77777777" w:rsidR="00F15D0A" w:rsidRDefault="00F15D0A" w:rsidP="0090320C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2DA83C0" w14:textId="77777777" w:rsidR="00F15D0A" w:rsidRDefault="00F15D0A" w:rsidP="0090320C">
            <w:r>
              <w:rPr>
                <w:sz w:val="16"/>
                <w:szCs w:val="16"/>
              </w:rPr>
              <w:t>0757</w:t>
            </w:r>
          </w:p>
        </w:tc>
        <w:tc>
          <w:tcPr>
            <w:tcW w:w="517" w:type="dxa"/>
          </w:tcPr>
          <w:p w14:paraId="53FD3FF4" w14:textId="77777777" w:rsidR="00F15D0A" w:rsidRDefault="00F15D0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8B605D" w14:textId="77777777" w:rsidR="00F15D0A" w:rsidRDefault="00F15D0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FC98C4" w14:textId="77777777" w:rsidR="00F15D0A" w:rsidRDefault="00F15D0A" w:rsidP="0090320C">
            <w:r>
              <w:rPr>
                <w:sz w:val="16"/>
                <w:szCs w:val="16"/>
              </w:rPr>
              <w:t>(NR_redcap-Core) CR for TS 38.101-2 to modify the applicable maximum BW for PC7 RedCap UE (R18)</w:t>
            </w:r>
          </w:p>
        </w:tc>
        <w:tc>
          <w:tcPr>
            <w:tcW w:w="517" w:type="dxa"/>
          </w:tcPr>
          <w:p w14:paraId="7B7D6DE4" w14:textId="77777777" w:rsidR="00F15D0A" w:rsidRDefault="00F15D0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5EDCA1A" w14:textId="77777777" w:rsidR="00F15D0A" w:rsidRDefault="00F15D0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E6F0E1A" w14:textId="77777777" w:rsidR="00F15D0A" w:rsidRDefault="00F15D0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57CE04C" w14:textId="77777777" w:rsidR="00F15D0A" w:rsidRDefault="00F15D0A" w:rsidP="0090320C">
            <w:r>
              <w:rPr>
                <w:sz w:val="16"/>
                <w:szCs w:val="16"/>
              </w:rPr>
              <w:t>R4-2412945</w:t>
            </w:r>
          </w:p>
        </w:tc>
        <w:tc>
          <w:tcPr>
            <w:tcW w:w="1597" w:type="dxa"/>
          </w:tcPr>
          <w:p w14:paraId="02B5B02F" w14:textId="77777777" w:rsidR="00F15D0A" w:rsidRDefault="00F15D0A" w:rsidP="0090320C">
            <w:r>
              <w:rPr>
                <w:sz w:val="16"/>
                <w:szCs w:val="16"/>
              </w:rPr>
              <w:t>Huawei, HiSilicon, Qualcomm, ZTE</w:t>
            </w:r>
          </w:p>
        </w:tc>
        <w:tc>
          <w:tcPr>
            <w:tcW w:w="1122" w:type="dxa"/>
          </w:tcPr>
          <w:p w14:paraId="0F34B61F" w14:textId="77777777" w:rsidR="00F15D0A" w:rsidRDefault="00F15D0A" w:rsidP="0090320C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743B7BD5" w14:textId="77777777" w:rsidR="00F15D0A" w:rsidRDefault="00F15D0A" w:rsidP="0090320C">
            <w:r>
              <w:rPr>
                <w:sz w:val="16"/>
                <w:szCs w:val="16"/>
              </w:rPr>
              <w:t>6.2.2.7</w:t>
            </w:r>
          </w:p>
        </w:tc>
        <w:tc>
          <w:tcPr>
            <w:tcW w:w="998" w:type="dxa"/>
          </w:tcPr>
          <w:p w14:paraId="290A908B" w14:textId="77777777" w:rsidR="00F15D0A" w:rsidRDefault="00F15D0A" w:rsidP="0090320C">
            <w:r>
              <w:rPr>
                <w:sz w:val="16"/>
                <w:szCs w:val="16"/>
              </w:rPr>
              <w:t xml:space="preserve">TS/TR ... CR ... ; TS 38.521-2; TS/TR ... CR ... </w:t>
            </w:r>
          </w:p>
        </w:tc>
      </w:tr>
      <w:tr w:rsidR="00F15D0A" w14:paraId="6F15A8EB" w14:textId="77777777" w:rsidTr="0090320C">
        <w:tc>
          <w:tcPr>
            <w:tcW w:w="879" w:type="dxa"/>
          </w:tcPr>
          <w:p w14:paraId="689A5F62" w14:textId="77777777" w:rsidR="00F15D0A" w:rsidRDefault="00F15D0A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54A173C" w14:textId="77777777" w:rsidR="00F15D0A" w:rsidRDefault="00F15D0A" w:rsidP="0090320C">
            <w:r>
              <w:rPr>
                <w:sz w:val="16"/>
                <w:szCs w:val="16"/>
              </w:rPr>
              <w:t>0576</w:t>
            </w:r>
          </w:p>
        </w:tc>
        <w:tc>
          <w:tcPr>
            <w:tcW w:w="517" w:type="dxa"/>
          </w:tcPr>
          <w:p w14:paraId="066A0A1B" w14:textId="77777777" w:rsidR="00F15D0A" w:rsidRDefault="00F15D0A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124EDA" w14:textId="77777777" w:rsidR="00F15D0A" w:rsidRDefault="00F15D0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67DF02" w14:textId="77777777" w:rsidR="00F15D0A" w:rsidRDefault="00F15D0A" w:rsidP="0090320C">
            <w:r>
              <w:rPr>
                <w:sz w:val="16"/>
                <w:szCs w:val="16"/>
              </w:rPr>
              <w:t>CR on PDSCH TDD Requirements for Enhanced Support of RedCap</w:t>
            </w:r>
          </w:p>
        </w:tc>
        <w:tc>
          <w:tcPr>
            <w:tcW w:w="517" w:type="dxa"/>
          </w:tcPr>
          <w:p w14:paraId="55E31316" w14:textId="77777777" w:rsidR="00F15D0A" w:rsidRDefault="00F15D0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601826" w14:textId="77777777" w:rsidR="00F15D0A" w:rsidRDefault="00F15D0A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88B2586" w14:textId="77777777" w:rsidR="00F15D0A" w:rsidRDefault="00F15D0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D2B569B" w14:textId="77777777" w:rsidR="00F15D0A" w:rsidRDefault="00F15D0A" w:rsidP="0090320C">
            <w:r>
              <w:rPr>
                <w:sz w:val="16"/>
                <w:szCs w:val="16"/>
              </w:rPr>
              <w:t>R4-2413486</w:t>
            </w:r>
          </w:p>
        </w:tc>
        <w:tc>
          <w:tcPr>
            <w:tcW w:w="1597" w:type="dxa"/>
          </w:tcPr>
          <w:p w14:paraId="72A63260" w14:textId="77777777" w:rsidR="00F15D0A" w:rsidRDefault="00F15D0A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CE7844F" w14:textId="77777777" w:rsidR="00F15D0A" w:rsidRDefault="00F15D0A" w:rsidP="0090320C">
            <w:r>
              <w:rPr>
                <w:sz w:val="16"/>
                <w:szCs w:val="16"/>
              </w:rPr>
              <w:t>NR_redcap_enh-Perf</w:t>
            </w:r>
          </w:p>
        </w:tc>
        <w:tc>
          <w:tcPr>
            <w:tcW w:w="2323" w:type="dxa"/>
          </w:tcPr>
          <w:p w14:paraId="08CBB939" w14:textId="77777777" w:rsidR="00F15D0A" w:rsidRDefault="00F15D0A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8D7030" w14:textId="77777777" w:rsidR="00F15D0A" w:rsidRDefault="00F15D0A" w:rsidP="0090320C">
            <w:pPr>
              <w:rPr>
                <w:sz w:val="16"/>
                <w:szCs w:val="16"/>
              </w:rPr>
            </w:pPr>
          </w:p>
        </w:tc>
      </w:tr>
      <w:tr w:rsidR="00F15D0A" w14:paraId="76B86274" w14:textId="77777777" w:rsidTr="0090320C">
        <w:tc>
          <w:tcPr>
            <w:tcW w:w="879" w:type="dxa"/>
          </w:tcPr>
          <w:p w14:paraId="2CFE2427" w14:textId="77777777" w:rsidR="00F15D0A" w:rsidRDefault="00F15D0A" w:rsidP="0090320C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2CBDAB7C" w14:textId="77777777" w:rsidR="00F15D0A" w:rsidRDefault="00F15D0A" w:rsidP="0090320C">
            <w:r>
              <w:rPr>
                <w:sz w:val="16"/>
                <w:szCs w:val="16"/>
              </w:rPr>
              <w:t>0598</w:t>
            </w:r>
          </w:p>
        </w:tc>
        <w:tc>
          <w:tcPr>
            <w:tcW w:w="517" w:type="dxa"/>
          </w:tcPr>
          <w:p w14:paraId="03687A2F" w14:textId="77777777" w:rsidR="00F15D0A" w:rsidRDefault="00F15D0A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241126" w14:textId="77777777" w:rsidR="00F15D0A" w:rsidRDefault="00F15D0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B2C1DC" w14:textId="77777777" w:rsidR="00F15D0A" w:rsidRDefault="00F15D0A" w:rsidP="0090320C">
            <w:r>
              <w:rPr>
                <w:sz w:val="16"/>
                <w:szCs w:val="16"/>
              </w:rPr>
              <w:t>(NR_redcap_enh-Perf) CR for 38.101-4: Correction of eRedCap demodulation and CSI reporting requirements</w:t>
            </w:r>
          </w:p>
        </w:tc>
        <w:tc>
          <w:tcPr>
            <w:tcW w:w="517" w:type="dxa"/>
          </w:tcPr>
          <w:p w14:paraId="48C3F3B5" w14:textId="77777777" w:rsidR="00F15D0A" w:rsidRDefault="00F15D0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6937FA" w14:textId="77777777" w:rsidR="00F15D0A" w:rsidRDefault="00F15D0A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F9547C2" w14:textId="77777777" w:rsidR="00F15D0A" w:rsidRDefault="00F15D0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CEEEACB" w14:textId="77777777" w:rsidR="00F15D0A" w:rsidRDefault="00F15D0A" w:rsidP="0090320C">
            <w:r>
              <w:rPr>
                <w:sz w:val="16"/>
                <w:szCs w:val="16"/>
              </w:rPr>
              <w:t>R4-2413487</w:t>
            </w:r>
          </w:p>
        </w:tc>
        <w:tc>
          <w:tcPr>
            <w:tcW w:w="1597" w:type="dxa"/>
          </w:tcPr>
          <w:p w14:paraId="14B23767" w14:textId="77777777" w:rsidR="00F15D0A" w:rsidRDefault="00F15D0A" w:rsidP="0090320C">
            <w:r>
              <w:rPr>
                <w:sz w:val="16"/>
                <w:szCs w:val="16"/>
              </w:rPr>
              <w:t>Ericsson, Huawei, HiSilicon, Nokia, Nokia Shanghai Bell</w:t>
            </w:r>
          </w:p>
        </w:tc>
        <w:tc>
          <w:tcPr>
            <w:tcW w:w="1122" w:type="dxa"/>
          </w:tcPr>
          <w:p w14:paraId="1404331A" w14:textId="77777777" w:rsidR="00F15D0A" w:rsidRDefault="00F15D0A" w:rsidP="0090320C">
            <w:r>
              <w:rPr>
                <w:sz w:val="16"/>
                <w:szCs w:val="16"/>
              </w:rPr>
              <w:t>NR_redcap_enh-Perf</w:t>
            </w:r>
          </w:p>
        </w:tc>
        <w:tc>
          <w:tcPr>
            <w:tcW w:w="2323" w:type="dxa"/>
          </w:tcPr>
          <w:p w14:paraId="00292745" w14:textId="77777777" w:rsidR="00F15D0A" w:rsidRDefault="00F15D0A" w:rsidP="0090320C">
            <w:r>
              <w:rPr>
                <w:sz w:val="16"/>
                <w:szCs w:val="16"/>
              </w:rPr>
              <w:t xml:space="preserve">5.1.1.14, 5.2.1.1.2, 5.2.2.1.23, 6.1.1.7, 6.2.1.1,1.2, 6.2.1.1.2.2 (new), 6.2.1.2.1.2, 6.2.1.2.2.2 (new), 6.2.2.1.1.5, 6.2.2.1.2.5 (new), 6.2.2.2.1.6 (new), 6.2.2.2.2.5 (new), 6.3.1.1.1, 6.3.1.1.2 (new), 6.3.1.2.1, 6.2.1.2.2 (new), 6.3.2.1.1, 6.3.2.1.10 (new), 6.3.2.2.7, 6.3.2.2.10 (new), Table A.3.2.1.1-25 </w:t>
            </w:r>
          </w:p>
        </w:tc>
        <w:tc>
          <w:tcPr>
            <w:tcW w:w="998" w:type="dxa"/>
          </w:tcPr>
          <w:p w14:paraId="45D425BB" w14:textId="77777777" w:rsidR="00F15D0A" w:rsidRDefault="00F15D0A" w:rsidP="0090320C">
            <w:r>
              <w:rPr>
                <w:sz w:val="16"/>
                <w:szCs w:val="16"/>
              </w:rPr>
              <w:t xml:space="preserve">TS/TR ... CR ... ; TS38.521-4 ; TS/TR ... CR ... </w:t>
            </w:r>
          </w:p>
        </w:tc>
      </w:tr>
      <w:tr w:rsidR="00F15D0A" w14:paraId="76D68534" w14:textId="77777777" w:rsidTr="0090320C">
        <w:tc>
          <w:tcPr>
            <w:tcW w:w="879" w:type="dxa"/>
          </w:tcPr>
          <w:p w14:paraId="1AA5FD78" w14:textId="77777777" w:rsidR="00F15D0A" w:rsidRDefault="00F15D0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CF9ABD9" w14:textId="77777777" w:rsidR="00F15D0A" w:rsidRDefault="00F15D0A" w:rsidP="0090320C">
            <w:r>
              <w:rPr>
                <w:sz w:val="16"/>
                <w:szCs w:val="16"/>
              </w:rPr>
              <w:t>4634</w:t>
            </w:r>
          </w:p>
        </w:tc>
        <w:tc>
          <w:tcPr>
            <w:tcW w:w="517" w:type="dxa"/>
          </w:tcPr>
          <w:p w14:paraId="41429A12" w14:textId="77777777" w:rsidR="00F15D0A" w:rsidRDefault="00F15D0A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1D704B" w14:textId="77777777" w:rsidR="00F15D0A" w:rsidRDefault="00F15D0A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69B93A" w14:textId="77777777" w:rsidR="00F15D0A" w:rsidRDefault="00F15D0A" w:rsidP="0090320C">
            <w:r>
              <w:rPr>
                <w:sz w:val="16"/>
                <w:szCs w:val="16"/>
              </w:rPr>
              <w:t>(NR_redcap-Core) CR to 38.133 on eDRX requirements in IDLE mode for RedCap UE</w:t>
            </w:r>
          </w:p>
        </w:tc>
        <w:tc>
          <w:tcPr>
            <w:tcW w:w="517" w:type="dxa"/>
          </w:tcPr>
          <w:p w14:paraId="71F3A096" w14:textId="77777777" w:rsidR="00F15D0A" w:rsidRDefault="00F15D0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649560" w14:textId="77777777" w:rsidR="00F15D0A" w:rsidRDefault="00F15D0A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6FC35984" w14:textId="77777777" w:rsidR="00F15D0A" w:rsidRDefault="00F15D0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44E0E65" w14:textId="77777777" w:rsidR="00F15D0A" w:rsidRDefault="00F15D0A" w:rsidP="0090320C">
            <w:r>
              <w:rPr>
                <w:sz w:val="16"/>
                <w:szCs w:val="16"/>
              </w:rPr>
              <w:t>R4-2413881</w:t>
            </w:r>
          </w:p>
        </w:tc>
        <w:tc>
          <w:tcPr>
            <w:tcW w:w="1597" w:type="dxa"/>
          </w:tcPr>
          <w:p w14:paraId="318B12D5" w14:textId="77777777" w:rsidR="00F15D0A" w:rsidRDefault="00F15D0A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F5E3C90" w14:textId="77777777" w:rsidR="00F15D0A" w:rsidRDefault="00F15D0A" w:rsidP="0090320C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1D462938" w14:textId="77777777" w:rsidR="00F15D0A" w:rsidRDefault="00F15D0A" w:rsidP="0090320C">
            <w:r>
              <w:rPr>
                <w:sz w:val="16"/>
                <w:szCs w:val="16"/>
              </w:rPr>
              <w:t>2, 4.2.2.2, 4.2.2.3, 4.2.2.4, 4.2.2.5, 4.2.2.9.2, 4.2.2.9.3, 4.2.2.10.2, 4.2.2.10.3, 4.2.2.11.2, 4.2.2.11.3, 4.2B.2.2, 4.2B.2.3, 4.2B.2.4, 4.2B.2.5, 4.2B.2.9.2, 4.2B.2.9.9, 4.2B.2.9.10, 4.2B.2.10.2, 4.2B.2.10.9, 4.2B.2.10.10, 4.2B.2.11.2, 4.2B.2.11.9, 4.2B.2.11.10</w:t>
            </w:r>
          </w:p>
        </w:tc>
        <w:tc>
          <w:tcPr>
            <w:tcW w:w="998" w:type="dxa"/>
          </w:tcPr>
          <w:p w14:paraId="27A81912" w14:textId="77777777" w:rsidR="00F15D0A" w:rsidRDefault="00F15D0A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15D0A" w14:paraId="40DBFB1F" w14:textId="77777777" w:rsidTr="0090320C">
        <w:tc>
          <w:tcPr>
            <w:tcW w:w="879" w:type="dxa"/>
          </w:tcPr>
          <w:p w14:paraId="1EC1088A" w14:textId="77777777" w:rsidR="00F15D0A" w:rsidRDefault="00F15D0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E71584B" w14:textId="77777777" w:rsidR="00F15D0A" w:rsidRDefault="00F15D0A" w:rsidP="0090320C">
            <w:r>
              <w:rPr>
                <w:sz w:val="16"/>
                <w:szCs w:val="16"/>
              </w:rPr>
              <w:t>4635</w:t>
            </w:r>
          </w:p>
        </w:tc>
        <w:tc>
          <w:tcPr>
            <w:tcW w:w="517" w:type="dxa"/>
          </w:tcPr>
          <w:p w14:paraId="0D551E00" w14:textId="77777777" w:rsidR="00F15D0A" w:rsidRDefault="00F15D0A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6C9715" w14:textId="77777777" w:rsidR="00F15D0A" w:rsidRDefault="00F15D0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ECB322" w14:textId="77777777" w:rsidR="00F15D0A" w:rsidRDefault="00F15D0A" w:rsidP="0090320C">
            <w:r>
              <w:rPr>
                <w:sz w:val="16"/>
                <w:szCs w:val="16"/>
              </w:rPr>
              <w:t>(NR_redcap-Core) CR to 38.133 on eDRX requirements in IDLE mode for RedCap UE</w:t>
            </w:r>
          </w:p>
        </w:tc>
        <w:tc>
          <w:tcPr>
            <w:tcW w:w="517" w:type="dxa"/>
          </w:tcPr>
          <w:p w14:paraId="70A0E329" w14:textId="77777777" w:rsidR="00F15D0A" w:rsidRDefault="00F15D0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737847F" w14:textId="77777777" w:rsidR="00F15D0A" w:rsidRDefault="00F15D0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7E2DC91" w14:textId="77777777" w:rsidR="00F15D0A" w:rsidRDefault="00F15D0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5349E1D" w14:textId="77777777" w:rsidR="00F15D0A" w:rsidRDefault="00F15D0A" w:rsidP="0090320C">
            <w:r>
              <w:rPr>
                <w:sz w:val="16"/>
                <w:szCs w:val="16"/>
              </w:rPr>
              <w:t>R4-2413880</w:t>
            </w:r>
          </w:p>
        </w:tc>
        <w:tc>
          <w:tcPr>
            <w:tcW w:w="1597" w:type="dxa"/>
          </w:tcPr>
          <w:p w14:paraId="3EA2868B" w14:textId="77777777" w:rsidR="00F15D0A" w:rsidRDefault="00F15D0A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C104B53" w14:textId="77777777" w:rsidR="00F15D0A" w:rsidRDefault="00F15D0A" w:rsidP="0090320C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18269E46" w14:textId="77777777" w:rsidR="00F15D0A" w:rsidRDefault="00F15D0A" w:rsidP="0090320C">
            <w:r>
              <w:rPr>
                <w:sz w:val="16"/>
                <w:szCs w:val="16"/>
              </w:rPr>
              <w:t>2, 4.2.2.2, 4.2.2.3, 4.2.2.4, 4.2.2.5, 4.2.2.9.2, 4.2.2.9.3, 4.2.2.10.2, 4.2.2.10.3, 4.2.2.11.2, 4.2.2.11.3, 4.2B.2.2, 4.2B.2.3, 4.2B.2.4, 4.2B.2.5, 4.2B.2.9.2, 4.2B.2.9.9, 4.2B.2.9.10, 4.2B.2.10.2, 4.2B.2.10.9, 4.2B.2.10.10, 4.2B.2.11.2, 4.2B.2.11.9, 4.2B.2.11.10</w:t>
            </w:r>
          </w:p>
        </w:tc>
        <w:tc>
          <w:tcPr>
            <w:tcW w:w="998" w:type="dxa"/>
          </w:tcPr>
          <w:p w14:paraId="1C92A54B" w14:textId="77777777" w:rsidR="00F15D0A" w:rsidRDefault="00F15D0A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15D0A" w14:paraId="5B3F0899" w14:textId="77777777" w:rsidTr="0090320C">
        <w:tc>
          <w:tcPr>
            <w:tcW w:w="879" w:type="dxa"/>
          </w:tcPr>
          <w:p w14:paraId="523DBC09" w14:textId="77777777" w:rsidR="00F15D0A" w:rsidRDefault="00F15D0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5639511" w14:textId="77777777" w:rsidR="00F15D0A" w:rsidRDefault="00F15D0A" w:rsidP="0090320C">
            <w:r>
              <w:rPr>
                <w:sz w:val="16"/>
                <w:szCs w:val="16"/>
              </w:rPr>
              <w:t>4639</w:t>
            </w:r>
          </w:p>
        </w:tc>
        <w:tc>
          <w:tcPr>
            <w:tcW w:w="517" w:type="dxa"/>
          </w:tcPr>
          <w:p w14:paraId="785A60F3" w14:textId="77777777" w:rsidR="00F15D0A" w:rsidRDefault="00F15D0A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4637D3" w14:textId="77777777" w:rsidR="00F15D0A" w:rsidRDefault="00F15D0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D862B6" w14:textId="77777777" w:rsidR="00F15D0A" w:rsidRDefault="00F15D0A" w:rsidP="0090320C">
            <w:r>
              <w:rPr>
                <w:sz w:val="16"/>
                <w:szCs w:val="16"/>
              </w:rPr>
              <w:t>CR to 38.133 on eDRX requirements in INACTIVE mode for eRedCap UE</w:t>
            </w:r>
          </w:p>
        </w:tc>
        <w:tc>
          <w:tcPr>
            <w:tcW w:w="517" w:type="dxa"/>
          </w:tcPr>
          <w:p w14:paraId="564F976A" w14:textId="77777777" w:rsidR="00F15D0A" w:rsidRDefault="00F15D0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70994B" w14:textId="77777777" w:rsidR="00F15D0A" w:rsidRDefault="00F15D0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8B5BFA4" w14:textId="77777777" w:rsidR="00F15D0A" w:rsidRDefault="00F15D0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F85D7EA" w14:textId="77777777" w:rsidR="00F15D0A" w:rsidRDefault="00F15D0A" w:rsidP="0090320C">
            <w:r>
              <w:rPr>
                <w:sz w:val="16"/>
                <w:szCs w:val="16"/>
              </w:rPr>
              <w:t>R4-2413956</w:t>
            </w:r>
          </w:p>
        </w:tc>
        <w:tc>
          <w:tcPr>
            <w:tcW w:w="1597" w:type="dxa"/>
          </w:tcPr>
          <w:p w14:paraId="6CB8DD9C" w14:textId="77777777" w:rsidR="00F15D0A" w:rsidRDefault="00F15D0A" w:rsidP="0090320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B1A8CF5" w14:textId="77777777" w:rsidR="00F15D0A" w:rsidRDefault="00F15D0A" w:rsidP="0090320C">
            <w:r>
              <w:rPr>
                <w:sz w:val="16"/>
                <w:szCs w:val="16"/>
              </w:rPr>
              <w:t>NR_redcap_enh-Core</w:t>
            </w:r>
          </w:p>
        </w:tc>
        <w:tc>
          <w:tcPr>
            <w:tcW w:w="2323" w:type="dxa"/>
          </w:tcPr>
          <w:p w14:paraId="149E3A0B" w14:textId="77777777" w:rsidR="00F15D0A" w:rsidRDefault="00F15D0A" w:rsidP="0090320C">
            <w:r>
              <w:rPr>
                <w:sz w:val="16"/>
                <w:szCs w:val="16"/>
              </w:rPr>
              <w:t>2, 5.1.2.2, 5.1.2.3, 5.1.2.4, 5.1.2.5, 5.1B.2.2, 5.1B.2.3, 5.1B.2.4, 5.1B.2.5, 5.1B.2.9, 5.1B.2.10, 5.1B.2.11</w:t>
            </w:r>
          </w:p>
        </w:tc>
        <w:tc>
          <w:tcPr>
            <w:tcW w:w="998" w:type="dxa"/>
          </w:tcPr>
          <w:p w14:paraId="152583D4" w14:textId="77777777" w:rsidR="00F15D0A" w:rsidRDefault="00F15D0A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15D0A" w14:paraId="22D6664D" w14:textId="77777777" w:rsidTr="0090320C">
        <w:tc>
          <w:tcPr>
            <w:tcW w:w="879" w:type="dxa"/>
          </w:tcPr>
          <w:p w14:paraId="1C39B259" w14:textId="77777777" w:rsidR="00F15D0A" w:rsidRDefault="00F15D0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C7BAEDC" w14:textId="77777777" w:rsidR="00F15D0A" w:rsidRDefault="00F15D0A" w:rsidP="0090320C">
            <w:r>
              <w:rPr>
                <w:sz w:val="16"/>
                <w:szCs w:val="16"/>
              </w:rPr>
              <w:t>4713</w:t>
            </w:r>
          </w:p>
        </w:tc>
        <w:tc>
          <w:tcPr>
            <w:tcW w:w="517" w:type="dxa"/>
          </w:tcPr>
          <w:p w14:paraId="5FF02668" w14:textId="77777777" w:rsidR="00F15D0A" w:rsidRDefault="00F15D0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FE409F" w14:textId="77777777" w:rsidR="00F15D0A" w:rsidRDefault="00F15D0A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01C943" w14:textId="77777777" w:rsidR="00F15D0A" w:rsidRDefault="00F15D0A" w:rsidP="0090320C">
            <w:r>
              <w:rPr>
                <w:sz w:val="16"/>
                <w:szCs w:val="16"/>
              </w:rPr>
              <w:t>(NR_redcap-Core) CR to TS 38.133 specification corrections for NR Redcap</w:t>
            </w:r>
          </w:p>
        </w:tc>
        <w:tc>
          <w:tcPr>
            <w:tcW w:w="517" w:type="dxa"/>
          </w:tcPr>
          <w:p w14:paraId="0A92DD58" w14:textId="77777777" w:rsidR="00F15D0A" w:rsidRDefault="00F15D0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422FD1" w14:textId="77777777" w:rsidR="00F15D0A" w:rsidRDefault="00F15D0A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69313D44" w14:textId="77777777" w:rsidR="00F15D0A" w:rsidRDefault="00F15D0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1083977" w14:textId="77777777" w:rsidR="00F15D0A" w:rsidRDefault="00F15D0A" w:rsidP="0090320C">
            <w:r>
              <w:rPr>
                <w:sz w:val="16"/>
                <w:szCs w:val="16"/>
              </w:rPr>
              <w:t>R4-2411751</w:t>
            </w:r>
          </w:p>
        </w:tc>
        <w:tc>
          <w:tcPr>
            <w:tcW w:w="1597" w:type="dxa"/>
          </w:tcPr>
          <w:p w14:paraId="539142F3" w14:textId="77777777" w:rsidR="00F15D0A" w:rsidRDefault="00F15D0A" w:rsidP="0090320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06C25160" w14:textId="77777777" w:rsidR="00F15D0A" w:rsidRDefault="00F15D0A" w:rsidP="0090320C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67B89555" w14:textId="77777777" w:rsidR="00F15D0A" w:rsidRDefault="00F15D0A" w:rsidP="0090320C">
            <w:r>
              <w:rPr>
                <w:sz w:val="16"/>
                <w:szCs w:val="16"/>
              </w:rPr>
              <w:t>8.6A.2, 8.6A.3, 8.10B.5, 8.10B.6</w:t>
            </w:r>
          </w:p>
        </w:tc>
        <w:tc>
          <w:tcPr>
            <w:tcW w:w="998" w:type="dxa"/>
          </w:tcPr>
          <w:p w14:paraId="2F45C655" w14:textId="77777777" w:rsidR="00F15D0A" w:rsidRDefault="00F15D0A" w:rsidP="0090320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F15D0A" w14:paraId="3241C7E0" w14:textId="77777777" w:rsidTr="0090320C">
        <w:tc>
          <w:tcPr>
            <w:tcW w:w="879" w:type="dxa"/>
          </w:tcPr>
          <w:p w14:paraId="161F4D06" w14:textId="77777777" w:rsidR="00F15D0A" w:rsidRDefault="00F15D0A" w:rsidP="009032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9DAA9BC" w14:textId="77777777" w:rsidR="00F15D0A" w:rsidRDefault="00F15D0A" w:rsidP="0090320C">
            <w:r>
              <w:rPr>
                <w:sz w:val="16"/>
                <w:szCs w:val="16"/>
              </w:rPr>
              <w:t>4714</w:t>
            </w:r>
          </w:p>
        </w:tc>
        <w:tc>
          <w:tcPr>
            <w:tcW w:w="517" w:type="dxa"/>
          </w:tcPr>
          <w:p w14:paraId="64AE60DE" w14:textId="77777777" w:rsidR="00F15D0A" w:rsidRDefault="00F15D0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C7211C" w14:textId="77777777" w:rsidR="00F15D0A" w:rsidRDefault="00F15D0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4DD755" w14:textId="77777777" w:rsidR="00F15D0A" w:rsidRDefault="00F15D0A" w:rsidP="0090320C">
            <w:r>
              <w:rPr>
                <w:sz w:val="16"/>
                <w:szCs w:val="16"/>
              </w:rPr>
              <w:t>(NR_redcap-Core) CR to TS 38.133 specification corrections for NR Redcap</w:t>
            </w:r>
          </w:p>
        </w:tc>
        <w:tc>
          <w:tcPr>
            <w:tcW w:w="517" w:type="dxa"/>
          </w:tcPr>
          <w:p w14:paraId="3F4ABF81" w14:textId="77777777" w:rsidR="00F15D0A" w:rsidRDefault="00F15D0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1A199B9" w14:textId="77777777" w:rsidR="00F15D0A" w:rsidRDefault="00F15D0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F930A3A" w14:textId="77777777" w:rsidR="00F15D0A" w:rsidRDefault="00F15D0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6FC1980" w14:textId="77777777" w:rsidR="00F15D0A" w:rsidRDefault="00F15D0A" w:rsidP="0090320C">
            <w:r>
              <w:rPr>
                <w:sz w:val="16"/>
                <w:szCs w:val="16"/>
              </w:rPr>
              <w:t>R4-2411752</w:t>
            </w:r>
          </w:p>
        </w:tc>
        <w:tc>
          <w:tcPr>
            <w:tcW w:w="1597" w:type="dxa"/>
          </w:tcPr>
          <w:p w14:paraId="706B39CF" w14:textId="77777777" w:rsidR="00F15D0A" w:rsidRDefault="00F15D0A" w:rsidP="0090320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5C95B322" w14:textId="77777777" w:rsidR="00F15D0A" w:rsidRDefault="00F15D0A" w:rsidP="0090320C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7605FFC8" w14:textId="77777777" w:rsidR="00F15D0A" w:rsidRDefault="00F15D0A" w:rsidP="0090320C">
            <w:r>
              <w:rPr>
                <w:sz w:val="16"/>
                <w:szCs w:val="16"/>
              </w:rPr>
              <w:t>8.6A.2, 8.6A.3, 8.10B.5, 8.10B.6</w:t>
            </w:r>
          </w:p>
        </w:tc>
        <w:tc>
          <w:tcPr>
            <w:tcW w:w="998" w:type="dxa"/>
          </w:tcPr>
          <w:p w14:paraId="5F329317" w14:textId="77777777" w:rsidR="00F15D0A" w:rsidRDefault="00F15D0A" w:rsidP="0090320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F15D0A" w14:paraId="612BBE7E" w14:textId="77777777" w:rsidTr="0090320C">
        <w:tc>
          <w:tcPr>
            <w:tcW w:w="879" w:type="dxa"/>
          </w:tcPr>
          <w:p w14:paraId="209DB325" w14:textId="77777777" w:rsidR="00F15D0A" w:rsidRDefault="00F15D0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CEE52F4" w14:textId="77777777" w:rsidR="00F15D0A" w:rsidRDefault="00F15D0A" w:rsidP="0090320C">
            <w:r>
              <w:rPr>
                <w:sz w:val="16"/>
                <w:szCs w:val="16"/>
              </w:rPr>
              <w:t>4725</w:t>
            </w:r>
          </w:p>
        </w:tc>
        <w:tc>
          <w:tcPr>
            <w:tcW w:w="517" w:type="dxa"/>
          </w:tcPr>
          <w:p w14:paraId="3DF1438A" w14:textId="77777777" w:rsidR="00F15D0A" w:rsidRDefault="00F15D0A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B8EA5C" w14:textId="77777777" w:rsidR="00F15D0A" w:rsidRDefault="00F15D0A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03B479" w14:textId="77777777" w:rsidR="00F15D0A" w:rsidRDefault="00F15D0A" w:rsidP="0090320C">
            <w:r>
              <w:rPr>
                <w:sz w:val="16"/>
                <w:szCs w:val="16"/>
              </w:rPr>
              <w:t>(NR_Redcap-Core) CR correcting and clarifying the handover interruption time requirements</w:t>
            </w:r>
          </w:p>
        </w:tc>
        <w:tc>
          <w:tcPr>
            <w:tcW w:w="517" w:type="dxa"/>
          </w:tcPr>
          <w:p w14:paraId="192F52E9" w14:textId="77777777" w:rsidR="00F15D0A" w:rsidRDefault="00F15D0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8C7D06" w14:textId="77777777" w:rsidR="00F15D0A" w:rsidRDefault="00F15D0A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73A53AD9" w14:textId="77777777" w:rsidR="00F15D0A" w:rsidRDefault="00F15D0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4CF97B6" w14:textId="77777777" w:rsidR="00F15D0A" w:rsidRDefault="00F15D0A" w:rsidP="0090320C">
            <w:r>
              <w:rPr>
                <w:sz w:val="16"/>
                <w:szCs w:val="16"/>
              </w:rPr>
              <w:t>R4-2413916</w:t>
            </w:r>
          </w:p>
        </w:tc>
        <w:tc>
          <w:tcPr>
            <w:tcW w:w="1597" w:type="dxa"/>
          </w:tcPr>
          <w:p w14:paraId="4AFBE4C7" w14:textId="77777777" w:rsidR="00F15D0A" w:rsidRDefault="00F15D0A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C8480F5" w14:textId="77777777" w:rsidR="00F15D0A" w:rsidRDefault="00F15D0A" w:rsidP="0090320C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4254089A" w14:textId="77777777" w:rsidR="00F15D0A" w:rsidRDefault="00F15D0A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DACE5E" w14:textId="77777777" w:rsidR="00F15D0A" w:rsidRDefault="00F15D0A" w:rsidP="0090320C">
            <w:pPr>
              <w:rPr>
                <w:sz w:val="16"/>
                <w:szCs w:val="16"/>
              </w:rPr>
            </w:pPr>
          </w:p>
        </w:tc>
      </w:tr>
      <w:tr w:rsidR="00F15D0A" w14:paraId="4086D1AB" w14:textId="77777777" w:rsidTr="0090320C">
        <w:tc>
          <w:tcPr>
            <w:tcW w:w="879" w:type="dxa"/>
          </w:tcPr>
          <w:p w14:paraId="6637D983" w14:textId="77777777" w:rsidR="00F15D0A" w:rsidRDefault="00F15D0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7A06C75" w14:textId="77777777" w:rsidR="00F15D0A" w:rsidRDefault="00F15D0A" w:rsidP="0090320C">
            <w:r>
              <w:rPr>
                <w:sz w:val="16"/>
                <w:szCs w:val="16"/>
              </w:rPr>
              <w:t>4726</w:t>
            </w:r>
          </w:p>
        </w:tc>
        <w:tc>
          <w:tcPr>
            <w:tcW w:w="517" w:type="dxa"/>
          </w:tcPr>
          <w:p w14:paraId="306D6D44" w14:textId="77777777" w:rsidR="00F15D0A" w:rsidRDefault="00F15D0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059C59" w14:textId="77777777" w:rsidR="00F15D0A" w:rsidRDefault="00F15D0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4BE994" w14:textId="77777777" w:rsidR="00F15D0A" w:rsidRDefault="00F15D0A" w:rsidP="0090320C">
            <w:r>
              <w:rPr>
                <w:sz w:val="16"/>
                <w:szCs w:val="16"/>
              </w:rPr>
              <w:t>(NR_Redcap-Core) CR correcting and clarifying the handover interruption time requirements</w:t>
            </w:r>
          </w:p>
        </w:tc>
        <w:tc>
          <w:tcPr>
            <w:tcW w:w="517" w:type="dxa"/>
          </w:tcPr>
          <w:p w14:paraId="1E4CDEA9" w14:textId="77777777" w:rsidR="00F15D0A" w:rsidRDefault="00F15D0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606B1AB" w14:textId="77777777" w:rsidR="00F15D0A" w:rsidRDefault="00F15D0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9DAB068" w14:textId="77777777" w:rsidR="00F15D0A" w:rsidRDefault="00F15D0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5AE63F7" w14:textId="77777777" w:rsidR="00F15D0A" w:rsidRDefault="00F15D0A" w:rsidP="0090320C">
            <w:r>
              <w:rPr>
                <w:sz w:val="16"/>
                <w:szCs w:val="16"/>
              </w:rPr>
              <w:t>R4-2411958</w:t>
            </w:r>
          </w:p>
        </w:tc>
        <w:tc>
          <w:tcPr>
            <w:tcW w:w="1597" w:type="dxa"/>
          </w:tcPr>
          <w:p w14:paraId="6E3DE0EE" w14:textId="77777777" w:rsidR="00F15D0A" w:rsidRDefault="00F15D0A" w:rsidP="0090320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6EB015F" w14:textId="77777777" w:rsidR="00F15D0A" w:rsidRDefault="00F15D0A" w:rsidP="0090320C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10A07D8B" w14:textId="77777777" w:rsidR="00F15D0A" w:rsidRDefault="00F15D0A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FD03C7" w14:textId="77777777" w:rsidR="00F15D0A" w:rsidRDefault="00F15D0A" w:rsidP="0090320C">
            <w:pPr>
              <w:rPr>
                <w:sz w:val="16"/>
                <w:szCs w:val="16"/>
              </w:rPr>
            </w:pPr>
          </w:p>
        </w:tc>
      </w:tr>
      <w:tr w:rsidR="00F15D0A" w14:paraId="7AEAA299" w14:textId="77777777" w:rsidTr="0090320C">
        <w:tc>
          <w:tcPr>
            <w:tcW w:w="879" w:type="dxa"/>
          </w:tcPr>
          <w:p w14:paraId="0F266803" w14:textId="77777777" w:rsidR="00F15D0A" w:rsidRDefault="00F15D0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F70FB3A" w14:textId="77777777" w:rsidR="00F15D0A" w:rsidRDefault="00F15D0A" w:rsidP="0090320C">
            <w:r>
              <w:rPr>
                <w:sz w:val="16"/>
                <w:szCs w:val="16"/>
              </w:rPr>
              <w:t>4796</w:t>
            </w:r>
          </w:p>
        </w:tc>
        <w:tc>
          <w:tcPr>
            <w:tcW w:w="517" w:type="dxa"/>
          </w:tcPr>
          <w:p w14:paraId="3C62CC7E" w14:textId="77777777" w:rsidR="00F15D0A" w:rsidRDefault="00F15D0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4BD13F" w14:textId="77777777" w:rsidR="00F15D0A" w:rsidRDefault="00F15D0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A71EB3" w14:textId="77777777" w:rsidR="00F15D0A" w:rsidRDefault="00F15D0A" w:rsidP="0090320C">
            <w:r>
              <w:rPr>
                <w:sz w:val="16"/>
                <w:szCs w:val="16"/>
              </w:rPr>
              <w:t>Correction to measurement requirements with inactive eDRX</w:t>
            </w:r>
          </w:p>
        </w:tc>
        <w:tc>
          <w:tcPr>
            <w:tcW w:w="517" w:type="dxa"/>
          </w:tcPr>
          <w:p w14:paraId="7E51976F" w14:textId="77777777" w:rsidR="00F15D0A" w:rsidRDefault="00F15D0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2B786F" w14:textId="77777777" w:rsidR="00F15D0A" w:rsidRDefault="00F15D0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DB7FE95" w14:textId="77777777" w:rsidR="00F15D0A" w:rsidRDefault="00F15D0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6AE862D" w14:textId="77777777" w:rsidR="00F15D0A" w:rsidRDefault="00F15D0A" w:rsidP="0090320C">
            <w:r>
              <w:rPr>
                <w:sz w:val="16"/>
                <w:szCs w:val="16"/>
              </w:rPr>
              <w:t>R4-2412217</w:t>
            </w:r>
          </w:p>
        </w:tc>
        <w:tc>
          <w:tcPr>
            <w:tcW w:w="1597" w:type="dxa"/>
          </w:tcPr>
          <w:p w14:paraId="305E437E" w14:textId="77777777" w:rsidR="00F15D0A" w:rsidRDefault="00F15D0A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B4FF5C4" w14:textId="77777777" w:rsidR="00F15D0A" w:rsidRDefault="00F15D0A" w:rsidP="0090320C">
            <w:r>
              <w:rPr>
                <w:sz w:val="16"/>
                <w:szCs w:val="16"/>
              </w:rPr>
              <w:t>NR_redcap_enh-Core</w:t>
            </w:r>
          </w:p>
        </w:tc>
        <w:tc>
          <w:tcPr>
            <w:tcW w:w="2323" w:type="dxa"/>
          </w:tcPr>
          <w:p w14:paraId="35943480" w14:textId="77777777" w:rsidR="00F15D0A" w:rsidRDefault="00F15D0A" w:rsidP="0090320C">
            <w:r>
              <w:rPr>
                <w:sz w:val="16"/>
                <w:szCs w:val="16"/>
              </w:rPr>
              <w:t>5.1.2.2, 5.1.2.3, 5.1.2.7</w:t>
            </w:r>
          </w:p>
        </w:tc>
        <w:tc>
          <w:tcPr>
            <w:tcW w:w="998" w:type="dxa"/>
          </w:tcPr>
          <w:p w14:paraId="11AED33E" w14:textId="77777777" w:rsidR="00F15D0A" w:rsidRDefault="00F15D0A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F15D0A" w14:paraId="56C77ED9" w14:textId="77777777" w:rsidTr="0090320C">
        <w:tc>
          <w:tcPr>
            <w:tcW w:w="879" w:type="dxa"/>
          </w:tcPr>
          <w:p w14:paraId="166CC6D0" w14:textId="77777777" w:rsidR="00F15D0A" w:rsidRDefault="00F15D0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613DD85" w14:textId="77777777" w:rsidR="00F15D0A" w:rsidRDefault="00F15D0A" w:rsidP="0090320C">
            <w:r>
              <w:rPr>
                <w:sz w:val="16"/>
                <w:szCs w:val="16"/>
              </w:rPr>
              <w:t>4817</w:t>
            </w:r>
          </w:p>
        </w:tc>
        <w:tc>
          <w:tcPr>
            <w:tcW w:w="517" w:type="dxa"/>
          </w:tcPr>
          <w:p w14:paraId="23262DDB" w14:textId="77777777" w:rsidR="00F15D0A" w:rsidRDefault="00F15D0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B9EBAD" w14:textId="77777777" w:rsidR="00F15D0A" w:rsidRDefault="00F15D0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92F968" w14:textId="77777777" w:rsidR="00F15D0A" w:rsidRDefault="00F15D0A" w:rsidP="0090320C">
            <w:r>
              <w:rPr>
                <w:sz w:val="16"/>
                <w:szCs w:val="16"/>
              </w:rPr>
              <w:t>CR to 38.133: Correction to priority level of relaxed inter-RAT measurements</w:t>
            </w:r>
          </w:p>
        </w:tc>
        <w:tc>
          <w:tcPr>
            <w:tcW w:w="517" w:type="dxa"/>
          </w:tcPr>
          <w:p w14:paraId="3676CF0B" w14:textId="77777777" w:rsidR="00F15D0A" w:rsidRDefault="00F15D0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6F19EAF" w14:textId="77777777" w:rsidR="00F15D0A" w:rsidRDefault="00F15D0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E615033" w14:textId="77777777" w:rsidR="00F15D0A" w:rsidRDefault="00F15D0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64EB04E" w14:textId="77777777" w:rsidR="00F15D0A" w:rsidRDefault="00F15D0A" w:rsidP="0090320C">
            <w:r>
              <w:rPr>
                <w:sz w:val="16"/>
                <w:szCs w:val="16"/>
              </w:rPr>
              <w:t>R4-2412399</w:t>
            </w:r>
          </w:p>
        </w:tc>
        <w:tc>
          <w:tcPr>
            <w:tcW w:w="1597" w:type="dxa"/>
          </w:tcPr>
          <w:p w14:paraId="43CEA33C" w14:textId="77777777" w:rsidR="00F15D0A" w:rsidRDefault="00F15D0A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9591B39" w14:textId="77777777" w:rsidR="00F15D0A" w:rsidRDefault="00F15D0A" w:rsidP="0090320C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1A763F2A" w14:textId="77777777" w:rsidR="00F15D0A" w:rsidRDefault="00F15D0A" w:rsidP="0090320C">
            <w:r>
              <w:rPr>
                <w:sz w:val="16"/>
                <w:szCs w:val="16"/>
              </w:rPr>
              <w:t>4.2B.2.11.11</w:t>
            </w:r>
          </w:p>
        </w:tc>
        <w:tc>
          <w:tcPr>
            <w:tcW w:w="998" w:type="dxa"/>
          </w:tcPr>
          <w:p w14:paraId="4561DF7C" w14:textId="77777777" w:rsidR="00F15D0A" w:rsidRDefault="00F15D0A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15D0A" w14:paraId="2390AC97" w14:textId="77777777" w:rsidTr="0090320C">
        <w:tc>
          <w:tcPr>
            <w:tcW w:w="879" w:type="dxa"/>
          </w:tcPr>
          <w:p w14:paraId="3E5A2CC4" w14:textId="77777777" w:rsidR="00F15D0A" w:rsidRDefault="00F15D0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4741E31" w14:textId="77777777" w:rsidR="00F15D0A" w:rsidRDefault="00F15D0A" w:rsidP="0090320C">
            <w:r>
              <w:rPr>
                <w:sz w:val="16"/>
                <w:szCs w:val="16"/>
              </w:rPr>
              <w:t>4875</w:t>
            </w:r>
          </w:p>
        </w:tc>
        <w:tc>
          <w:tcPr>
            <w:tcW w:w="517" w:type="dxa"/>
          </w:tcPr>
          <w:p w14:paraId="15B7001D" w14:textId="77777777" w:rsidR="00F15D0A" w:rsidRDefault="00F15D0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8C28DC" w14:textId="77777777" w:rsidR="00F15D0A" w:rsidRDefault="00F15D0A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084EF9" w14:textId="77777777" w:rsidR="00F15D0A" w:rsidRDefault="00F15D0A" w:rsidP="0090320C">
            <w:r>
              <w:rPr>
                <w:sz w:val="16"/>
                <w:szCs w:val="16"/>
              </w:rPr>
              <w:t>(NR_redcap-Core)Correction on higher priority search with eDRX</w:t>
            </w:r>
          </w:p>
        </w:tc>
        <w:tc>
          <w:tcPr>
            <w:tcW w:w="517" w:type="dxa"/>
          </w:tcPr>
          <w:p w14:paraId="6DCA7222" w14:textId="77777777" w:rsidR="00F15D0A" w:rsidRDefault="00F15D0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896DBA" w14:textId="77777777" w:rsidR="00F15D0A" w:rsidRDefault="00F15D0A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55433749" w14:textId="77777777" w:rsidR="00F15D0A" w:rsidRDefault="00F15D0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EACC6A3" w14:textId="77777777" w:rsidR="00F15D0A" w:rsidRDefault="00F15D0A" w:rsidP="0090320C">
            <w:r>
              <w:rPr>
                <w:sz w:val="16"/>
                <w:szCs w:val="16"/>
              </w:rPr>
              <w:t>R4-2412908</w:t>
            </w:r>
          </w:p>
        </w:tc>
        <w:tc>
          <w:tcPr>
            <w:tcW w:w="1597" w:type="dxa"/>
          </w:tcPr>
          <w:p w14:paraId="154D09E6" w14:textId="77777777" w:rsidR="00F15D0A" w:rsidRDefault="00F15D0A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7817640" w14:textId="77777777" w:rsidR="00F15D0A" w:rsidRDefault="00F15D0A" w:rsidP="0090320C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4CA249D8" w14:textId="77777777" w:rsidR="00F15D0A" w:rsidRDefault="00F15D0A" w:rsidP="0090320C">
            <w:r>
              <w:rPr>
                <w:sz w:val="16"/>
                <w:szCs w:val="16"/>
              </w:rPr>
              <w:t>4.2.2.7</w:t>
            </w:r>
          </w:p>
        </w:tc>
        <w:tc>
          <w:tcPr>
            <w:tcW w:w="998" w:type="dxa"/>
          </w:tcPr>
          <w:p w14:paraId="08F7C015" w14:textId="77777777" w:rsidR="00F15D0A" w:rsidRDefault="00F15D0A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15D0A" w14:paraId="027C3229" w14:textId="77777777" w:rsidTr="0090320C">
        <w:tc>
          <w:tcPr>
            <w:tcW w:w="879" w:type="dxa"/>
          </w:tcPr>
          <w:p w14:paraId="0039D0DC" w14:textId="77777777" w:rsidR="00F15D0A" w:rsidRDefault="00F15D0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50E3DA5" w14:textId="77777777" w:rsidR="00F15D0A" w:rsidRDefault="00F15D0A" w:rsidP="0090320C">
            <w:r>
              <w:rPr>
                <w:sz w:val="16"/>
                <w:szCs w:val="16"/>
              </w:rPr>
              <w:t>4921</w:t>
            </w:r>
          </w:p>
        </w:tc>
        <w:tc>
          <w:tcPr>
            <w:tcW w:w="517" w:type="dxa"/>
          </w:tcPr>
          <w:p w14:paraId="4E5FC5D9" w14:textId="77777777" w:rsidR="00F15D0A" w:rsidRDefault="00F15D0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35F511" w14:textId="77777777" w:rsidR="00F15D0A" w:rsidRDefault="00F15D0A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0761D8" w14:textId="77777777" w:rsidR="00F15D0A" w:rsidRDefault="00F15D0A" w:rsidP="0090320C">
            <w:r>
              <w:rPr>
                <w:sz w:val="16"/>
                <w:szCs w:val="16"/>
              </w:rPr>
              <w:t>CR to 38.133: Correction to priority level of relaxed inter-RAT measurements</w:t>
            </w:r>
          </w:p>
        </w:tc>
        <w:tc>
          <w:tcPr>
            <w:tcW w:w="517" w:type="dxa"/>
          </w:tcPr>
          <w:p w14:paraId="66417F0C" w14:textId="77777777" w:rsidR="00F15D0A" w:rsidRDefault="00F15D0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B3D8A1" w14:textId="77777777" w:rsidR="00F15D0A" w:rsidRDefault="00F15D0A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038AA090" w14:textId="77777777" w:rsidR="00F15D0A" w:rsidRDefault="00F15D0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83E6264" w14:textId="77777777" w:rsidR="00F15D0A" w:rsidRDefault="00F15D0A" w:rsidP="0090320C">
            <w:r>
              <w:rPr>
                <w:sz w:val="16"/>
                <w:szCs w:val="16"/>
              </w:rPr>
              <w:t>R4-2413213</w:t>
            </w:r>
          </w:p>
        </w:tc>
        <w:tc>
          <w:tcPr>
            <w:tcW w:w="1597" w:type="dxa"/>
          </w:tcPr>
          <w:p w14:paraId="0C518B5F" w14:textId="77777777" w:rsidR="00F15D0A" w:rsidRDefault="00F15D0A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F5C6480" w14:textId="77777777" w:rsidR="00F15D0A" w:rsidRDefault="00F15D0A" w:rsidP="0090320C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068843B1" w14:textId="77777777" w:rsidR="00F15D0A" w:rsidRDefault="00F15D0A" w:rsidP="0090320C">
            <w:r>
              <w:rPr>
                <w:sz w:val="16"/>
                <w:szCs w:val="16"/>
              </w:rPr>
              <w:t>4.2B.2.11.11</w:t>
            </w:r>
          </w:p>
        </w:tc>
        <w:tc>
          <w:tcPr>
            <w:tcW w:w="998" w:type="dxa"/>
          </w:tcPr>
          <w:p w14:paraId="349991D4" w14:textId="77777777" w:rsidR="00F15D0A" w:rsidRDefault="00F15D0A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0B7FF743" w14:textId="77777777" w:rsidR="00DD6630" w:rsidRDefault="00DD6630" w:rsidP="00DD6630"/>
    <w:p w14:paraId="2C79EA54" w14:textId="77777777" w:rsidR="00F15D0A" w:rsidRDefault="00F15D0A" w:rsidP="00DD6630"/>
    <w:p w14:paraId="778A30B5" w14:textId="5D3EECB4" w:rsidR="00DD6630" w:rsidRDefault="00DD6630" w:rsidP="00DD6630">
      <w:pPr>
        <w:pStyle w:val="Heading2"/>
        <w:rPr>
          <w:rFonts w:cs="Arial"/>
          <w:noProof/>
        </w:rPr>
      </w:pPr>
      <w:r w:rsidRPr="005E14E4">
        <w:rPr>
          <w:noProof/>
        </w:rPr>
        <w:lastRenderedPageBreak/>
        <w:t>RP-2421</w:t>
      </w:r>
      <w:r>
        <w:rPr>
          <w:noProof/>
        </w:rPr>
        <w:t>85</w:t>
      </w:r>
    </w:p>
    <w:p w14:paraId="0B7B907C" w14:textId="2481EE11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37</w:t>
      </w:r>
    </w:p>
    <w:p w14:paraId="1E629AEC" w14:textId="77777777" w:rsidR="00DD6630" w:rsidRDefault="00DD6630" w:rsidP="00DD663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E746A" w:rsidRPr="004E535C" w14:paraId="30AD39A9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AE808F2" w14:textId="77777777" w:rsidR="001E746A" w:rsidRPr="00BF1EB6" w:rsidRDefault="001E746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AC1EDA" w14:textId="77777777" w:rsidR="001E746A" w:rsidRPr="00BF1EB6" w:rsidRDefault="001E746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28839D" w14:textId="77777777" w:rsidR="001E746A" w:rsidRPr="00BF1EB6" w:rsidRDefault="001E746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4DDF86" w14:textId="77777777" w:rsidR="001E746A" w:rsidRPr="00BF1EB6" w:rsidRDefault="001E746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F84E815" w14:textId="77777777" w:rsidR="001E746A" w:rsidRPr="00BF1EB6" w:rsidRDefault="001E746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C82BAB" w14:textId="77777777" w:rsidR="001E746A" w:rsidRPr="00BF1EB6" w:rsidRDefault="001E746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40283F" w14:textId="77777777" w:rsidR="001E746A" w:rsidRPr="00BF1EB6" w:rsidRDefault="001E746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254CCA8" w14:textId="77777777" w:rsidR="001E746A" w:rsidRPr="00BF1EB6" w:rsidRDefault="001E746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A3C25B7" w14:textId="77777777" w:rsidR="001E746A" w:rsidRPr="00BF1EB6" w:rsidRDefault="001E746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07FD1C4" w14:textId="77777777" w:rsidR="001E746A" w:rsidRPr="00BF1EB6" w:rsidRDefault="001E746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29F48CE" w14:textId="77777777" w:rsidR="001E746A" w:rsidRPr="00BF1EB6" w:rsidRDefault="001E746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3B909BC" w14:textId="77777777" w:rsidR="001E746A" w:rsidRPr="00BF1EB6" w:rsidRDefault="001E746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CB757B9" w14:textId="77777777" w:rsidR="001E746A" w:rsidRPr="00BF1EB6" w:rsidRDefault="001E746A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E746A" w14:paraId="17EAB09B" w14:textId="77777777" w:rsidTr="0090320C">
        <w:tc>
          <w:tcPr>
            <w:tcW w:w="879" w:type="dxa"/>
          </w:tcPr>
          <w:p w14:paraId="0089DFFD" w14:textId="77777777" w:rsidR="001E746A" w:rsidRDefault="001E746A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462AD59" w14:textId="77777777" w:rsidR="001E746A" w:rsidRDefault="001E746A" w:rsidP="0090320C">
            <w:r>
              <w:rPr>
                <w:sz w:val="16"/>
                <w:szCs w:val="16"/>
              </w:rPr>
              <w:t>0596</w:t>
            </w:r>
          </w:p>
        </w:tc>
        <w:tc>
          <w:tcPr>
            <w:tcW w:w="517" w:type="dxa"/>
          </w:tcPr>
          <w:p w14:paraId="18A11144" w14:textId="77777777" w:rsidR="001E746A" w:rsidRDefault="001E746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202C26" w14:textId="77777777" w:rsidR="001E746A" w:rsidRDefault="001E746A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4AB4D3" w14:textId="77777777" w:rsidR="001E746A" w:rsidRDefault="001E746A" w:rsidP="0090320C">
            <w:r>
              <w:rPr>
                <w:sz w:val="16"/>
                <w:szCs w:val="16"/>
              </w:rPr>
              <w:t>(NR_redcap) Correction of applicability of RedCap UE demodulation requirements</w:t>
            </w:r>
          </w:p>
        </w:tc>
        <w:tc>
          <w:tcPr>
            <w:tcW w:w="517" w:type="dxa"/>
          </w:tcPr>
          <w:p w14:paraId="0C07E8C8" w14:textId="77777777" w:rsidR="001E746A" w:rsidRDefault="001E746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7A0A3D" w14:textId="77777777" w:rsidR="001E746A" w:rsidRDefault="001E746A" w:rsidP="0090320C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32E787E0" w14:textId="77777777" w:rsidR="001E746A" w:rsidRDefault="001E746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7545B50" w14:textId="77777777" w:rsidR="001E746A" w:rsidRDefault="001E746A" w:rsidP="0090320C">
            <w:r>
              <w:rPr>
                <w:sz w:val="16"/>
                <w:szCs w:val="16"/>
              </w:rPr>
              <w:t>R4-2412545</w:t>
            </w:r>
          </w:p>
        </w:tc>
        <w:tc>
          <w:tcPr>
            <w:tcW w:w="1597" w:type="dxa"/>
          </w:tcPr>
          <w:p w14:paraId="7A3FFC14" w14:textId="77777777" w:rsidR="001E746A" w:rsidRDefault="001E746A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3B67A63" w14:textId="77777777" w:rsidR="001E746A" w:rsidRDefault="001E746A" w:rsidP="0090320C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0A81E9D5" w14:textId="77777777" w:rsidR="001E746A" w:rsidRDefault="001E746A" w:rsidP="0090320C">
            <w:r>
              <w:rPr>
                <w:sz w:val="16"/>
                <w:szCs w:val="16"/>
              </w:rPr>
              <w:t>5.1.1.11</w:t>
            </w:r>
          </w:p>
        </w:tc>
        <w:tc>
          <w:tcPr>
            <w:tcW w:w="998" w:type="dxa"/>
          </w:tcPr>
          <w:p w14:paraId="34F436E5" w14:textId="77777777" w:rsidR="001E746A" w:rsidRDefault="001E746A" w:rsidP="0090320C">
            <w:r>
              <w:rPr>
                <w:sz w:val="16"/>
                <w:szCs w:val="16"/>
              </w:rPr>
              <w:t xml:space="preserve">TS/TR ... CR ... ; TS38.521-4 ; TS/TR ... CR ... </w:t>
            </w:r>
          </w:p>
        </w:tc>
      </w:tr>
      <w:tr w:rsidR="001E746A" w14:paraId="459E96D2" w14:textId="77777777" w:rsidTr="0090320C">
        <w:tc>
          <w:tcPr>
            <w:tcW w:w="879" w:type="dxa"/>
          </w:tcPr>
          <w:p w14:paraId="2185F3BE" w14:textId="77777777" w:rsidR="001E746A" w:rsidRDefault="001E746A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AE473CD" w14:textId="77777777" w:rsidR="001E746A" w:rsidRDefault="001E746A" w:rsidP="0090320C">
            <w:r>
              <w:rPr>
                <w:sz w:val="16"/>
                <w:szCs w:val="16"/>
              </w:rPr>
              <w:t>0597</w:t>
            </w:r>
          </w:p>
        </w:tc>
        <w:tc>
          <w:tcPr>
            <w:tcW w:w="517" w:type="dxa"/>
          </w:tcPr>
          <w:p w14:paraId="193B46A8" w14:textId="77777777" w:rsidR="001E746A" w:rsidRDefault="001E746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1263F1" w14:textId="77777777" w:rsidR="001E746A" w:rsidRDefault="001E746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90BDE9" w14:textId="77777777" w:rsidR="001E746A" w:rsidRDefault="001E746A" w:rsidP="0090320C">
            <w:r>
              <w:rPr>
                <w:sz w:val="16"/>
                <w:szCs w:val="16"/>
              </w:rPr>
              <w:t>(NR_redcap) Correction of applicability of RedCap UE demodulation requirements</w:t>
            </w:r>
          </w:p>
        </w:tc>
        <w:tc>
          <w:tcPr>
            <w:tcW w:w="517" w:type="dxa"/>
          </w:tcPr>
          <w:p w14:paraId="59D277AC" w14:textId="77777777" w:rsidR="001E746A" w:rsidRDefault="001E746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A45EE21" w14:textId="77777777" w:rsidR="001E746A" w:rsidRDefault="001E746A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7CD505C" w14:textId="77777777" w:rsidR="001E746A" w:rsidRDefault="001E746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A90DAAC" w14:textId="77777777" w:rsidR="001E746A" w:rsidRDefault="001E746A" w:rsidP="0090320C">
            <w:r>
              <w:rPr>
                <w:sz w:val="16"/>
                <w:szCs w:val="16"/>
              </w:rPr>
              <w:t>R4-2412546</w:t>
            </w:r>
          </w:p>
        </w:tc>
        <w:tc>
          <w:tcPr>
            <w:tcW w:w="1597" w:type="dxa"/>
          </w:tcPr>
          <w:p w14:paraId="3221DEFD" w14:textId="77777777" w:rsidR="001E746A" w:rsidRDefault="001E746A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87455F8" w14:textId="77777777" w:rsidR="001E746A" w:rsidRDefault="001E746A" w:rsidP="0090320C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0212DE91" w14:textId="77777777" w:rsidR="001E746A" w:rsidRDefault="001E746A" w:rsidP="0090320C">
            <w:r>
              <w:rPr>
                <w:sz w:val="16"/>
                <w:szCs w:val="16"/>
              </w:rPr>
              <w:t>5.1.1.11</w:t>
            </w:r>
          </w:p>
        </w:tc>
        <w:tc>
          <w:tcPr>
            <w:tcW w:w="998" w:type="dxa"/>
          </w:tcPr>
          <w:p w14:paraId="28F1217E" w14:textId="77777777" w:rsidR="001E746A" w:rsidRDefault="001E746A" w:rsidP="0090320C">
            <w:r>
              <w:rPr>
                <w:sz w:val="16"/>
                <w:szCs w:val="16"/>
              </w:rPr>
              <w:t xml:space="preserve">TS/TR ... CR ... ; TS38.521-4; TS/TR ... CR ... </w:t>
            </w:r>
          </w:p>
        </w:tc>
      </w:tr>
      <w:tr w:rsidR="001E746A" w14:paraId="7FBB72B9" w14:textId="77777777" w:rsidTr="0090320C">
        <w:tc>
          <w:tcPr>
            <w:tcW w:w="879" w:type="dxa"/>
          </w:tcPr>
          <w:p w14:paraId="700CE209" w14:textId="77777777" w:rsidR="001E746A" w:rsidRDefault="001E746A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94854C1" w14:textId="77777777" w:rsidR="001E746A" w:rsidRDefault="001E746A" w:rsidP="0090320C">
            <w:r>
              <w:rPr>
                <w:sz w:val="16"/>
                <w:szCs w:val="16"/>
              </w:rPr>
              <w:t>0608</w:t>
            </w:r>
          </w:p>
        </w:tc>
        <w:tc>
          <w:tcPr>
            <w:tcW w:w="517" w:type="dxa"/>
          </w:tcPr>
          <w:p w14:paraId="26E82FBB" w14:textId="77777777" w:rsidR="001E746A" w:rsidRDefault="001E746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7BD494" w14:textId="77777777" w:rsidR="001E746A" w:rsidRDefault="001E746A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96FBB9" w14:textId="77777777" w:rsidR="001E746A" w:rsidRDefault="001E746A" w:rsidP="0090320C">
            <w:r>
              <w:rPr>
                <w:sz w:val="16"/>
                <w:szCs w:val="16"/>
              </w:rPr>
              <w:t>(NR_redcap-Perf) CR for 38.101-4: Corrections on RedCap PMI test setup</w:t>
            </w:r>
          </w:p>
        </w:tc>
        <w:tc>
          <w:tcPr>
            <w:tcW w:w="517" w:type="dxa"/>
          </w:tcPr>
          <w:p w14:paraId="7443A665" w14:textId="77777777" w:rsidR="001E746A" w:rsidRDefault="001E746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5367C0" w14:textId="77777777" w:rsidR="001E746A" w:rsidRDefault="001E746A" w:rsidP="0090320C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34C022B8" w14:textId="77777777" w:rsidR="001E746A" w:rsidRDefault="001E746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A00AAE2" w14:textId="77777777" w:rsidR="001E746A" w:rsidRDefault="001E746A" w:rsidP="0090320C">
            <w:r>
              <w:rPr>
                <w:sz w:val="16"/>
                <w:szCs w:val="16"/>
              </w:rPr>
              <w:t>R4-2412749</w:t>
            </w:r>
          </w:p>
        </w:tc>
        <w:tc>
          <w:tcPr>
            <w:tcW w:w="1597" w:type="dxa"/>
          </w:tcPr>
          <w:p w14:paraId="16A8893B" w14:textId="77777777" w:rsidR="001E746A" w:rsidRDefault="001E746A" w:rsidP="0090320C">
            <w:r>
              <w:rPr>
                <w:sz w:val="16"/>
                <w:szCs w:val="16"/>
              </w:rPr>
              <w:t>Huawei,HiSilicon, Ericsson</w:t>
            </w:r>
          </w:p>
        </w:tc>
        <w:tc>
          <w:tcPr>
            <w:tcW w:w="1122" w:type="dxa"/>
          </w:tcPr>
          <w:p w14:paraId="5AA549D7" w14:textId="77777777" w:rsidR="001E746A" w:rsidRDefault="001E746A" w:rsidP="0090320C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120E99CB" w14:textId="77777777" w:rsidR="001E746A" w:rsidRDefault="001E746A" w:rsidP="0090320C">
            <w:r>
              <w:rPr>
                <w:sz w:val="16"/>
                <w:szCs w:val="16"/>
              </w:rPr>
              <w:t>6.3.1.1, 6.3.1.2, B.2.3.1.3</w:t>
            </w:r>
          </w:p>
        </w:tc>
        <w:tc>
          <w:tcPr>
            <w:tcW w:w="998" w:type="dxa"/>
          </w:tcPr>
          <w:p w14:paraId="552ECEAC" w14:textId="77777777" w:rsidR="001E746A" w:rsidRDefault="001E746A" w:rsidP="0090320C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1E746A" w14:paraId="4282C4FF" w14:textId="77777777" w:rsidTr="0090320C">
        <w:tc>
          <w:tcPr>
            <w:tcW w:w="879" w:type="dxa"/>
          </w:tcPr>
          <w:p w14:paraId="552D2608" w14:textId="77777777" w:rsidR="001E746A" w:rsidRDefault="001E746A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018E071" w14:textId="77777777" w:rsidR="001E746A" w:rsidRDefault="001E746A" w:rsidP="0090320C">
            <w:r>
              <w:rPr>
                <w:sz w:val="16"/>
                <w:szCs w:val="16"/>
              </w:rPr>
              <w:t>0609</w:t>
            </w:r>
          </w:p>
        </w:tc>
        <w:tc>
          <w:tcPr>
            <w:tcW w:w="517" w:type="dxa"/>
          </w:tcPr>
          <w:p w14:paraId="1567193C" w14:textId="77777777" w:rsidR="001E746A" w:rsidRDefault="001E746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3FBF88" w14:textId="77777777" w:rsidR="001E746A" w:rsidRDefault="001E746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A388BE" w14:textId="77777777" w:rsidR="001E746A" w:rsidRDefault="001E746A" w:rsidP="0090320C">
            <w:r>
              <w:rPr>
                <w:sz w:val="16"/>
                <w:szCs w:val="16"/>
              </w:rPr>
              <w:t>(NR_redcap-Perf) CR for 38.101-4: Corrections on RedCap PMI test setup</w:t>
            </w:r>
          </w:p>
        </w:tc>
        <w:tc>
          <w:tcPr>
            <w:tcW w:w="517" w:type="dxa"/>
          </w:tcPr>
          <w:p w14:paraId="0BC1ADAE" w14:textId="77777777" w:rsidR="001E746A" w:rsidRDefault="001E746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03098B8" w14:textId="77777777" w:rsidR="001E746A" w:rsidRDefault="001E746A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35FA0A4" w14:textId="77777777" w:rsidR="001E746A" w:rsidRDefault="001E746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6A2663C" w14:textId="77777777" w:rsidR="001E746A" w:rsidRDefault="001E746A" w:rsidP="0090320C">
            <w:r>
              <w:rPr>
                <w:sz w:val="16"/>
                <w:szCs w:val="16"/>
              </w:rPr>
              <w:t>R4-2412750</w:t>
            </w:r>
          </w:p>
        </w:tc>
        <w:tc>
          <w:tcPr>
            <w:tcW w:w="1597" w:type="dxa"/>
          </w:tcPr>
          <w:p w14:paraId="1F38B72F" w14:textId="77777777" w:rsidR="001E746A" w:rsidRDefault="001E746A" w:rsidP="0090320C">
            <w:r>
              <w:rPr>
                <w:sz w:val="16"/>
                <w:szCs w:val="16"/>
              </w:rPr>
              <w:t>Huawei,HiSilicon, Ericsson</w:t>
            </w:r>
          </w:p>
        </w:tc>
        <w:tc>
          <w:tcPr>
            <w:tcW w:w="1122" w:type="dxa"/>
          </w:tcPr>
          <w:p w14:paraId="5DD84011" w14:textId="77777777" w:rsidR="001E746A" w:rsidRDefault="001E746A" w:rsidP="0090320C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4C1EBCA5" w14:textId="77777777" w:rsidR="001E746A" w:rsidRDefault="001E746A" w:rsidP="0090320C">
            <w:r>
              <w:rPr>
                <w:sz w:val="16"/>
                <w:szCs w:val="16"/>
              </w:rPr>
              <w:t>6.3.1.1, 6.3.1.2, B.2.3.1.3</w:t>
            </w:r>
          </w:p>
        </w:tc>
        <w:tc>
          <w:tcPr>
            <w:tcW w:w="998" w:type="dxa"/>
          </w:tcPr>
          <w:p w14:paraId="5237D211" w14:textId="77777777" w:rsidR="001E746A" w:rsidRDefault="001E746A" w:rsidP="0090320C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1E746A" w14:paraId="5B1F6FA8" w14:textId="77777777" w:rsidTr="0090320C">
        <w:tc>
          <w:tcPr>
            <w:tcW w:w="879" w:type="dxa"/>
          </w:tcPr>
          <w:p w14:paraId="2DCC36EA" w14:textId="77777777" w:rsidR="001E746A" w:rsidRDefault="001E746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E638567" w14:textId="77777777" w:rsidR="001E746A" w:rsidRDefault="001E746A" w:rsidP="0090320C">
            <w:r>
              <w:rPr>
                <w:sz w:val="16"/>
                <w:szCs w:val="16"/>
              </w:rPr>
              <w:t>4629</w:t>
            </w:r>
          </w:p>
        </w:tc>
        <w:tc>
          <w:tcPr>
            <w:tcW w:w="517" w:type="dxa"/>
          </w:tcPr>
          <w:p w14:paraId="1B018475" w14:textId="77777777" w:rsidR="001E746A" w:rsidRDefault="001E746A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432D49" w14:textId="77777777" w:rsidR="001E746A" w:rsidRDefault="001E746A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2D0683" w14:textId="77777777" w:rsidR="001E746A" w:rsidRDefault="001E746A" w:rsidP="0090320C">
            <w:r>
              <w:rPr>
                <w:sz w:val="16"/>
                <w:szCs w:val="16"/>
              </w:rPr>
              <w:t>(NR_redcap-Perf)   CR to A.16.7.1.3 and A.16.7.1.4 for typo correction</w:t>
            </w:r>
          </w:p>
        </w:tc>
        <w:tc>
          <w:tcPr>
            <w:tcW w:w="517" w:type="dxa"/>
          </w:tcPr>
          <w:p w14:paraId="1A5FA3E3" w14:textId="77777777" w:rsidR="001E746A" w:rsidRDefault="001E746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1EFC33" w14:textId="77777777" w:rsidR="001E746A" w:rsidRDefault="001E746A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59BE2E55" w14:textId="77777777" w:rsidR="001E746A" w:rsidRDefault="001E746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0044BBE" w14:textId="77777777" w:rsidR="001E746A" w:rsidRDefault="001E746A" w:rsidP="0090320C">
            <w:r>
              <w:rPr>
                <w:sz w:val="16"/>
                <w:szCs w:val="16"/>
              </w:rPr>
              <w:t>R4-2413915</w:t>
            </w:r>
          </w:p>
        </w:tc>
        <w:tc>
          <w:tcPr>
            <w:tcW w:w="1597" w:type="dxa"/>
          </w:tcPr>
          <w:p w14:paraId="6FDAA232" w14:textId="77777777" w:rsidR="001E746A" w:rsidRDefault="001E746A" w:rsidP="0090320C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318D40D7" w14:textId="77777777" w:rsidR="001E746A" w:rsidRDefault="001E746A" w:rsidP="0090320C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12FD4882" w14:textId="77777777" w:rsidR="001E746A" w:rsidRDefault="001E746A" w:rsidP="0090320C">
            <w:r>
              <w:rPr>
                <w:sz w:val="16"/>
                <w:szCs w:val="16"/>
              </w:rPr>
              <w:t>A.16.7.1.3 and A.16.7.1.4Isolated impact analysis:No change to UE requirements, changes test parameters only.</w:t>
            </w:r>
          </w:p>
        </w:tc>
        <w:tc>
          <w:tcPr>
            <w:tcW w:w="998" w:type="dxa"/>
          </w:tcPr>
          <w:p w14:paraId="19D352E2" w14:textId="77777777" w:rsidR="001E746A" w:rsidRDefault="001E746A" w:rsidP="0090320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1E746A" w14:paraId="090B3AAC" w14:textId="77777777" w:rsidTr="0090320C">
        <w:tc>
          <w:tcPr>
            <w:tcW w:w="879" w:type="dxa"/>
          </w:tcPr>
          <w:p w14:paraId="600B6BC7" w14:textId="77777777" w:rsidR="001E746A" w:rsidRDefault="001E746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13292C7" w14:textId="77777777" w:rsidR="001E746A" w:rsidRDefault="001E746A" w:rsidP="0090320C">
            <w:r>
              <w:rPr>
                <w:sz w:val="16"/>
                <w:szCs w:val="16"/>
              </w:rPr>
              <w:t>4630</w:t>
            </w:r>
          </w:p>
        </w:tc>
        <w:tc>
          <w:tcPr>
            <w:tcW w:w="517" w:type="dxa"/>
          </w:tcPr>
          <w:p w14:paraId="7C359BD4" w14:textId="77777777" w:rsidR="001E746A" w:rsidRDefault="001E746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A8156B" w14:textId="77777777" w:rsidR="001E746A" w:rsidRDefault="001E746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4A7805" w14:textId="77777777" w:rsidR="001E746A" w:rsidRDefault="001E746A" w:rsidP="0090320C">
            <w:r>
              <w:rPr>
                <w:sz w:val="16"/>
                <w:szCs w:val="16"/>
              </w:rPr>
              <w:t>(NR_redcap-Perf) CR to A.16.7.1.3 and A.16.7.1.4 for typo correction</w:t>
            </w:r>
          </w:p>
        </w:tc>
        <w:tc>
          <w:tcPr>
            <w:tcW w:w="517" w:type="dxa"/>
          </w:tcPr>
          <w:p w14:paraId="69EB42F6" w14:textId="77777777" w:rsidR="001E746A" w:rsidRDefault="001E746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74CDD5" w14:textId="77777777" w:rsidR="001E746A" w:rsidRDefault="001E746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9091E85" w14:textId="77777777" w:rsidR="001E746A" w:rsidRDefault="001E746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DE4D2B8" w14:textId="77777777" w:rsidR="001E746A" w:rsidRDefault="001E746A" w:rsidP="0090320C">
            <w:r>
              <w:rPr>
                <w:sz w:val="16"/>
                <w:szCs w:val="16"/>
              </w:rPr>
              <w:t>R4-2411275</w:t>
            </w:r>
          </w:p>
        </w:tc>
        <w:tc>
          <w:tcPr>
            <w:tcW w:w="1597" w:type="dxa"/>
          </w:tcPr>
          <w:p w14:paraId="7E74D2B4" w14:textId="77777777" w:rsidR="001E746A" w:rsidRDefault="001E746A" w:rsidP="0090320C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62C438F4" w14:textId="77777777" w:rsidR="001E746A" w:rsidRDefault="001E746A" w:rsidP="0090320C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1CC9C255" w14:textId="77777777" w:rsidR="001E746A" w:rsidRDefault="001E746A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30FA9E" w14:textId="77777777" w:rsidR="001E746A" w:rsidRDefault="001E746A" w:rsidP="0090320C">
            <w:pPr>
              <w:rPr>
                <w:sz w:val="16"/>
                <w:szCs w:val="16"/>
              </w:rPr>
            </w:pPr>
          </w:p>
        </w:tc>
      </w:tr>
      <w:tr w:rsidR="001E746A" w14:paraId="302B4735" w14:textId="77777777" w:rsidTr="0090320C">
        <w:tc>
          <w:tcPr>
            <w:tcW w:w="879" w:type="dxa"/>
          </w:tcPr>
          <w:p w14:paraId="0ED67F9A" w14:textId="77777777" w:rsidR="001E746A" w:rsidRDefault="001E746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5E9FA5F" w14:textId="77777777" w:rsidR="001E746A" w:rsidRDefault="001E746A" w:rsidP="0090320C">
            <w:r>
              <w:rPr>
                <w:sz w:val="16"/>
                <w:szCs w:val="16"/>
              </w:rPr>
              <w:t>4631</w:t>
            </w:r>
          </w:p>
        </w:tc>
        <w:tc>
          <w:tcPr>
            <w:tcW w:w="517" w:type="dxa"/>
          </w:tcPr>
          <w:p w14:paraId="0C36EB64" w14:textId="77777777" w:rsidR="001E746A" w:rsidRDefault="001E746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F10118" w14:textId="77777777" w:rsidR="001E746A" w:rsidRDefault="001E746A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C3BE2E" w14:textId="77777777" w:rsidR="001E746A" w:rsidRDefault="001E746A" w:rsidP="0090320C">
            <w:r>
              <w:rPr>
                <w:sz w:val="16"/>
                <w:szCs w:val="16"/>
              </w:rPr>
              <w:t>(NR_redcap-Perf) CR to 1x1 antenna configuration in FR1</w:t>
            </w:r>
          </w:p>
        </w:tc>
        <w:tc>
          <w:tcPr>
            <w:tcW w:w="517" w:type="dxa"/>
          </w:tcPr>
          <w:p w14:paraId="416390A0" w14:textId="77777777" w:rsidR="001E746A" w:rsidRDefault="001E746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B02085" w14:textId="77777777" w:rsidR="001E746A" w:rsidRDefault="001E746A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36DC525A" w14:textId="77777777" w:rsidR="001E746A" w:rsidRDefault="001E746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D501DD6" w14:textId="77777777" w:rsidR="001E746A" w:rsidRDefault="001E746A" w:rsidP="0090320C">
            <w:r>
              <w:rPr>
                <w:sz w:val="16"/>
                <w:szCs w:val="16"/>
              </w:rPr>
              <w:t>R4-2411276</w:t>
            </w:r>
          </w:p>
        </w:tc>
        <w:tc>
          <w:tcPr>
            <w:tcW w:w="1597" w:type="dxa"/>
          </w:tcPr>
          <w:p w14:paraId="45957E19" w14:textId="77777777" w:rsidR="001E746A" w:rsidRDefault="001E746A" w:rsidP="0090320C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13135961" w14:textId="77777777" w:rsidR="001E746A" w:rsidRDefault="001E746A" w:rsidP="0090320C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68589EF9" w14:textId="77777777" w:rsidR="001E746A" w:rsidRDefault="001E746A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D7B443" w14:textId="77777777" w:rsidR="001E746A" w:rsidRDefault="001E746A" w:rsidP="0090320C">
            <w:pPr>
              <w:rPr>
                <w:sz w:val="16"/>
                <w:szCs w:val="16"/>
              </w:rPr>
            </w:pPr>
          </w:p>
        </w:tc>
      </w:tr>
      <w:tr w:rsidR="001E746A" w14:paraId="06BC0937" w14:textId="77777777" w:rsidTr="0090320C">
        <w:tc>
          <w:tcPr>
            <w:tcW w:w="879" w:type="dxa"/>
          </w:tcPr>
          <w:p w14:paraId="07578011" w14:textId="77777777" w:rsidR="001E746A" w:rsidRDefault="001E746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2D8CE6A" w14:textId="77777777" w:rsidR="001E746A" w:rsidRDefault="001E746A" w:rsidP="0090320C">
            <w:r>
              <w:rPr>
                <w:sz w:val="16"/>
                <w:szCs w:val="16"/>
              </w:rPr>
              <w:t>4632</w:t>
            </w:r>
          </w:p>
        </w:tc>
        <w:tc>
          <w:tcPr>
            <w:tcW w:w="517" w:type="dxa"/>
          </w:tcPr>
          <w:p w14:paraId="127381DE" w14:textId="77777777" w:rsidR="001E746A" w:rsidRDefault="001E746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49CE74" w14:textId="77777777" w:rsidR="001E746A" w:rsidRDefault="001E746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8229CE" w14:textId="77777777" w:rsidR="001E746A" w:rsidRDefault="001E746A" w:rsidP="0090320C">
            <w:r>
              <w:rPr>
                <w:sz w:val="16"/>
                <w:szCs w:val="16"/>
              </w:rPr>
              <w:t>(NR_redcap-Perf) CR to 1x1 antenna configuration in FR1</w:t>
            </w:r>
          </w:p>
        </w:tc>
        <w:tc>
          <w:tcPr>
            <w:tcW w:w="517" w:type="dxa"/>
          </w:tcPr>
          <w:p w14:paraId="728AB2CD" w14:textId="77777777" w:rsidR="001E746A" w:rsidRDefault="001E746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DFA630D" w14:textId="77777777" w:rsidR="001E746A" w:rsidRDefault="001E746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9B6B7E0" w14:textId="77777777" w:rsidR="001E746A" w:rsidRDefault="001E746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1B8D12A" w14:textId="77777777" w:rsidR="001E746A" w:rsidRDefault="001E746A" w:rsidP="0090320C">
            <w:r>
              <w:rPr>
                <w:sz w:val="16"/>
                <w:szCs w:val="16"/>
              </w:rPr>
              <w:t>R4-2411277</w:t>
            </w:r>
          </w:p>
        </w:tc>
        <w:tc>
          <w:tcPr>
            <w:tcW w:w="1597" w:type="dxa"/>
          </w:tcPr>
          <w:p w14:paraId="7A3CE1FD" w14:textId="77777777" w:rsidR="001E746A" w:rsidRDefault="001E746A" w:rsidP="0090320C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0CB6ADC9" w14:textId="77777777" w:rsidR="001E746A" w:rsidRDefault="001E746A" w:rsidP="0090320C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5735A9B2" w14:textId="77777777" w:rsidR="001E746A" w:rsidRDefault="001E746A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BBFBEA" w14:textId="77777777" w:rsidR="001E746A" w:rsidRDefault="001E746A" w:rsidP="0090320C">
            <w:pPr>
              <w:rPr>
                <w:sz w:val="16"/>
                <w:szCs w:val="16"/>
              </w:rPr>
            </w:pPr>
          </w:p>
        </w:tc>
      </w:tr>
      <w:tr w:rsidR="001E746A" w14:paraId="5B3FD4E9" w14:textId="77777777" w:rsidTr="0090320C">
        <w:tc>
          <w:tcPr>
            <w:tcW w:w="879" w:type="dxa"/>
          </w:tcPr>
          <w:p w14:paraId="76BA4836" w14:textId="77777777" w:rsidR="001E746A" w:rsidRDefault="001E746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3713986" w14:textId="77777777" w:rsidR="001E746A" w:rsidRDefault="001E746A" w:rsidP="0090320C">
            <w:r>
              <w:rPr>
                <w:sz w:val="16"/>
                <w:szCs w:val="16"/>
              </w:rPr>
              <w:t>4633</w:t>
            </w:r>
          </w:p>
        </w:tc>
        <w:tc>
          <w:tcPr>
            <w:tcW w:w="517" w:type="dxa"/>
          </w:tcPr>
          <w:p w14:paraId="09B8B7E7" w14:textId="77777777" w:rsidR="001E746A" w:rsidRDefault="001E746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73D3D1" w14:textId="77777777" w:rsidR="001E746A" w:rsidRDefault="001E746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91A390" w14:textId="77777777" w:rsidR="001E746A" w:rsidRDefault="001E746A" w:rsidP="0090320C">
            <w:r>
              <w:rPr>
                <w:sz w:val="16"/>
                <w:szCs w:val="16"/>
              </w:rPr>
              <w:t>(NR_redcap-Perf) CR to A.16.6.2.9 Table A.16.6.2.9.1-2 T2</w:t>
            </w:r>
          </w:p>
        </w:tc>
        <w:tc>
          <w:tcPr>
            <w:tcW w:w="517" w:type="dxa"/>
          </w:tcPr>
          <w:p w14:paraId="4A3C8C5A" w14:textId="77777777" w:rsidR="001E746A" w:rsidRDefault="001E746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E125A6" w14:textId="77777777" w:rsidR="001E746A" w:rsidRDefault="001E746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B6E19AF" w14:textId="77777777" w:rsidR="001E746A" w:rsidRDefault="001E746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9DC3A3F" w14:textId="77777777" w:rsidR="001E746A" w:rsidRDefault="001E746A" w:rsidP="0090320C">
            <w:r>
              <w:rPr>
                <w:sz w:val="16"/>
                <w:szCs w:val="16"/>
              </w:rPr>
              <w:t>R4-2411309</w:t>
            </w:r>
          </w:p>
        </w:tc>
        <w:tc>
          <w:tcPr>
            <w:tcW w:w="1597" w:type="dxa"/>
          </w:tcPr>
          <w:p w14:paraId="70B35D66" w14:textId="77777777" w:rsidR="001E746A" w:rsidRDefault="001E746A" w:rsidP="0090320C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2C12FC14" w14:textId="77777777" w:rsidR="001E746A" w:rsidRDefault="001E746A" w:rsidP="0090320C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6F5D6600" w14:textId="77777777" w:rsidR="001E746A" w:rsidRDefault="001E746A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1F0CED" w14:textId="77777777" w:rsidR="001E746A" w:rsidRDefault="001E746A" w:rsidP="0090320C">
            <w:pPr>
              <w:rPr>
                <w:sz w:val="16"/>
                <w:szCs w:val="16"/>
              </w:rPr>
            </w:pPr>
          </w:p>
        </w:tc>
      </w:tr>
      <w:tr w:rsidR="001E746A" w14:paraId="1E1B36F5" w14:textId="77777777" w:rsidTr="0090320C">
        <w:tc>
          <w:tcPr>
            <w:tcW w:w="879" w:type="dxa"/>
          </w:tcPr>
          <w:p w14:paraId="3AD7CF61" w14:textId="77777777" w:rsidR="001E746A" w:rsidRDefault="001E746A" w:rsidP="009032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43B82D3" w14:textId="77777777" w:rsidR="001E746A" w:rsidRDefault="001E746A" w:rsidP="0090320C">
            <w:r>
              <w:rPr>
                <w:sz w:val="16"/>
                <w:szCs w:val="16"/>
              </w:rPr>
              <w:t>4768</w:t>
            </w:r>
          </w:p>
        </w:tc>
        <w:tc>
          <w:tcPr>
            <w:tcW w:w="517" w:type="dxa"/>
          </w:tcPr>
          <w:p w14:paraId="7A16902C" w14:textId="77777777" w:rsidR="001E746A" w:rsidRDefault="001E746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A5D8AD" w14:textId="77777777" w:rsidR="001E746A" w:rsidRDefault="001E746A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7645E1" w14:textId="77777777" w:rsidR="001E746A" w:rsidRDefault="001E746A" w:rsidP="0090320C">
            <w:r>
              <w:rPr>
                <w:sz w:val="16"/>
                <w:szCs w:val="16"/>
              </w:rPr>
              <w:t>(NR_redcap-Perf) Correction to FR1 RedCap BFR test cases_R17</w:t>
            </w:r>
          </w:p>
        </w:tc>
        <w:tc>
          <w:tcPr>
            <w:tcW w:w="517" w:type="dxa"/>
          </w:tcPr>
          <w:p w14:paraId="1363AB32" w14:textId="77777777" w:rsidR="001E746A" w:rsidRDefault="001E746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AB6A90" w14:textId="77777777" w:rsidR="001E746A" w:rsidRDefault="001E746A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58240881" w14:textId="77777777" w:rsidR="001E746A" w:rsidRDefault="001E746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9670FCE" w14:textId="77777777" w:rsidR="001E746A" w:rsidRDefault="001E746A" w:rsidP="0090320C">
            <w:r>
              <w:rPr>
                <w:sz w:val="16"/>
                <w:szCs w:val="16"/>
              </w:rPr>
              <w:t>R4-2412174</w:t>
            </w:r>
          </w:p>
        </w:tc>
        <w:tc>
          <w:tcPr>
            <w:tcW w:w="1597" w:type="dxa"/>
          </w:tcPr>
          <w:p w14:paraId="01D654F7" w14:textId="77777777" w:rsidR="001E746A" w:rsidRDefault="001E746A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686366A" w14:textId="77777777" w:rsidR="001E746A" w:rsidRDefault="001E746A" w:rsidP="0090320C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35E23A35" w14:textId="77777777" w:rsidR="001E746A" w:rsidRDefault="001E746A" w:rsidP="0090320C">
            <w:r>
              <w:rPr>
                <w:sz w:val="16"/>
                <w:szCs w:val="16"/>
              </w:rPr>
              <w:t>A.16.5.2.1, 16.5.2.2, 16.5.2.3, 16.5.2.4, 16.5.2.5, 16.5.2.6, 16.5.2.7, 16.5.2.8</w:t>
            </w:r>
          </w:p>
        </w:tc>
        <w:tc>
          <w:tcPr>
            <w:tcW w:w="998" w:type="dxa"/>
          </w:tcPr>
          <w:p w14:paraId="42DFC87D" w14:textId="77777777" w:rsidR="001E746A" w:rsidRDefault="001E746A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1E746A" w14:paraId="7BB0CA36" w14:textId="77777777" w:rsidTr="0090320C">
        <w:tc>
          <w:tcPr>
            <w:tcW w:w="879" w:type="dxa"/>
          </w:tcPr>
          <w:p w14:paraId="15181CCA" w14:textId="77777777" w:rsidR="001E746A" w:rsidRDefault="001E746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915254F" w14:textId="77777777" w:rsidR="001E746A" w:rsidRDefault="001E746A" w:rsidP="0090320C">
            <w:r>
              <w:rPr>
                <w:sz w:val="16"/>
                <w:szCs w:val="16"/>
              </w:rPr>
              <w:t>4769</w:t>
            </w:r>
          </w:p>
        </w:tc>
        <w:tc>
          <w:tcPr>
            <w:tcW w:w="517" w:type="dxa"/>
          </w:tcPr>
          <w:p w14:paraId="1B451CD2" w14:textId="77777777" w:rsidR="001E746A" w:rsidRDefault="001E746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6F64F4" w14:textId="77777777" w:rsidR="001E746A" w:rsidRDefault="001E746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D80B51D" w14:textId="77777777" w:rsidR="001E746A" w:rsidRDefault="001E746A" w:rsidP="0090320C">
            <w:r>
              <w:rPr>
                <w:sz w:val="16"/>
                <w:szCs w:val="16"/>
              </w:rPr>
              <w:t>(NR_redcap-Perf) Correction to FR1 RedCap BFR test cases_R18</w:t>
            </w:r>
          </w:p>
        </w:tc>
        <w:tc>
          <w:tcPr>
            <w:tcW w:w="517" w:type="dxa"/>
          </w:tcPr>
          <w:p w14:paraId="2DB0F686" w14:textId="77777777" w:rsidR="001E746A" w:rsidRDefault="001E746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8EE361D" w14:textId="77777777" w:rsidR="001E746A" w:rsidRDefault="001E746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59EE2A8" w14:textId="77777777" w:rsidR="001E746A" w:rsidRDefault="001E746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B6A2512" w14:textId="77777777" w:rsidR="001E746A" w:rsidRDefault="001E746A" w:rsidP="0090320C">
            <w:r>
              <w:rPr>
                <w:sz w:val="16"/>
                <w:szCs w:val="16"/>
              </w:rPr>
              <w:t>R4-2412175</w:t>
            </w:r>
          </w:p>
        </w:tc>
        <w:tc>
          <w:tcPr>
            <w:tcW w:w="1597" w:type="dxa"/>
          </w:tcPr>
          <w:p w14:paraId="521CD571" w14:textId="77777777" w:rsidR="001E746A" w:rsidRDefault="001E746A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73528D7" w14:textId="77777777" w:rsidR="001E746A" w:rsidRDefault="001E746A" w:rsidP="0090320C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0D6CA350" w14:textId="77777777" w:rsidR="001E746A" w:rsidRDefault="001E746A" w:rsidP="0090320C">
            <w:r>
              <w:rPr>
                <w:sz w:val="16"/>
                <w:szCs w:val="16"/>
              </w:rPr>
              <w:t>A.16.5.2.1, 16.5.2.2, 16.5.2.3, 16.5.2.4, 16.5.2.5, 16.5.2.6, 16.5.2.7, 16.5.2.8</w:t>
            </w:r>
          </w:p>
        </w:tc>
        <w:tc>
          <w:tcPr>
            <w:tcW w:w="998" w:type="dxa"/>
          </w:tcPr>
          <w:p w14:paraId="1BC1FA6C" w14:textId="77777777" w:rsidR="001E746A" w:rsidRDefault="001E746A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1E746A" w14:paraId="27905A86" w14:textId="77777777" w:rsidTr="0090320C">
        <w:tc>
          <w:tcPr>
            <w:tcW w:w="879" w:type="dxa"/>
          </w:tcPr>
          <w:p w14:paraId="484A76AC" w14:textId="77777777" w:rsidR="001E746A" w:rsidRDefault="001E746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BB78477" w14:textId="77777777" w:rsidR="001E746A" w:rsidRDefault="001E746A" w:rsidP="0090320C">
            <w:r>
              <w:rPr>
                <w:sz w:val="16"/>
                <w:szCs w:val="16"/>
              </w:rPr>
              <w:t>4770</w:t>
            </w:r>
          </w:p>
        </w:tc>
        <w:tc>
          <w:tcPr>
            <w:tcW w:w="517" w:type="dxa"/>
          </w:tcPr>
          <w:p w14:paraId="7A61BD37" w14:textId="77777777" w:rsidR="001E746A" w:rsidRDefault="001E746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A4EE14" w14:textId="77777777" w:rsidR="001E746A" w:rsidRDefault="001E746A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4E3BEC" w14:textId="77777777" w:rsidR="001E746A" w:rsidRDefault="001E746A" w:rsidP="0090320C">
            <w:r>
              <w:rPr>
                <w:sz w:val="16"/>
                <w:szCs w:val="16"/>
              </w:rPr>
              <w:t>(NR_redcap-Perf) Correction to FR2 RedCap RLM test cases_R17</w:t>
            </w:r>
          </w:p>
        </w:tc>
        <w:tc>
          <w:tcPr>
            <w:tcW w:w="517" w:type="dxa"/>
          </w:tcPr>
          <w:p w14:paraId="405DB197" w14:textId="77777777" w:rsidR="001E746A" w:rsidRDefault="001E746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72B410" w14:textId="77777777" w:rsidR="001E746A" w:rsidRDefault="001E746A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7C72AB37" w14:textId="77777777" w:rsidR="001E746A" w:rsidRDefault="001E746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61F6247" w14:textId="77777777" w:rsidR="001E746A" w:rsidRDefault="001E746A" w:rsidP="0090320C">
            <w:r>
              <w:rPr>
                <w:sz w:val="16"/>
                <w:szCs w:val="16"/>
              </w:rPr>
              <w:t>R4-2412176</w:t>
            </w:r>
          </w:p>
        </w:tc>
        <w:tc>
          <w:tcPr>
            <w:tcW w:w="1597" w:type="dxa"/>
          </w:tcPr>
          <w:p w14:paraId="0D0A1D08" w14:textId="77777777" w:rsidR="001E746A" w:rsidRDefault="001E746A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8086A36" w14:textId="77777777" w:rsidR="001E746A" w:rsidRDefault="001E746A" w:rsidP="0090320C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55DF7D32" w14:textId="77777777" w:rsidR="001E746A" w:rsidRDefault="001E746A" w:rsidP="0090320C">
            <w:r>
              <w:rPr>
                <w:sz w:val="16"/>
                <w:szCs w:val="16"/>
              </w:rPr>
              <w:t>A.17.5.1.5, A.17.5.1.6, A.17.5.1.7, A.17.5.1.8</w:t>
            </w:r>
          </w:p>
        </w:tc>
        <w:tc>
          <w:tcPr>
            <w:tcW w:w="998" w:type="dxa"/>
          </w:tcPr>
          <w:p w14:paraId="79D2D05C" w14:textId="77777777" w:rsidR="001E746A" w:rsidRDefault="001E746A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1E746A" w14:paraId="10670F76" w14:textId="77777777" w:rsidTr="0090320C">
        <w:tc>
          <w:tcPr>
            <w:tcW w:w="879" w:type="dxa"/>
          </w:tcPr>
          <w:p w14:paraId="67ED9F51" w14:textId="77777777" w:rsidR="001E746A" w:rsidRDefault="001E746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205E20F" w14:textId="77777777" w:rsidR="001E746A" w:rsidRDefault="001E746A" w:rsidP="0090320C">
            <w:r>
              <w:rPr>
                <w:sz w:val="16"/>
                <w:szCs w:val="16"/>
              </w:rPr>
              <w:t>4771</w:t>
            </w:r>
          </w:p>
        </w:tc>
        <w:tc>
          <w:tcPr>
            <w:tcW w:w="517" w:type="dxa"/>
          </w:tcPr>
          <w:p w14:paraId="56BE280C" w14:textId="77777777" w:rsidR="001E746A" w:rsidRDefault="001E746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1342F4" w14:textId="77777777" w:rsidR="001E746A" w:rsidRDefault="001E746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5FC685F" w14:textId="77777777" w:rsidR="001E746A" w:rsidRDefault="001E746A" w:rsidP="0090320C">
            <w:r>
              <w:rPr>
                <w:sz w:val="16"/>
                <w:szCs w:val="16"/>
              </w:rPr>
              <w:t>(NR_redcap-Perf) Correction to FR2 RedCap RLM test cases_R18</w:t>
            </w:r>
          </w:p>
        </w:tc>
        <w:tc>
          <w:tcPr>
            <w:tcW w:w="517" w:type="dxa"/>
          </w:tcPr>
          <w:p w14:paraId="6F3D0DA1" w14:textId="77777777" w:rsidR="001E746A" w:rsidRDefault="001E746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440C2EA" w14:textId="77777777" w:rsidR="001E746A" w:rsidRDefault="001E746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382545E" w14:textId="77777777" w:rsidR="001E746A" w:rsidRDefault="001E746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9EB46F6" w14:textId="77777777" w:rsidR="001E746A" w:rsidRDefault="001E746A" w:rsidP="0090320C">
            <w:r>
              <w:rPr>
                <w:sz w:val="16"/>
                <w:szCs w:val="16"/>
              </w:rPr>
              <w:t>R4-2412177</w:t>
            </w:r>
          </w:p>
        </w:tc>
        <w:tc>
          <w:tcPr>
            <w:tcW w:w="1597" w:type="dxa"/>
          </w:tcPr>
          <w:p w14:paraId="220DF04F" w14:textId="77777777" w:rsidR="001E746A" w:rsidRDefault="001E746A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BC8CF3C" w14:textId="77777777" w:rsidR="001E746A" w:rsidRDefault="001E746A" w:rsidP="0090320C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31C2DDAE" w14:textId="77777777" w:rsidR="001E746A" w:rsidRDefault="001E746A" w:rsidP="0090320C">
            <w:r>
              <w:rPr>
                <w:sz w:val="16"/>
                <w:szCs w:val="16"/>
              </w:rPr>
              <w:t>A.17.5.1.5, A.17.5.1.6, A.17.5.1.7, A.17.5.1.8</w:t>
            </w:r>
          </w:p>
        </w:tc>
        <w:tc>
          <w:tcPr>
            <w:tcW w:w="998" w:type="dxa"/>
          </w:tcPr>
          <w:p w14:paraId="1BBF2E7C" w14:textId="77777777" w:rsidR="001E746A" w:rsidRDefault="001E746A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1E746A" w14:paraId="694EAE28" w14:textId="77777777" w:rsidTr="0090320C">
        <w:tc>
          <w:tcPr>
            <w:tcW w:w="879" w:type="dxa"/>
          </w:tcPr>
          <w:p w14:paraId="5CC8CF1F" w14:textId="77777777" w:rsidR="001E746A" w:rsidRDefault="001E746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EBECD61" w14:textId="77777777" w:rsidR="001E746A" w:rsidRDefault="001E746A" w:rsidP="0090320C">
            <w:r>
              <w:rPr>
                <w:sz w:val="16"/>
                <w:szCs w:val="16"/>
              </w:rPr>
              <w:t>4920</w:t>
            </w:r>
          </w:p>
        </w:tc>
        <w:tc>
          <w:tcPr>
            <w:tcW w:w="517" w:type="dxa"/>
          </w:tcPr>
          <w:p w14:paraId="18D9B20C" w14:textId="77777777" w:rsidR="001E746A" w:rsidRDefault="001E746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90257D" w14:textId="77777777" w:rsidR="001E746A" w:rsidRDefault="001E746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EFB0FEB" w14:textId="77777777" w:rsidR="001E746A" w:rsidRDefault="001E746A" w:rsidP="0090320C">
            <w:r>
              <w:rPr>
                <w:sz w:val="16"/>
                <w:szCs w:val="16"/>
              </w:rPr>
              <w:t>(NR_redcap-Perf) Formal CR to Rel-18 TS 38.133: on RedCap Perf maintenance</w:t>
            </w:r>
          </w:p>
        </w:tc>
        <w:tc>
          <w:tcPr>
            <w:tcW w:w="517" w:type="dxa"/>
          </w:tcPr>
          <w:p w14:paraId="209E663E" w14:textId="77777777" w:rsidR="001E746A" w:rsidRDefault="001E746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7C51104" w14:textId="77777777" w:rsidR="001E746A" w:rsidRDefault="001E746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E2AC501" w14:textId="77777777" w:rsidR="001E746A" w:rsidRDefault="001E746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9D4AFA0" w14:textId="77777777" w:rsidR="001E746A" w:rsidRDefault="001E746A" w:rsidP="0090320C">
            <w:r>
              <w:rPr>
                <w:sz w:val="16"/>
                <w:szCs w:val="16"/>
              </w:rPr>
              <w:t>R4-2413207</w:t>
            </w:r>
          </w:p>
        </w:tc>
        <w:tc>
          <w:tcPr>
            <w:tcW w:w="1597" w:type="dxa"/>
          </w:tcPr>
          <w:p w14:paraId="5F62550E" w14:textId="77777777" w:rsidR="001E746A" w:rsidRDefault="001E746A" w:rsidP="0090320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A65E24F" w14:textId="77777777" w:rsidR="001E746A" w:rsidRDefault="001E746A" w:rsidP="0090320C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11A7E3F1" w14:textId="77777777" w:rsidR="001E746A" w:rsidRDefault="001E746A" w:rsidP="0090320C">
            <w:r>
              <w:rPr>
                <w:sz w:val="16"/>
                <w:szCs w:val="16"/>
              </w:rPr>
              <w:t>A.16.6.2.5, A.16.6.2.6, A.16.6.2.8, A.16.6.2.11, A.16.6.2.12, 10.1A.10.1</w:t>
            </w:r>
          </w:p>
        </w:tc>
        <w:tc>
          <w:tcPr>
            <w:tcW w:w="998" w:type="dxa"/>
          </w:tcPr>
          <w:p w14:paraId="70E055F6" w14:textId="77777777" w:rsidR="001E746A" w:rsidRDefault="001E746A" w:rsidP="0090320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1E746A" w14:paraId="5A8FCE4D" w14:textId="77777777" w:rsidTr="0090320C">
        <w:tc>
          <w:tcPr>
            <w:tcW w:w="879" w:type="dxa"/>
          </w:tcPr>
          <w:p w14:paraId="0A7C3509" w14:textId="77777777" w:rsidR="001E746A" w:rsidRDefault="001E746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A0B6173" w14:textId="77777777" w:rsidR="001E746A" w:rsidRDefault="001E746A" w:rsidP="0090320C">
            <w:r>
              <w:rPr>
                <w:sz w:val="16"/>
                <w:szCs w:val="16"/>
              </w:rPr>
              <w:t>4942</w:t>
            </w:r>
          </w:p>
        </w:tc>
        <w:tc>
          <w:tcPr>
            <w:tcW w:w="517" w:type="dxa"/>
          </w:tcPr>
          <w:p w14:paraId="01A6680D" w14:textId="77777777" w:rsidR="001E746A" w:rsidRDefault="001E746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F26415" w14:textId="77777777" w:rsidR="001E746A" w:rsidRDefault="001E746A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F65DA8" w14:textId="77777777" w:rsidR="001E746A" w:rsidRDefault="001E746A" w:rsidP="0090320C">
            <w:r>
              <w:rPr>
                <w:sz w:val="16"/>
                <w:szCs w:val="16"/>
              </w:rPr>
              <w:t>(NR_redcap-Perf) Correction CR for RedCap TCs (R17)</w:t>
            </w:r>
          </w:p>
        </w:tc>
        <w:tc>
          <w:tcPr>
            <w:tcW w:w="517" w:type="dxa"/>
          </w:tcPr>
          <w:p w14:paraId="7E73EE23" w14:textId="77777777" w:rsidR="001E746A" w:rsidRDefault="001E746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83BB70" w14:textId="77777777" w:rsidR="001E746A" w:rsidRDefault="001E746A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18BA81F2" w14:textId="77777777" w:rsidR="001E746A" w:rsidRDefault="001E746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617D49D" w14:textId="77777777" w:rsidR="001E746A" w:rsidRDefault="001E746A" w:rsidP="0090320C">
            <w:r>
              <w:rPr>
                <w:sz w:val="16"/>
                <w:szCs w:val="16"/>
              </w:rPr>
              <w:t>R4-2413381</w:t>
            </w:r>
          </w:p>
        </w:tc>
        <w:tc>
          <w:tcPr>
            <w:tcW w:w="1597" w:type="dxa"/>
          </w:tcPr>
          <w:p w14:paraId="1B44719D" w14:textId="77777777" w:rsidR="001E746A" w:rsidRDefault="001E746A" w:rsidP="0090320C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2BC76110" w14:textId="77777777" w:rsidR="001E746A" w:rsidRDefault="001E746A" w:rsidP="0090320C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1AE3722A" w14:textId="77777777" w:rsidR="001E746A" w:rsidRDefault="001E746A" w:rsidP="0090320C">
            <w:r>
              <w:rPr>
                <w:sz w:val="16"/>
                <w:szCs w:val="16"/>
              </w:rPr>
              <w:t>A.16.5.2.1, A.16.5.2.3, A.16.6.3</w:t>
            </w:r>
          </w:p>
        </w:tc>
        <w:tc>
          <w:tcPr>
            <w:tcW w:w="998" w:type="dxa"/>
          </w:tcPr>
          <w:p w14:paraId="229F7673" w14:textId="77777777" w:rsidR="001E746A" w:rsidRDefault="001E746A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E746A" w14:paraId="17F2773E" w14:textId="77777777" w:rsidTr="0090320C">
        <w:tc>
          <w:tcPr>
            <w:tcW w:w="879" w:type="dxa"/>
          </w:tcPr>
          <w:p w14:paraId="59EA4679" w14:textId="77777777" w:rsidR="001E746A" w:rsidRDefault="001E746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B9E7C62" w14:textId="77777777" w:rsidR="001E746A" w:rsidRDefault="001E746A" w:rsidP="0090320C">
            <w:r>
              <w:rPr>
                <w:sz w:val="16"/>
                <w:szCs w:val="16"/>
              </w:rPr>
              <w:t>4943</w:t>
            </w:r>
          </w:p>
        </w:tc>
        <w:tc>
          <w:tcPr>
            <w:tcW w:w="517" w:type="dxa"/>
          </w:tcPr>
          <w:p w14:paraId="5A1668B5" w14:textId="77777777" w:rsidR="001E746A" w:rsidRDefault="001E746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BBCEEF" w14:textId="77777777" w:rsidR="001E746A" w:rsidRDefault="001E746A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FE5EDF" w14:textId="77777777" w:rsidR="001E746A" w:rsidRDefault="001E746A" w:rsidP="0090320C">
            <w:r>
              <w:rPr>
                <w:sz w:val="16"/>
                <w:szCs w:val="16"/>
              </w:rPr>
              <w:t>(NR_redcap-Perf) Correction CR for RedCap TCs (R18)</w:t>
            </w:r>
          </w:p>
        </w:tc>
        <w:tc>
          <w:tcPr>
            <w:tcW w:w="517" w:type="dxa"/>
          </w:tcPr>
          <w:p w14:paraId="048A65C2" w14:textId="77777777" w:rsidR="001E746A" w:rsidRDefault="001E746A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C6E87A9" w14:textId="77777777" w:rsidR="001E746A" w:rsidRDefault="001E746A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7574379" w14:textId="77777777" w:rsidR="001E746A" w:rsidRDefault="001E746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9C45411" w14:textId="77777777" w:rsidR="001E746A" w:rsidRDefault="001E746A" w:rsidP="0090320C">
            <w:r>
              <w:rPr>
                <w:sz w:val="16"/>
                <w:szCs w:val="16"/>
              </w:rPr>
              <w:t>R4-2413382</w:t>
            </w:r>
          </w:p>
        </w:tc>
        <w:tc>
          <w:tcPr>
            <w:tcW w:w="1597" w:type="dxa"/>
          </w:tcPr>
          <w:p w14:paraId="7BDA0B94" w14:textId="77777777" w:rsidR="001E746A" w:rsidRDefault="001E746A" w:rsidP="0090320C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76FB3342" w14:textId="77777777" w:rsidR="001E746A" w:rsidRDefault="001E746A" w:rsidP="0090320C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1DEA6CFB" w14:textId="77777777" w:rsidR="001E746A" w:rsidRDefault="001E746A" w:rsidP="0090320C">
            <w:r>
              <w:rPr>
                <w:sz w:val="16"/>
                <w:szCs w:val="16"/>
              </w:rPr>
              <w:t>A.16.5.2.1, A.16.5.2.3, A.16.6.3</w:t>
            </w:r>
          </w:p>
        </w:tc>
        <w:tc>
          <w:tcPr>
            <w:tcW w:w="998" w:type="dxa"/>
          </w:tcPr>
          <w:p w14:paraId="4563925B" w14:textId="77777777" w:rsidR="001E746A" w:rsidRDefault="001E746A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E746A" w14:paraId="469FB0A9" w14:textId="77777777" w:rsidTr="0090320C">
        <w:tc>
          <w:tcPr>
            <w:tcW w:w="879" w:type="dxa"/>
          </w:tcPr>
          <w:p w14:paraId="4BD53241" w14:textId="77777777" w:rsidR="001E746A" w:rsidRDefault="001E746A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CF5D250" w14:textId="77777777" w:rsidR="001E746A" w:rsidRDefault="001E746A" w:rsidP="0090320C">
            <w:r>
              <w:rPr>
                <w:sz w:val="16"/>
                <w:szCs w:val="16"/>
              </w:rPr>
              <w:t>4952</w:t>
            </w:r>
          </w:p>
        </w:tc>
        <w:tc>
          <w:tcPr>
            <w:tcW w:w="517" w:type="dxa"/>
          </w:tcPr>
          <w:p w14:paraId="0D9213B8" w14:textId="77777777" w:rsidR="001E746A" w:rsidRDefault="001E746A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0B265A" w14:textId="77777777" w:rsidR="001E746A" w:rsidRDefault="001E746A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CB207E" w14:textId="77777777" w:rsidR="001E746A" w:rsidRDefault="001E746A" w:rsidP="0090320C">
            <w:r>
              <w:rPr>
                <w:sz w:val="16"/>
                <w:szCs w:val="16"/>
              </w:rPr>
              <w:t>(NR_redcap-Perf) Formal CR to Rel-17 TS 38.133: on RedCap Perf maintenance</w:t>
            </w:r>
          </w:p>
        </w:tc>
        <w:tc>
          <w:tcPr>
            <w:tcW w:w="517" w:type="dxa"/>
          </w:tcPr>
          <w:p w14:paraId="71AA346C" w14:textId="77777777" w:rsidR="001E746A" w:rsidRDefault="001E746A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AA0B59" w14:textId="77777777" w:rsidR="001E746A" w:rsidRDefault="001E746A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7B820F66" w14:textId="77777777" w:rsidR="001E746A" w:rsidRDefault="001E746A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795B37E" w14:textId="77777777" w:rsidR="001E746A" w:rsidRDefault="001E746A" w:rsidP="0090320C">
            <w:r>
              <w:rPr>
                <w:sz w:val="16"/>
                <w:szCs w:val="16"/>
              </w:rPr>
              <w:t>R4-2413464</w:t>
            </w:r>
          </w:p>
        </w:tc>
        <w:tc>
          <w:tcPr>
            <w:tcW w:w="1597" w:type="dxa"/>
          </w:tcPr>
          <w:p w14:paraId="5513B0EE" w14:textId="77777777" w:rsidR="001E746A" w:rsidRDefault="001E746A" w:rsidP="0090320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F77713A" w14:textId="77777777" w:rsidR="001E746A" w:rsidRDefault="001E746A" w:rsidP="0090320C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543FA4F2" w14:textId="77777777" w:rsidR="001E746A" w:rsidRDefault="001E746A" w:rsidP="0090320C">
            <w:r>
              <w:rPr>
                <w:sz w:val="16"/>
                <w:szCs w:val="16"/>
              </w:rPr>
              <w:t>A.16.6.2.5, A.16.6.2.6, A.16.6.2.8, A.16.6.2.11, A.16.6.2.12, 10.1A.10.1</w:t>
            </w:r>
          </w:p>
        </w:tc>
        <w:tc>
          <w:tcPr>
            <w:tcW w:w="998" w:type="dxa"/>
          </w:tcPr>
          <w:p w14:paraId="28A7C0E4" w14:textId="77777777" w:rsidR="001E746A" w:rsidRDefault="001E746A" w:rsidP="0090320C">
            <w:r>
              <w:rPr>
                <w:sz w:val="16"/>
                <w:szCs w:val="16"/>
              </w:rPr>
              <w:t xml:space="preserve">TS/TR ... CR ... ; TS 38.533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</w:tbl>
    <w:p w14:paraId="48E74251" w14:textId="77777777" w:rsidR="001E746A" w:rsidRDefault="001E746A" w:rsidP="00DD6630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4C9CC554" w14:textId="77777777" w:rsidR="001E746A" w:rsidRPr="004347C0" w:rsidRDefault="001E746A" w:rsidP="00DD6630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9D62BFF" w14:textId="3AF84CD4" w:rsidR="00DD6630" w:rsidRDefault="00DD6630" w:rsidP="00DD6630">
      <w:pPr>
        <w:pStyle w:val="Heading2"/>
        <w:rPr>
          <w:rFonts w:cs="Arial"/>
          <w:noProof/>
        </w:rPr>
      </w:pPr>
      <w:r w:rsidRPr="005E14E4">
        <w:rPr>
          <w:noProof/>
        </w:rPr>
        <w:t>RP-2421</w:t>
      </w:r>
      <w:r>
        <w:rPr>
          <w:noProof/>
        </w:rPr>
        <w:t>86</w:t>
      </w:r>
    </w:p>
    <w:p w14:paraId="18629AE0" w14:textId="6720E0AF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38</w:t>
      </w:r>
    </w:p>
    <w:p w14:paraId="19DC308F" w14:textId="77777777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53290" w:rsidRPr="004E535C" w14:paraId="32F661CE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92A3E52" w14:textId="77777777" w:rsidR="00053290" w:rsidRPr="00BF1EB6" w:rsidRDefault="00053290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A5C8BA" w14:textId="77777777" w:rsidR="00053290" w:rsidRPr="00BF1EB6" w:rsidRDefault="00053290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712417E" w14:textId="77777777" w:rsidR="00053290" w:rsidRPr="00BF1EB6" w:rsidRDefault="00053290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6741E9" w14:textId="77777777" w:rsidR="00053290" w:rsidRPr="00BF1EB6" w:rsidRDefault="00053290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E5857E4" w14:textId="77777777" w:rsidR="00053290" w:rsidRPr="00BF1EB6" w:rsidRDefault="00053290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30B445" w14:textId="77777777" w:rsidR="00053290" w:rsidRPr="00BF1EB6" w:rsidRDefault="00053290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80B13B" w14:textId="77777777" w:rsidR="00053290" w:rsidRPr="00BF1EB6" w:rsidRDefault="00053290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D1BE925" w14:textId="77777777" w:rsidR="00053290" w:rsidRPr="00BF1EB6" w:rsidRDefault="00053290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2CBF992" w14:textId="77777777" w:rsidR="00053290" w:rsidRPr="00BF1EB6" w:rsidRDefault="00053290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6323AAC" w14:textId="77777777" w:rsidR="00053290" w:rsidRPr="00BF1EB6" w:rsidRDefault="00053290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00189DD" w14:textId="77777777" w:rsidR="00053290" w:rsidRPr="00BF1EB6" w:rsidRDefault="00053290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612B1A8" w14:textId="77777777" w:rsidR="00053290" w:rsidRPr="00BF1EB6" w:rsidRDefault="00053290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6367A15" w14:textId="77777777" w:rsidR="00053290" w:rsidRPr="00BF1EB6" w:rsidRDefault="00053290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53290" w14:paraId="1805A53F" w14:textId="77777777" w:rsidTr="0090320C">
        <w:tc>
          <w:tcPr>
            <w:tcW w:w="879" w:type="dxa"/>
          </w:tcPr>
          <w:p w14:paraId="3112DE13" w14:textId="77777777" w:rsidR="00053290" w:rsidRDefault="00053290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BDE4842" w14:textId="77777777" w:rsidR="00053290" w:rsidRDefault="00053290" w:rsidP="0090320C">
            <w:r>
              <w:rPr>
                <w:sz w:val="16"/>
                <w:szCs w:val="16"/>
              </w:rPr>
              <w:t>2404</w:t>
            </w:r>
          </w:p>
        </w:tc>
        <w:tc>
          <w:tcPr>
            <w:tcW w:w="517" w:type="dxa"/>
          </w:tcPr>
          <w:p w14:paraId="5986DF25" w14:textId="77777777" w:rsidR="00053290" w:rsidRDefault="00053290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2B801C" w14:textId="77777777" w:rsidR="00053290" w:rsidRDefault="00053290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DDE7AB3" w14:textId="77777777" w:rsidR="00053290" w:rsidRDefault="00053290" w:rsidP="0090320C">
            <w:r>
              <w:rPr>
                <w:sz w:val="16"/>
                <w:szCs w:val="16"/>
              </w:rPr>
              <w:t>(NR_RF_FR1_enh-Core) CR for TS 38.101-1: Corrections on intra-band UL contiguous CA with UL MIMO for PC3</w:t>
            </w:r>
          </w:p>
        </w:tc>
        <w:tc>
          <w:tcPr>
            <w:tcW w:w="517" w:type="dxa"/>
          </w:tcPr>
          <w:p w14:paraId="0B161EA4" w14:textId="77777777" w:rsidR="00053290" w:rsidRDefault="00053290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A2258F" w14:textId="77777777" w:rsidR="00053290" w:rsidRDefault="00053290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987D0B0" w14:textId="77777777" w:rsidR="00053290" w:rsidRDefault="0005329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A5DE5CD" w14:textId="77777777" w:rsidR="00053290" w:rsidRDefault="00053290" w:rsidP="0090320C">
            <w:r>
              <w:rPr>
                <w:sz w:val="16"/>
                <w:szCs w:val="16"/>
              </w:rPr>
              <w:t>R4-2411864</w:t>
            </w:r>
          </w:p>
        </w:tc>
        <w:tc>
          <w:tcPr>
            <w:tcW w:w="1597" w:type="dxa"/>
          </w:tcPr>
          <w:p w14:paraId="1F45B899" w14:textId="77777777" w:rsidR="00053290" w:rsidRDefault="00053290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0C7983A" w14:textId="77777777" w:rsidR="00053290" w:rsidRDefault="00053290" w:rsidP="0090320C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1427D053" w14:textId="77777777" w:rsidR="00053290" w:rsidRDefault="00053290" w:rsidP="0090320C">
            <w:r>
              <w:rPr>
                <w:sz w:val="16"/>
                <w:szCs w:val="16"/>
              </w:rPr>
              <w:t>6.2H.1.1</w:t>
            </w:r>
          </w:p>
        </w:tc>
        <w:tc>
          <w:tcPr>
            <w:tcW w:w="998" w:type="dxa"/>
          </w:tcPr>
          <w:p w14:paraId="566FBF2A" w14:textId="77777777" w:rsidR="00053290" w:rsidRDefault="00053290" w:rsidP="0090320C">
            <w:r>
              <w:rPr>
                <w:sz w:val="16"/>
                <w:szCs w:val="16"/>
              </w:rPr>
              <w:t xml:space="preserve">TS/TR ... CR ... ; 38.521-1; TS/TR ... CR ... </w:t>
            </w:r>
          </w:p>
        </w:tc>
      </w:tr>
      <w:tr w:rsidR="00053290" w14:paraId="540CCA47" w14:textId="77777777" w:rsidTr="0090320C">
        <w:tc>
          <w:tcPr>
            <w:tcW w:w="879" w:type="dxa"/>
          </w:tcPr>
          <w:p w14:paraId="2BA12673" w14:textId="77777777" w:rsidR="00053290" w:rsidRDefault="00053290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04CC4F8" w14:textId="77777777" w:rsidR="00053290" w:rsidRDefault="00053290" w:rsidP="0090320C">
            <w:r>
              <w:rPr>
                <w:sz w:val="16"/>
                <w:szCs w:val="16"/>
              </w:rPr>
              <w:t>2450</w:t>
            </w:r>
          </w:p>
        </w:tc>
        <w:tc>
          <w:tcPr>
            <w:tcW w:w="517" w:type="dxa"/>
          </w:tcPr>
          <w:p w14:paraId="7C2D4AF6" w14:textId="77777777" w:rsidR="00053290" w:rsidRDefault="00053290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A1BCA5" w14:textId="77777777" w:rsidR="00053290" w:rsidRDefault="00053290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7CEFAC2" w14:textId="77777777" w:rsidR="00053290" w:rsidRDefault="00053290" w:rsidP="0090320C">
            <w:r>
              <w:rPr>
                <w:sz w:val="16"/>
                <w:szCs w:val="16"/>
              </w:rPr>
              <w:t>Correction for value B for non-contiguous uplink carrier aggregation</w:t>
            </w:r>
          </w:p>
        </w:tc>
        <w:tc>
          <w:tcPr>
            <w:tcW w:w="517" w:type="dxa"/>
          </w:tcPr>
          <w:p w14:paraId="2A769ED9" w14:textId="77777777" w:rsidR="00053290" w:rsidRDefault="00053290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B8B16B" w14:textId="77777777" w:rsidR="00053290" w:rsidRDefault="00053290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7F7B0D64" w14:textId="77777777" w:rsidR="00053290" w:rsidRDefault="0005329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EBDA606" w14:textId="77777777" w:rsidR="00053290" w:rsidRDefault="00053290" w:rsidP="0090320C">
            <w:r>
              <w:rPr>
                <w:sz w:val="16"/>
                <w:szCs w:val="16"/>
              </w:rPr>
              <w:t>R4-2414374</w:t>
            </w:r>
          </w:p>
        </w:tc>
        <w:tc>
          <w:tcPr>
            <w:tcW w:w="1597" w:type="dxa"/>
          </w:tcPr>
          <w:p w14:paraId="3C96EED9" w14:textId="77777777" w:rsidR="00053290" w:rsidRDefault="00053290" w:rsidP="0090320C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0555DD4B" w14:textId="77777777" w:rsidR="00053290" w:rsidRDefault="00053290" w:rsidP="0090320C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4A172D49" w14:textId="77777777" w:rsidR="00053290" w:rsidRDefault="00053290" w:rsidP="0090320C">
            <w:r>
              <w:rPr>
                <w:sz w:val="16"/>
                <w:szCs w:val="16"/>
              </w:rPr>
              <w:t>6.2A.2.2.0, 6.2A.3.1.1.1.3, 6.2A.3.1.1.2.2, 6.2A.3.1.1.3.2, 6.2A.3.1.2.1</w:t>
            </w:r>
          </w:p>
        </w:tc>
        <w:tc>
          <w:tcPr>
            <w:tcW w:w="998" w:type="dxa"/>
          </w:tcPr>
          <w:p w14:paraId="76311558" w14:textId="77777777" w:rsidR="00053290" w:rsidRDefault="00053290" w:rsidP="0090320C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053290" w14:paraId="048F4FE0" w14:textId="77777777" w:rsidTr="0090320C">
        <w:tc>
          <w:tcPr>
            <w:tcW w:w="879" w:type="dxa"/>
          </w:tcPr>
          <w:p w14:paraId="09B8E2A2" w14:textId="77777777" w:rsidR="00053290" w:rsidRDefault="00053290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4DB165A" w14:textId="77777777" w:rsidR="00053290" w:rsidRDefault="00053290" w:rsidP="0090320C">
            <w:r>
              <w:rPr>
                <w:sz w:val="16"/>
                <w:szCs w:val="16"/>
              </w:rPr>
              <w:t>2451</w:t>
            </w:r>
          </w:p>
        </w:tc>
        <w:tc>
          <w:tcPr>
            <w:tcW w:w="517" w:type="dxa"/>
          </w:tcPr>
          <w:p w14:paraId="33F548B2" w14:textId="77777777" w:rsidR="00053290" w:rsidRDefault="00053290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F2B1DF" w14:textId="77777777" w:rsidR="00053290" w:rsidRDefault="00053290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9EB6B6" w14:textId="77777777" w:rsidR="00053290" w:rsidRDefault="00053290" w:rsidP="0090320C">
            <w:r>
              <w:rPr>
                <w:sz w:val="16"/>
                <w:szCs w:val="16"/>
              </w:rPr>
              <w:t>Correction for value B for non-contiguous uplink carrier aggregation</w:t>
            </w:r>
          </w:p>
        </w:tc>
        <w:tc>
          <w:tcPr>
            <w:tcW w:w="517" w:type="dxa"/>
          </w:tcPr>
          <w:p w14:paraId="13D46A3E" w14:textId="77777777" w:rsidR="00053290" w:rsidRDefault="00053290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FC8565" w14:textId="77777777" w:rsidR="00053290" w:rsidRDefault="00053290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3096485D" w14:textId="77777777" w:rsidR="00053290" w:rsidRDefault="0005329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062D501" w14:textId="77777777" w:rsidR="00053290" w:rsidRDefault="00053290" w:rsidP="0090320C">
            <w:r>
              <w:rPr>
                <w:sz w:val="16"/>
                <w:szCs w:val="16"/>
              </w:rPr>
              <w:t>R4-2414431</w:t>
            </w:r>
          </w:p>
        </w:tc>
        <w:tc>
          <w:tcPr>
            <w:tcW w:w="1597" w:type="dxa"/>
          </w:tcPr>
          <w:p w14:paraId="3A924A33" w14:textId="77777777" w:rsidR="00053290" w:rsidRDefault="00053290" w:rsidP="0090320C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19356145" w14:textId="77777777" w:rsidR="00053290" w:rsidRDefault="00053290" w:rsidP="0090320C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2FE14645" w14:textId="77777777" w:rsidR="00053290" w:rsidRDefault="00053290" w:rsidP="0090320C">
            <w:r>
              <w:rPr>
                <w:sz w:val="16"/>
                <w:szCs w:val="16"/>
              </w:rPr>
              <w:t>6.2A.2.2.0, 6.2A.3.1.1.1.3, 6.2A.3.1.1.2.2, 6.2A.3.1.1.3.2, 6.2A.3.1.2.1, 6.2A.3.1.2.1.3, 6.2A.3.1.2.1.4</w:t>
            </w:r>
          </w:p>
        </w:tc>
        <w:tc>
          <w:tcPr>
            <w:tcW w:w="998" w:type="dxa"/>
          </w:tcPr>
          <w:p w14:paraId="7051935D" w14:textId="77777777" w:rsidR="00053290" w:rsidRDefault="00053290" w:rsidP="0090320C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053290" w14:paraId="02D00566" w14:textId="77777777" w:rsidTr="0090320C">
        <w:tc>
          <w:tcPr>
            <w:tcW w:w="879" w:type="dxa"/>
          </w:tcPr>
          <w:p w14:paraId="08F7E5DF" w14:textId="77777777" w:rsidR="00053290" w:rsidRDefault="00053290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93A56E8" w14:textId="77777777" w:rsidR="00053290" w:rsidRDefault="00053290" w:rsidP="0090320C">
            <w:r>
              <w:rPr>
                <w:sz w:val="16"/>
                <w:szCs w:val="16"/>
              </w:rPr>
              <w:t>2452</w:t>
            </w:r>
          </w:p>
        </w:tc>
        <w:tc>
          <w:tcPr>
            <w:tcW w:w="517" w:type="dxa"/>
          </w:tcPr>
          <w:p w14:paraId="3E24D347" w14:textId="77777777" w:rsidR="00053290" w:rsidRDefault="00053290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CA3232" w14:textId="77777777" w:rsidR="00053290" w:rsidRDefault="00053290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F4751D" w14:textId="77777777" w:rsidR="00053290" w:rsidRDefault="00053290" w:rsidP="0090320C">
            <w:r>
              <w:rPr>
                <w:sz w:val="16"/>
                <w:szCs w:val="16"/>
              </w:rPr>
              <w:t>Correction for value B for non-contiguous uplink carrier aggregation</w:t>
            </w:r>
          </w:p>
        </w:tc>
        <w:tc>
          <w:tcPr>
            <w:tcW w:w="517" w:type="dxa"/>
          </w:tcPr>
          <w:p w14:paraId="353DC848" w14:textId="77777777" w:rsidR="00053290" w:rsidRDefault="00053290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E393778" w14:textId="77777777" w:rsidR="00053290" w:rsidRDefault="00053290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411AABF" w14:textId="77777777" w:rsidR="00053290" w:rsidRDefault="0005329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4D0250D" w14:textId="77777777" w:rsidR="00053290" w:rsidRDefault="00053290" w:rsidP="0090320C">
            <w:r>
              <w:rPr>
                <w:sz w:val="16"/>
                <w:szCs w:val="16"/>
              </w:rPr>
              <w:t>R4-2414432</w:t>
            </w:r>
          </w:p>
        </w:tc>
        <w:tc>
          <w:tcPr>
            <w:tcW w:w="1597" w:type="dxa"/>
          </w:tcPr>
          <w:p w14:paraId="402A1806" w14:textId="77777777" w:rsidR="00053290" w:rsidRDefault="00053290" w:rsidP="0090320C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29E86FC7" w14:textId="77777777" w:rsidR="00053290" w:rsidRDefault="00053290" w:rsidP="0090320C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5514F7B7" w14:textId="77777777" w:rsidR="00053290" w:rsidRDefault="00053290" w:rsidP="0090320C">
            <w:r>
              <w:rPr>
                <w:sz w:val="16"/>
                <w:szCs w:val="16"/>
              </w:rPr>
              <w:t>6.2A.2.2.0, 6.2A.3.1.1.1.3, 6.2A.3.1.1.2.2, 6.2A.3.1.1.3.2, 6.2A.3.1.2.1, 6.2A.3.1.2.1.3, 6.2A.3.1.2.1.4</w:t>
            </w:r>
          </w:p>
        </w:tc>
        <w:tc>
          <w:tcPr>
            <w:tcW w:w="998" w:type="dxa"/>
          </w:tcPr>
          <w:p w14:paraId="206FF9D4" w14:textId="77777777" w:rsidR="00053290" w:rsidRDefault="00053290" w:rsidP="0090320C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053290" w14:paraId="021589A2" w14:textId="77777777" w:rsidTr="0090320C">
        <w:tc>
          <w:tcPr>
            <w:tcW w:w="879" w:type="dxa"/>
          </w:tcPr>
          <w:p w14:paraId="016BC332" w14:textId="77777777" w:rsidR="00053290" w:rsidRDefault="00053290" w:rsidP="0090320C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1E2BFDEE" w14:textId="77777777" w:rsidR="00053290" w:rsidRDefault="00053290" w:rsidP="0090320C">
            <w:r>
              <w:rPr>
                <w:sz w:val="16"/>
                <w:szCs w:val="16"/>
              </w:rPr>
              <w:t>0092</w:t>
            </w:r>
          </w:p>
        </w:tc>
        <w:tc>
          <w:tcPr>
            <w:tcW w:w="517" w:type="dxa"/>
          </w:tcPr>
          <w:p w14:paraId="18B956BE" w14:textId="77777777" w:rsidR="00053290" w:rsidRDefault="00053290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418211" w14:textId="77777777" w:rsidR="00053290" w:rsidRDefault="00053290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278981" w14:textId="77777777" w:rsidR="00053290" w:rsidRDefault="00053290" w:rsidP="0090320C">
            <w:r>
              <w:rPr>
                <w:sz w:val="16"/>
                <w:szCs w:val="16"/>
              </w:rPr>
              <w:t>Clarification on extreme conditions</w:t>
            </w:r>
          </w:p>
        </w:tc>
        <w:tc>
          <w:tcPr>
            <w:tcW w:w="517" w:type="dxa"/>
          </w:tcPr>
          <w:p w14:paraId="64D2C1FC" w14:textId="77777777" w:rsidR="00053290" w:rsidRDefault="00053290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68D7E0" w14:textId="77777777" w:rsidR="00053290" w:rsidRDefault="00053290" w:rsidP="0090320C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52E6240" w14:textId="77777777" w:rsidR="00053290" w:rsidRDefault="0005329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F7BFBBB" w14:textId="77777777" w:rsidR="00053290" w:rsidRDefault="00053290" w:rsidP="0090320C">
            <w:r>
              <w:rPr>
                <w:sz w:val="16"/>
                <w:szCs w:val="16"/>
              </w:rPr>
              <w:t>R4-2413572</w:t>
            </w:r>
          </w:p>
        </w:tc>
        <w:tc>
          <w:tcPr>
            <w:tcW w:w="1597" w:type="dxa"/>
          </w:tcPr>
          <w:p w14:paraId="7274FD89" w14:textId="77777777" w:rsidR="00053290" w:rsidRDefault="00053290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D2F715A" w14:textId="77777777" w:rsidR="00053290" w:rsidRDefault="00053290" w:rsidP="0090320C">
            <w:r>
              <w:rPr>
                <w:sz w:val="16"/>
                <w:szCs w:val="16"/>
              </w:rPr>
              <w:t>NR_repeaters-Core</w:t>
            </w:r>
          </w:p>
        </w:tc>
        <w:tc>
          <w:tcPr>
            <w:tcW w:w="2323" w:type="dxa"/>
          </w:tcPr>
          <w:p w14:paraId="701C317B" w14:textId="77777777" w:rsidR="00053290" w:rsidRDefault="00053290" w:rsidP="0090320C">
            <w:r>
              <w:rPr>
                <w:sz w:val="16"/>
                <w:szCs w:val="16"/>
              </w:rPr>
              <w:t>6.1, 6.9.2, 7.1, 7.8.2</w:t>
            </w:r>
          </w:p>
        </w:tc>
        <w:tc>
          <w:tcPr>
            <w:tcW w:w="998" w:type="dxa"/>
          </w:tcPr>
          <w:p w14:paraId="04A326D6" w14:textId="77777777" w:rsidR="00053290" w:rsidRDefault="00053290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53290" w14:paraId="1C35ACD2" w14:textId="77777777" w:rsidTr="0090320C">
        <w:tc>
          <w:tcPr>
            <w:tcW w:w="879" w:type="dxa"/>
          </w:tcPr>
          <w:p w14:paraId="0F4DAD93" w14:textId="77777777" w:rsidR="00053290" w:rsidRDefault="00053290" w:rsidP="0090320C">
            <w:r>
              <w:rPr>
                <w:sz w:val="16"/>
                <w:szCs w:val="16"/>
              </w:rPr>
              <w:lastRenderedPageBreak/>
              <w:t>38.106</w:t>
            </w:r>
          </w:p>
        </w:tc>
        <w:tc>
          <w:tcPr>
            <w:tcW w:w="637" w:type="dxa"/>
          </w:tcPr>
          <w:p w14:paraId="320889D7" w14:textId="77777777" w:rsidR="00053290" w:rsidRDefault="00053290" w:rsidP="0090320C">
            <w:r>
              <w:rPr>
                <w:sz w:val="16"/>
                <w:szCs w:val="16"/>
              </w:rPr>
              <w:t>0093</w:t>
            </w:r>
          </w:p>
        </w:tc>
        <w:tc>
          <w:tcPr>
            <w:tcW w:w="517" w:type="dxa"/>
          </w:tcPr>
          <w:p w14:paraId="0C9CD8BF" w14:textId="77777777" w:rsidR="00053290" w:rsidRDefault="00053290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33D07B" w14:textId="77777777" w:rsidR="00053290" w:rsidRDefault="00053290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D1E841" w14:textId="77777777" w:rsidR="00053290" w:rsidRDefault="00053290" w:rsidP="0090320C">
            <w:r>
              <w:rPr>
                <w:sz w:val="16"/>
                <w:szCs w:val="16"/>
              </w:rPr>
              <w:t>Clarification on extreme conditions</w:t>
            </w:r>
          </w:p>
        </w:tc>
        <w:tc>
          <w:tcPr>
            <w:tcW w:w="517" w:type="dxa"/>
          </w:tcPr>
          <w:p w14:paraId="6DC80344" w14:textId="77777777" w:rsidR="00053290" w:rsidRDefault="00053290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323912" w14:textId="77777777" w:rsidR="00053290" w:rsidRDefault="00053290" w:rsidP="0090320C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AC43AA2" w14:textId="77777777" w:rsidR="00053290" w:rsidRDefault="0005329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50A438C" w14:textId="77777777" w:rsidR="00053290" w:rsidRDefault="00053290" w:rsidP="0090320C">
            <w:r>
              <w:rPr>
                <w:sz w:val="16"/>
                <w:szCs w:val="16"/>
              </w:rPr>
              <w:t>R4-2413573</w:t>
            </w:r>
          </w:p>
        </w:tc>
        <w:tc>
          <w:tcPr>
            <w:tcW w:w="1597" w:type="dxa"/>
          </w:tcPr>
          <w:p w14:paraId="05CE44E1" w14:textId="77777777" w:rsidR="00053290" w:rsidRDefault="00053290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535183F" w14:textId="77777777" w:rsidR="00053290" w:rsidRDefault="00053290" w:rsidP="0090320C">
            <w:r>
              <w:rPr>
                <w:sz w:val="16"/>
                <w:szCs w:val="16"/>
              </w:rPr>
              <w:t>NR_repeaters-Core, NR_netcon_repeater-Core</w:t>
            </w:r>
          </w:p>
        </w:tc>
        <w:tc>
          <w:tcPr>
            <w:tcW w:w="2323" w:type="dxa"/>
          </w:tcPr>
          <w:p w14:paraId="70EFFEAD" w14:textId="77777777" w:rsidR="00053290" w:rsidRDefault="00053290" w:rsidP="0090320C">
            <w:r>
              <w:rPr>
                <w:sz w:val="16"/>
                <w:szCs w:val="16"/>
              </w:rPr>
              <w:t>6.1, 6.9.2, 7.1, 7.2, 7.8.2</w:t>
            </w:r>
          </w:p>
        </w:tc>
        <w:tc>
          <w:tcPr>
            <w:tcW w:w="998" w:type="dxa"/>
          </w:tcPr>
          <w:p w14:paraId="420A323A" w14:textId="77777777" w:rsidR="00053290" w:rsidRDefault="00053290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53290" w14:paraId="727B541E" w14:textId="77777777" w:rsidTr="0090320C">
        <w:tc>
          <w:tcPr>
            <w:tcW w:w="879" w:type="dxa"/>
          </w:tcPr>
          <w:p w14:paraId="5233AE48" w14:textId="77777777" w:rsidR="00053290" w:rsidRDefault="00053290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B1F0A0" w14:textId="77777777" w:rsidR="00053290" w:rsidRDefault="00053290" w:rsidP="0090320C">
            <w:r>
              <w:rPr>
                <w:sz w:val="16"/>
                <w:szCs w:val="16"/>
              </w:rPr>
              <w:t>4749</w:t>
            </w:r>
          </w:p>
        </w:tc>
        <w:tc>
          <w:tcPr>
            <w:tcW w:w="517" w:type="dxa"/>
          </w:tcPr>
          <w:p w14:paraId="7C68F640" w14:textId="77777777" w:rsidR="00053290" w:rsidRDefault="00053290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BBE411" w14:textId="77777777" w:rsidR="00053290" w:rsidRDefault="00053290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2952E5" w14:textId="77777777" w:rsidR="00053290" w:rsidRDefault="00053290" w:rsidP="0090320C">
            <w:r>
              <w:rPr>
                <w:sz w:val="16"/>
                <w:szCs w:val="16"/>
              </w:rPr>
              <w:t>(NR_RRM_enh2-Core) Correction CR to multiple SCell activation with PUCCH SCell</w:t>
            </w:r>
          </w:p>
        </w:tc>
        <w:tc>
          <w:tcPr>
            <w:tcW w:w="517" w:type="dxa"/>
          </w:tcPr>
          <w:p w14:paraId="4C5DD230" w14:textId="77777777" w:rsidR="00053290" w:rsidRDefault="00053290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5561B7" w14:textId="77777777" w:rsidR="00053290" w:rsidRDefault="00053290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54928F62" w14:textId="77777777" w:rsidR="00053290" w:rsidRDefault="0005329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5937DA4" w14:textId="77777777" w:rsidR="00053290" w:rsidRDefault="00053290" w:rsidP="0090320C">
            <w:r>
              <w:rPr>
                <w:sz w:val="16"/>
                <w:szCs w:val="16"/>
              </w:rPr>
              <w:t>R4-2413887</w:t>
            </w:r>
          </w:p>
        </w:tc>
        <w:tc>
          <w:tcPr>
            <w:tcW w:w="1597" w:type="dxa"/>
          </w:tcPr>
          <w:p w14:paraId="5647CAA7" w14:textId="77777777" w:rsidR="00053290" w:rsidRDefault="00053290" w:rsidP="0090320C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B364CDA" w14:textId="77777777" w:rsidR="00053290" w:rsidRDefault="00053290" w:rsidP="0090320C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0D2EF50E" w14:textId="77777777" w:rsidR="00053290" w:rsidRDefault="00053290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7BD3DB" w14:textId="77777777" w:rsidR="00053290" w:rsidRDefault="00053290" w:rsidP="0090320C">
            <w:pPr>
              <w:rPr>
                <w:sz w:val="16"/>
                <w:szCs w:val="16"/>
              </w:rPr>
            </w:pPr>
          </w:p>
        </w:tc>
      </w:tr>
      <w:tr w:rsidR="00053290" w14:paraId="35A42047" w14:textId="77777777" w:rsidTr="0090320C">
        <w:tc>
          <w:tcPr>
            <w:tcW w:w="879" w:type="dxa"/>
          </w:tcPr>
          <w:p w14:paraId="005701C2" w14:textId="77777777" w:rsidR="00053290" w:rsidRDefault="00053290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4EB1086" w14:textId="77777777" w:rsidR="00053290" w:rsidRDefault="00053290" w:rsidP="0090320C">
            <w:r>
              <w:rPr>
                <w:sz w:val="16"/>
                <w:szCs w:val="16"/>
              </w:rPr>
              <w:t>4750</w:t>
            </w:r>
          </w:p>
        </w:tc>
        <w:tc>
          <w:tcPr>
            <w:tcW w:w="517" w:type="dxa"/>
          </w:tcPr>
          <w:p w14:paraId="68E59C20" w14:textId="77777777" w:rsidR="00053290" w:rsidRDefault="00053290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A36FBC" w14:textId="77777777" w:rsidR="00053290" w:rsidRDefault="00053290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025FA7" w14:textId="77777777" w:rsidR="00053290" w:rsidRDefault="00053290" w:rsidP="0090320C">
            <w:r>
              <w:rPr>
                <w:sz w:val="16"/>
                <w:szCs w:val="16"/>
              </w:rPr>
              <w:t>(NR_RRM_enh2-Core) Correction CR to multiple SCell activation with PUCCH SCell Cat.A</w:t>
            </w:r>
          </w:p>
        </w:tc>
        <w:tc>
          <w:tcPr>
            <w:tcW w:w="517" w:type="dxa"/>
          </w:tcPr>
          <w:p w14:paraId="6E1C7A22" w14:textId="77777777" w:rsidR="00053290" w:rsidRDefault="00053290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5865CD7" w14:textId="77777777" w:rsidR="00053290" w:rsidRDefault="00053290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EA492ED" w14:textId="77777777" w:rsidR="00053290" w:rsidRDefault="0005329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AA55A60" w14:textId="77777777" w:rsidR="00053290" w:rsidRDefault="00053290" w:rsidP="0090320C">
            <w:r>
              <w:rPr>
                <w:sz w:val="16"/>
                <w:szCs w:val="16"/>
              </w:rPr>
              <w:t>R4-2412141</w:t>
            </w:r>
          </w:p>
        </w:tc>
        <w:tc>
          <w:tcPr>
            <w:tcW w:w="1597" w:type="dxa"/>
          </w:tcPr>
          <w:p w14:paraId="2488EB45" w14:textId="77777777" w:rsidR="00053290" w:rsidRDefault="00053290" w:rsidP="0090320C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3B67A1A" w14:textId="77777777" w:rsidR="00053290" w:rsidRDefault="00053290" w:rsidP="0090320C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7A770E95" w14:textId="77777777" w:rsidR="00053290" w:rsidRDefault="00053290" w:rsidP="0090320C">
            <w:r>
              <w:rPr>
                <w:sz w:val="16"/>
                <w:szCs w:val="16"/>
              </w:rPr>
              <w:t>8.3.13</w:t>
            </w:r>
          </w:p>
        </w:tc>
        <w:tc>
          <w:tcPr>
            <w:tcW w:w="998" w:type="dxa"/>
          </w:tcPr>
          <w:p w14:paraId="447773D9" w14:textId="77777777" w:rsidR="00053290" w:rsidRDefault="00053290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53290" w14:paraId="7CB69578" w14:textId="77777777" w:rsidTr="0090320C">
        <w:tc>
          <w:tcPr>
            <w:tcW w:w="879" w:type="dxa"/>
          </w:tcPr>
          <w:p w14:paraId="74771277" w14:textId="77777777" w:rsidR="00053290" w:rsidRDefault="00053290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70C54CC" w14:textId="77777777" w:rsidR="00053290" w:rsidRDefault="00053290" w:rsidP="0090320C">
            <w:r>
              <w:rPr>
                <w:sz w:val="16"/>
                <w:szCs w:val="16"/>
              </w:rPr>
              <w:t>4760</w:t>
            </w:r>
          </w:p>
        </w:tc>
        <w:tc>
          <w:tcPr>
            <w:tcW w:w="517" w:type="dxa"/>
          </w:tcPr>
          <w:p w14:paraId="4F1DC96F" w14:textId="77777777" w:rsidR="00053290" w:rsidRDefault="00053290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C5916C" w14:textId="77777777" w:rsidR="00053290" w:rsidRDefault="00053290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A68BDDD" w14:textId="77777777" w:rsidR="00053290" w:rsidRDefault="00053290" w:rsidP="0090320C">
            <w:r>
              <w:rPr>
                <w:sz w:val="16"/>
                <w:szCs w:val="16"/>
              </w:rPr>
              <w:t>(NR_RF_FR1-Perf) Correction to Rel-16 UL Tx switching test cases_R16</w:t>
            </w:r>
          </w:p>
        </w:tc>
        <w:tc>
          <w:tcPr>
            <w:tcW w:w="517" w:type="dxa"/>
          </w:tcPr>
          <w:p w14:paraId="4F48BB20" w14:textId="77777777" w:rsidR="00053290" w:rsidRDefault="00053290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3F8D6C" w14:textId="77777777" w:rsidR="00053290" w:rsidRDefault="00053290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05213710" w14:textId="77777777" w:rsidR="00053290" w:rsidRDefault="0005329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64A1795" w14:textId="77777777" w:rsidR="00053290" w:rsidRDefault="00053290" w:rsidP="0090320C">
            <w:r>
              <w:rPr>
                <w:sz w:val="16"/>
                <w:szCs w:val="16"/>
              </w:rPr>
              <w:t>R4-2412166</w:t>
            </w:r>
          </w:p>
        </w:tc>
        <w:tc>
          <w:tcPr>
            <w:tcW w:w="1597" w:type="dxa"/>
          </w:tcPr>
          <w:p w14:paraId="4377A6DD" w14:textId="77777777" w:rsidR="00053290" w:rsidRDefault="00053290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049502A" w14:textId="77777777" w:rsidR="00053290" w:rsidRDefault="00053290" w:rsidP="0090320C">
            <w:r>
              <w:rPr>
                <w:sz w:val="16"/>
                <w:szCs w:val="16"/>
              </w:rPr>
              <w:t>NR_RF_FR1-Perf</w:t>
            </w:r>
          </w:p>
        </w:tc>
        <w:tc>
          <w:tcPr>
            <w:tcW w:w="2323" w:type="dxa"/>
          </w:tcPr>
          <w:p w14:paraId="779539F7" w14:textId="77777777" w:rsidR="00053290" w:rsidRDefault="00053290" w:rsidP="0090320C">
            <w:r>
              <w:rPr>
                <w:sz w:val="16"/>
                <w:szCs w:val="16"/>
              </w:rPr>
              <w:t>A.4.5.8, A.6.5.7.1, A.6.5.7.2</w:t>
            </w:r>
          </w:p>
        </w:tc>
        <w:tc>
          <w:tcPr>
            <w:tcW w:w="998" w:type="dxa"/>
          </w:tcPr>
          <w:p w14:paraId="32DDA959" w14:textId="77777777" w:rsidR="00053290" w:rsidRDefault="00053290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053290" w14:paraId="7B3FD77F" w14:textId="77777777" w:rsidTr="0090320C">
        <w:tc>
          <w:tcPr>
            <w:tcW w:w="879" w:type="dxa"/>
          </w:tcPr>
          <w:p w14:paraId="03910A25" w14:textId="77777777" w:rsidR="00053290" w:rsidRDefault="00053290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E3ED021" w14:textId="77777777" w:rsidR="00053290" w:rsidRDefault="00053290" w:rsidP="0090320C">
            <w:r>
              <w:rPr>
                <w:sz w:val="16"/>
                <w:szCs w:val="16"/>
              </w:rPr>
              <w:t>4761</w:t>
            </w:r>
          </w:p>
        </w:tc>
        <w:tc>
          <w:tcPr>
            <w:tcW w:w="517" w:type="dxa"/>
          </w:tcPr>
          <w:p w14:paraId="7AC38602" w14:textId="77777777" w:rsidR="00053290" w:rsidRDefault="00053290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F8FD07" w14:textId="77777777" w:rsidR="00053290" w:rsidRDefault="00053290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0FCA97" w14:textId="77777777" w:rsidR="00053290" w:rsidRDefault="00053290" w:rsidP="0090320C">
            <w:r>
              <w:rPr>
                <w:sz w:val="16"/>
                <w:szCs w:val="16"/>
              </w:rPr>
              <w:t>(NR_RF_FR1-Perf) Correction to Rel-16 UL Tx switching test cases_R17</w:t>
            </w:r>
          </w:p>
        </w:tc>
        <w:tc>
          <w:tcPr>
            <w:tcW w:w="517" w:type="dxa"/>
          </w:tcPr>
          <w:p w14:paraId="18DBBC8E" w14:textId="77777777" w:rsidR="00053290" w:rsidRDefault="00053290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DD41D1" w14:textId="77777777" w:rsidR="00053290" w:rsidRDefault="00053290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0332CB8B" w14:textId="77777777" w:rsidR="00053290" w:rsidRDefault="0005329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EB73417" w14:textId="77777777" w:rsidR="00053290" w:rsidRDefault="00053290" w:rsidP="0090320C">
            <w:r>
              <w:rPr>
                <w:sz w:val="16"/>
                <w:szCs w:val="16"/>
              </w:rPr>
              <w:t>R4-2412167</w:t>
            </w:r>
          </w:p>
        </w:tc>
        <w:tc>
          <w:tcPr>
            <w:tcW w:w="1597" w:type="dxa"/>
          </w:tcPr>
          <w:p w14:paraId="655630B8" w14:textId="77777777" w:rsidR="00053290" w:rsidRDefault="00053290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697F5EF" w14:textId="77777777" w:rsidR="00053290" w:rsidRDefault="00053290" w:rsidP="0090320C">
            <w:r>
              <w:rPr>
                <w:sz w:val="16"/>
                <w:szCs w:val="16"/>
              </w:rPr>
              <w:t>NR_RF_FR1-Perf</w:t>
            </w:r>
          </w:p>
        </w:tc>
        <w:tc>
          <w:tcPr>
            <w:tcW w:w="2323" w:type="dxa"/>
          </w:tcPr>
          <w:p w14:paraId="7EC2ABA9" w14:textId="77777777" w:rsidR="00053290" w:rsidRDefault="00053290" w:rsidP="0090320C">
            <w:r>
              <w:rPr>
                <w:sz w:val="16"/>
                <w:szCs w:val="16"/>
              </w:rPr>
              <w:t>A.4.5.8, A.6.5.7.1, A.6.5.7.2</w:t>
            </w:r>
          </w:p>
        </w:tc>
        <w:tc>
          <w:tcPr>
            <w:tcW w:w="998" w:type="dxa"/>
          </w:tcPr>
          <w:p w14:paraId="0D406A6F" w14:textId="77777777" w:rsidR="00053290" w:rsidRDefault="00053290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053290" w14:paraId="1FF97325" w14:textId="77777777" w:rsidTr="0090320C">
        <w:tc>
          <w:tcPr>
            <w:tcW w:w="879" w:type="dxa"/>
          </w:tcPr>
          <w:p w14:paraId="5B3B25A9" w14:textId="77777777" w:rsidR="00053290" w:rsidRDefault="00053290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720AE6C" w14:textId="77777777" w:rsidR="00053290" w:rsidRDefault="00053290" w:rsidP="0090320C">
            <w:r>
              <w:rPr>
                <w:sz w:val="16"/>
                <w:szCs w:val="16"/>
              </w:rPr>
              <w:t>4762</w:t>
            </w:r>
          </w:p>
        </w:tc>
        <w:tc>
          <w:tcPr>
            <w:tcW w:w="517" w:type="dxa"/>
          </w:tcPr>
          <w:p w14:paraId="0BD0198A" w14:textId="77777777" w:rsidR="00053290" w:rsidRDefault="00053290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706E5E" w14:textId="77777777" w:rsidR="00053290" w:rsidRDefault="00053290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46DE91" w14:textId="77777777" w:rsidR="00053290" w:rsidRDefault="00053290" w:rsidP="0090320C">
            <w:r>
              <w:rPr>
                <w:sz w:val="16"/>
                <w:szCs w:val="16"/>
              </w:rPr>
              <w:t>(NR_RF_FR1-Perf) Correction to Rel-16 UL Tx switching test cases_R18</w:t>
            </w:r>
          </w:p>
        </w:tc>
        <w:tc>
          <w:tcPr>
            <w:tcW w:w="517" w:type="dxa"/>
          </w:tcPr>
          <w:p w14:paraId="2ED55963" w14:textId="77777777" w:rsidR="00053290" w:rsidRDefault="00053290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D2F66B" w14:textId="77777777" w:rsidR="00053290" w:rsidRDefault="00053290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D443D57" w14:textId="77777777" w:rsidR="00053290" w:rsidRDefault="0005329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DF1FD9B" w14:textId="77777777" w:rsidR="00053290" w:rsidRDefault="00053290" w:rsidP="0090320C">
            <w:r>
              <w:rPr>
                <w:sz w:val="16"/>
                <w:szCs w:val="16"/>
              </w:rPr>
              <w:t>R4-2412168</w:t>
            </w:r>
          </w:p>
        </w:tc>
        <w:tc>
          <w:tcPr>
            <w:tcW w:w="1597" w:type="dxa"/>
          </w:tcPr>
          <w:p w14:paraId="479B1CB1" w14:textId="77777777" w:rsidR="00053290" w:rsidRDefault="00053290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4A89608" w14:textId="77777777" w:rsidR="00053290" w:rsidRDefault="00053290" w:rsidP="0090320C">
            <w:r>
              <w:rPr>
                <w:sz w:val="16"/>
                <w:szCs w:val="16"/>
              </w:rPr>
              <w:t>NR_RF_FR1-Perf</w:t>
            </w:r>
          </w:p>
        </w:tc>
        <w:tc>
          <w:tcPr>
            <w:tcW w:w="2323" w:type="dxa"/>
          </w:tcPr>
          <w:p w14:paraId="729081AD" w14:textId="77777777" w:rsidR="00053290" w:rsidRDefault="00053290" w:rsidP="0090320C">
            <w:r>
              <w:rPr>
                <w:sz w:val="16"/>
                <w:szCs w:val="16"/>
              </w:rPr>
              <w:t>A.4.5.8, A.6.5.7.1, A.6.5.7.2</w:t>
            </w:r>
          </w:p>
        </w:tc>
        <w:tc>
          <w:tcPr>
            <w:tcW w:w="998" w:type="dxa"/>
          </w:tcPr>
          <w:p w14:paraId="2CCBC2B5" w14:textId="77777777" w:rsidR="00053290" w:rsidRDefault="00053290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053290" w14:paraId="6545CE9A" w14:textId="77777777" w:rsidTr="0090320C">
        <w:tc>
          <w:tcPr>
            <w:tcW w:w="879" w:type="dxa"/>
          </w:tcPr>
          <w:p w14:paraId="3FC320AB" w14:textId="77777777" w:rsidR="00053290" w:rsidRDefault="00053290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BC90BE0" w14:textId="77777777" w:rsidR="00053290" w:rsidRDefault="00053290" w:rsidP="0090320C">
            <w:r>
              <w:rPr>
                <w:sz w:val="16"/>
                <w:szCs w:val="16"/>
              </w:rPr>
              <w:t>4766</w:t>
            </w:r>
          </w:p>
        </w:tc>
        <w:tc>
          <w:tcPr>
            <w:tcW w:w="517" w:type="dxa"/>
          </w:tcPr>
          <w:p w14:paraId="2AD95C5B" w14:textId="77777777" w:rsidR="00053290" w:rsidRDefault="00053290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B8C993" w14:textId="77777777" w:rsidR="00053290" w:rsidRDefault="00053290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1A0749" w14:textId="77777777" w:rsidR="00053290" w:rsidRDefault="00053290" w:rsidP="0090320C">
            <w:r>
              <w:rPr>
                <w:sz w:val="16"/>
                <w:szCs w:val="16"/>
              </w:rPr>
              <w:t>(NR_RF_FR1_enh-Perf) Correction to Rel-17 UL Tx switching test cases_R17</w:t>
            </w:r>
          </w:p>
        </w:tc>
        <w:tc>
          <w:tcPr>
            <w:tcW w:w="517" w:type="dxa"/>
          </w:tcPr>
          <w:p w14:paraId="4496512A" w14:textId="77777777" w:rsidR="00053290" w:rsidRDefault="00053290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B48356" w14:textId="77777777" w:rsidR="00053290" w:rsidRDefault="00053290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091F543C" w14:textId="77777777" w:rsidR="00053290" w:rsidRDefault="0005329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1EF3B0C" w14:textId="77777777" w:rsidR="00053290" w:rsidRDefault="00053290" w:rsidP="0090320C">
            <w:r>
              <w:rPr>
                <w:sz w:val="16"/>
                <w:szCs w:val="16"/>
              </w:rPr>
              <w:t>R4-2412172</w:t>
            </w:r>
          </w:p>
        </w:tc>
        <w:tc>
          <w:tcPr>
            <w:tcW w:w="1597" w:type="dxa"/>
          </w:tcPr>
          <w:p w14:paraId="21B8E625" w14:textId="77777777" w:rsidR="00053290" w:rsidRDefault="00053290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D61E86A" w14:textId="77777777" w:rsidR="00053290" w:rsidRDefault="00053290" w:rsidP="0090320C">
            <w:r>
              <w:rPr>
                <w:sz w:val="16"/>
                <w:szCs w:val="16"/>
              </w:rPr>
              <w:t>NR_RF_FR1_enh-Perf</w:t>
            </w:r>
          </w:p>
        </w:tc>
        <w:tc>
          <w:tcPr>
            <w:tcW w:w="2323" w:type="dxa"/>
          </w:tcPr>
          <w:p w14:paraId="401E1595" w14:textId="77777777" w:rsidR="00053290" w:rsidRDefault="00053290" w:rsidP="0090320C">
            <w:r>
              <w:rPr>
                <w:sz w:val="16"/>
                <w:szCs w:val="16"/>
              </w:rPr>
              <w:t>A.6.5.7A.1, A.6.5.7A.2, A.6.5.7B.1, A.6.5.7B.2, A.6.5.7C.1, A.6.5.7C.2</w:t>
            </w:r>
          </w:p>
        </w:tc>
        <w:tc>
          <w:tcPr>
            <w:tcW w:w="998" w:type="dxa"/>
          </w:tcPr>
          <w:p w14:paraId="5D2EBE42" w14:textId="77777777" w:rsidR="00053290" w:rsidRDefault="00053290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053290" w14:paraId="0AE4D0D8" w14:textId="77777777" w:rsidTr="0090320C">
        <w:tc>
          <w:tcPr>
            <w:tcW w:w="879" w:type="dxa"/>
          </w:tcPr>
          <w:p w14:paraId="4213E7FA" w14:textId="77777777" w:rsidR="00053290" w:rsidRDefault="00053290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0B7293B" w14:textId="77777777" w:rsidR="00053290" w:rsidRDefault="00053290" w:rsidP="0090320C">
            <w:r>
              <w:rPr>
                <w:sz w:val="16"/>
                <w:szCs w:val="16"/>
              </w:rPr>
              <w:t>4767</w:t>
            </w:r>
          </w:p>
        </w:tc>
        <w:tc>
          <w:tcPr>
            <w:tcW w:w="517" w:type="dxa"/>
          </w:tcPr>
          <w:p w14:paraId="5DB573E1" w14:textId="77777777" w:rsidR="00053290" w:rsidRDefault="00053290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2B6877" w14:textId="77777777" w:rsidR="00053290" w:rsidRDefault="00053290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535C05" w14:textId="77777777" w:rsidR="00053290" w:rsidRDefault="00053290" w:rsidP="0090320C">
            <w:r>
              <w:rPr>
                <w:sz w:val="16"/>
                <w:szCs w:val="16"/>
              </w:rPr>
              <w:t>(NR_RF_FR1_enh-Perf) Correction to Rel-17 UL Tx switching test cases_R18</w:t>
            </w:r>
          </w:p>
        </w:tc>
        <w:tc>
          <w:tcPr>
            <w:tcW w:w="517" w:type="dxa"/>
          </w:tcPr>
          <w:p w14:paraId="41FE0DE6" w14:textId="77777777" w:rsidR="00053290" w:rsidRDefault="00053290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A68017A" w14:textId="77777777" w:rsidR="00053290" w:rsidRDefault="00053290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30D85C2" w14:textId="77777777" w:rsidR="00053290" w:rsidRDefault="0005329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8D10E30" w14:textId="77777777" w:rsidR="00053290" w:rsidRDefault="00053290" w:rsidP="0090320C">
            <w:r>
              <w:rPr>
                <w:sz w:val="16"/>
                <w:szCs w:val="16"/>
              </w:rPr>
              <w:t>R4-2412173</w:t>
            </w:r>
          </w:p>
        </w:tc>
        <w:tc>
          <w:tcPr>
            <w:tcW w:w="1597" w:type="dxa"/>
          </w:tcPr>
          <w:p w14:paraId="571A0F71" w14:textId="77777777" w:rsidR="00053290" w:rsidRDefault="00053290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DCF513F" w14:textId="77777777" w:rsidR="00053290" w:rsidRDefault="00053290" w:rsidP="0090320C">
            <w:r>
              <w:rPr>
                <w:sz w:val="16"/>
                <w:szCs w:val="16"/>
              </w:rPr>
              <w:t>NR_RF_FR1_enh-Perf</w:t>
            </w:r>
          </w:p>
        </w:tc>
        <w:tc>
          <w:tcPr>
            <w:tcW w:w="2323" w:type="dxa"/>
          </w:tcPr>
          <w:p w14:paraId="356CA6A5" w14:textId="77777777" w:rsidR="00053290" w:rsidRDefault="00053290" w:rsidP="0090320C">
            <w:r>
              <w:rPr>
                <w:sz w:val="16"/>
                <w:szCs w:val="16"/>
              </w:rPr>
              <w:t>A.6.5.7A.1, A.6.5.7A.2, A.6.5.7B.1, A.6.5.7B.2, A.6.5.7C.1, A.6.5.7C.2</w:t>
            </w:r>
          </w:p>
        </w:tc>
        <w:tc>
          <w:tcPr>
            <w:tcW w:w="998" w:type="dxa"/>
          </w:tcPr>
          <w:p w14:paraId="2441C9BB" w14:textId="77777777" w:rsidR="00053290" w:rsidRDefault="00053290" w:rsidP="0090320C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053290" w14:paraId="6F1C130D" w14:textId="77777777" w:rsidTr="0090320C">
        <w:tc>
          <w:tcPr>
            <w:tcW w:w="879" w:type="dxa"/>
          </w:tcPr>
          <w:p w14:paraId="072CB402" w14:textId="77777777" w:rsidR="00053290" w:rsidRDefault="00053290" w:rsidP="009032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5902536B" w14:textId="77777777" w:rsidR="00053290" w:rsidRDefault="00053290" w:rsidP="0090320C">
            <w:r>
              <w:rPr>
                <w:sz w:val="16"/>
                <w:szCs w:val="16"/>
              </w:rPr>
              <w:t>4773</w:t>
            </w:r>
          </w:p>
        </w:tc>
        <w:tc>
          <w:tcPr>
            <w:tcW w:w="517" w:type="dxa"/>
          </w:tcPr>
          <w:p w14:paraId="49470D88" w14:textId="77777777" w:rsidR="00053290" w:rsidRDefault="00053290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DEF632" w14:textId="77777777" w:rsidR="00053290" w:rsidRDefault="00053290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97A333" w14:textId="77777777" w:rsidR="00053290" w:rsidRDefault="00053290" w:rsidP="0090320C">
            <w:r>
              <w:rPr>
                <w:sz w:val="16"/>
                <w:szCs w:val="16"/>
              </w:rPr>
              <w:t>(NR_RRM_enh2-Core) CR on PUCCH SCell activation with multiple SCells R17 (Cat F)</w:t>
            </w:r>
          </w:p>
        </w:tc>
        <w:tc>
          <w:tcPr>
            <w:tcW w:w="517" w:type="dxa"/>
          </w:tcPr>
          <w:p w14:paraId="755C967E" w14:textId="77777777" w:rsidR="00053290" w:rsidRDefault="00053290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065E19" w14:textId="77777777" w:rsidR="00053290" w:rsidRDefault="00053290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1B54EEE1" w14:textId="77777777" w:rsidR="00053290" w:rsidRDefault="0005329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45CE2B7" w14:textId="77777777" w:rsidR="00053290" w:rsidRDefault="00053290" w:rsidP="0090320C">
            <w:r>
              <w:rPr>
                <w:sz w:val="16"/>
                <w:szCs w:val="16"/>
              </w:rPr>
              <w:t>R4-2414086</w:t>
            </w:r>
          </w:p>
        </w:tc>
        <w:tc>
          <w:tcPr>
            <w:tcW w:w="1597" w:type="dxa"/>
          </w:tcPr>
          <w:p w14:paraId="1A724A12" w14:textId="77777777" w:rsidR="00053290" w:rsidRDefault="00053290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D9041DF" w14:textId="77777777" w:rsidR="00053290" w:rsidRDefault="00053290" w:rsidP="0090320C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123BDDBC" w14:textId="77777777" w:rsidR="00053290" w:rsidRDefault="00053290" w:rsidP="0090320C">
            <w:r>
              <w:rPr>
                <w:sz w:val="16"/>
                <w:szCs w:val="16"/>
              </w:rPr>
              <w:t>8.3.13</w:t>
            </w:r>
          </w:p>
        </w:tc>
        <w:tc>
          <w:tcPr>
            <w:tcW w:w="998" w:type="dxa"/>
          </w:tcPr>
          <w:p w14:paraId="1DB620FC" w14:textId="77777777" w:rsidR="00053290" w:rsidRDefault="00053290" w:rsidP="0090320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53290" w14:paraId="000C757A" w14:textId="77777777" w:rsidTr="0090320C">
        <w:tc>
          <w:tcPr>
            <w:tcW w:w="879" w:type="dxa"/>
          </w:tcPr>
          <w:p w14:paraId="2313B9B5" w14:textId="77777777" w:rsidR="00053290" w:rsidRDefault="00053290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6C82274" w14:textId="77777777" w:rsidR="00053290" w:rsidRDefault="00053290" w:rsidP="0090320C">
            <w:r>
              <w:rPr>
                <w:sz w:val="16"/>
                <w:szCs w:val="16"/>
              </w:rPr>
              <w:t>4774</w:t>
            </w:r>
          </w:p>
        </w:tc>
        <w:tc>
          <w:tcPr>
            <w:tcW w:w="517" w:type="dxa"/>
          </w:tcPr>
          <w:p w14:paraId="06DEA3D8" w14:textId="77777777" w:rsidR="00053290" w:rsidRDefault="00053290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4057EF" w14:textId="77777777" w:rsidR="00053290" w:rsidRDefault="00053290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7A23B9" w14:textId="77777777" w:rsidR="00053290" w:rsidRDefault="00053290" w:rsidP="0090320C">
            <w:r>
              <w:rPr>
                <w:sz w:val="16"/>
                <w:szCs w:val="16"/>
              </w:rPr>
              <w:t>(NR_RRM_enh2-Core) CR on PUCCH SCell activation with multiple SCells R18 (Cat A)</w:t>
            </w:r>
          </w:p>
        </w:tc>
        <w:tc>
          <w:tcPr>
            <w:tcW w:w="517" w:type="dxa"/>
          </w:tcPr>
          <w:p w14:paraId="21B93704" w14:textId="77777777" w:rsidR="00053290" w:rsidRDefault="00053290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98060E1" w14:textId="77777777" w:rsidR="00053290" w:rsidRDefault="00053290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D117C12" w14:textId="77777777" w:rsidR="00053290" w:rsidRDefault="0005329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2D17A56" w14:textId="77777777" w:rsidR="00053290" w:rsidRDefault="00053290" w:rsidP="0090320C">
            <w:r>
              <w:rPr>
                <w:sz w:val="16"/>
                <w:szCs w:val="16"/>
              </w:rPr>
              <w:t>R4-2412181</w:t>
            </w:r>
          </w:p>
        </w:tc>
        <w:tc>
          <w:tcPr>
            <w:tcW w:w="1597" w:type="dxa"/>
          </w:tcPr>
          <w:p w14:paraId="094EE6C6" w14:textId="77777777" w:rsidR="00053290" w:rsidRDefault="00053290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2F7EFE1" w14:textId="77777777" w:rsidR="00053290" w:rsidRDefault="00053290" w:rsidP="0090320C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6CBA5C2F" w14:textId="77777777" w:rsidR="00053290" w:rsidRDefault="00053290" w:rsidP="0090320C">
            <w:r>
              <w:rPr>
                <w:sz w:val="16"/>
                <w:szCs w:val="16"/>
              </w:rPr>
              <w:t>8.3.13</w:t>
            </w:r>
          </w:p>
        </w:tc>
        <w:tc>
          <w:tcPr>
            <w:tcW w:w="998" w:type="dxa"/>
          </w:tcPr>
          <w:p w14:paraId="446F61EC" w14:textId="77777777" w:rsidR="00053290" w:rsidRDefault="00053290" w:rsidP="0090320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53290" w14:paraId="3E0F7807" w14:textId="77777777" w:rsidTr="0090320C">
        <w:tc>
          <w:tcPr>
            <w:tcW w:w="879" w:type="dxa"/>
          </w:tcPr>
          <w:p w14:paraId="79037B85" w14:textId="77777777" w:rsidR="00053290" w:rsidRDefault="00053290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5A691FC" w14:textId="77777777" w:rsidR="00053290" w:rsidRDefault="00053290" w:rsidP="0090320C">
            <w:r>
              <w:rPr>
                <w:sz w:val="16"/>
                <w:szCs w:val="16"/>
              </w:rPr>
              <w:t>4836</w:t>
            </w:r>
          </w:p>
        </w:tc>
        <w:tc>
          <w:tcPr>
            <w:tcW w:w="517" w:type="dxa"/>
          </w:tcPr>
          <w:p w14:paraId="323B2A9E" w14:textId="77777777" w:rsidR="00053290" w:rsidRDefault="00053290" w:rsidP="0090320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2DEC079" w14:textId="77777777" w:rsidR="00053290" w:rsidRDefault="00053290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8AA9F6" w14:textId="77777777" w:rsidR="00053290" w:rsidRDefault="00053290" w:rsidP="0090320C">
            <w:r>
              <w:rPr>
                <w:sz w:val="16"/>
                <w:szCs w:val="16"/>
              </w:rPr>
              <w:t>(NR_RRM_enh2-Core)CR on SRS antenna switching interruption requirements in R17</w:t>
            </w:r>
          </w:p>
        </w:tc>
        <w:tc>
          <w:tcPr>
            <w:tcW w:w="517" w:type="dxa"/>
          </w:tcPr>
          <w:p w14:paraId="20A73190" w14:textId="77777777" w:rsidR="00053290" w:rsidRDefault="00053290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252A11" w14:textId="77777777" w:rsidR="00053290" w:rsidRDefault="00053290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31CBB654" w14:textId="77777777" w:rsidR="00053290" w:rsidRDefault="0005329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F1E7A6C" w14:textId="77777777" w:rsidR="00053290" w:rsidRDefault="00053290" w:rsidP="0090320C">
            <w:r>
              <w:rPr>
                <w:sz w:val="16"/>
                <w:szCs w:val="16"/>
              </w:rPr>
              <w:t>R4-2414089</w:t>
            </w:r>
          </w:p>
        </w:tc>
        <w:tc>
          <w:tcPr>
            <w:tcW w:w="1597" w:type="dxa"/>
          </w:tcPr>
          <w:p w14:paraId="7F4B6D21" w14:textId="77777777" w:rsidR="00053290" w:rsidRDefault="00053290" w:rsidP="0090320C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0BA67A69" w14:textId="77777777" w:rsidR="00053290" w:rsidRDefault="00053290" w:rsidP="0090320C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0CB2C585" w14:textId="77777777" w:rsidR="00053290" w:rsidRDefault="00053290" w:rsidP="0090320C">
            <w:r>
              <w:rPr>
                <w:sz w:val="16"/>
                <w:szCs w:val="16"/>
              </w:rPr>
              <w:t>8.2.2.2.16</w:t>
            </w:r>
          </w:p>
        </w:tc>
        <w:tc>
          <w:tcPr>
            <w:tcW w:w="998" w:type="dxa"/>
          </w:tcPr>
          <w:p w14:paraId="41503BB5" w14:textId="77777777" w:rsidR="00053290" w:rsidRDefault="00053290" w:rsidP="0090320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053290" w14:paraId="66C7E1FF" w14:textId="77777777" w:rsidTr="0090320C">
        <w:tc>
          <w:tcPr>
            <w:tcW w:w="879" w:type="dxa"/>
          </w:tcPr>
          <w:p w14:paraId="727C863F" w14:textId="77777777" w:rsidR="00053290" w:rsidRDefault="00053290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E3719B2" w14:textId="77777777" w:rsidR="00053290" w:rsidRDefault="00053290" w:rsidP="0090320C">
            <w:r>
              <w:rPr>
                <w:sz w:val="16"/>
                <w:szCs w:val="16"/>
              </w:rPr>
              <w:t>4837</w:t>
            </w:r>
          </w:p>
        </w:tc>
        <w:tc>
          <w:tcPr>
            <w:tcW w:w="517" w:type="dxa"/>
          </w:tcPr>
          <w:p w14:paraId="12E1906B" w14:textId="77777777" w:rsidR="00053290" w:rsidRDefault="00053290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6E08AC" w14:textId="77777777" w:rsidR="00053290" w:rsidRDefault="00053290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4FAA58" w14:textId="77777777" w:rsidR="00053290" w:rsidRDefault="00053290" w:rsidP="0090320C">
            <w:r>
              <w:rPr>
                <w:sz w:val="16"/>
                <w:szCs w:val="16"/>
              </w:rPr>
              <w:t>(NR_RRM_enh2-Core)CR on SRS antenna switching interruption requirements(R18 mirror)</w:t>
            </w:r>
          </w:p>
        </w:tc>
        <w:tc>
          <w:tcPr>
            <w:tcW w:w="517" w:type="dxa"/>
          </w:tcPr>
          <w:p w14:paraId="4546AF2F" w14:textId="77777777" w:rsidR="00053290" w:rsidRDefault="00053290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3BB8747" w14:textId="77777777" w:rsidR="00053290" w:rsidRDefault="00053290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C417A2D" w14:textId="77777777" w:rsidR="00053290" w:rsidRDefault="00053290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6F8B97C" w14:textId="77777777" w:rsidR="00053290" w:rsidRDefault="00053290" w:rsidP="0090320C">
            <w:r>
              <w:rPr>
                <w:sz w:val="16"/>
                <w:szCs w:val="16"/>
              </w:rPr>
              <w:t>R4-2412514</w:t>
            </w:r>
          </w:p>
        </w:tc>
        <w:tc>
          <w:tcPr>
            <w:tcW w:w="1597" w:type="dxa"/>
          </w:tcPr>
          <w:p w14:paraId="4EF0992C" w14:textId="77777777" w:rsidR="00053290" w:rsidRDefault="00053290" w:rsidP="0090320C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7F30FFA0" w14:textId="77777777" w:rsidR="00053290" w:rsidRDefault="00053290" w:rsidP="0090320C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15CBAABE" w14:textId="77777777" w:rsidR="00053290" w:rsidRDefault="00053290" w:rsidP="0090320C">
            <w:r>
              <w:rPr>
                <w:sz w:val="16"/>
                <w:szCs w:val="16"/>
              </w:rPr>
              <w:t>8.2.2.2.16</w:t>
            </w:r>
          </w:p>
        </w:tc>
        <w:tc>
          <w:tcPr>
            <w:tcW w:w="998" w:type="dxa"/>
          </w:tcPr>
          <w:p w14:paraId="4161FA30" w14:textId="77777777" w:rsidR="00053290" w:rsidRDefault="00053290" w:rsidP="0090320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</w:tbl>
    <w:p w14:paraId="2F3FA5BB" w14:textId="77777777" w:rsidR="00DD6630" w:rsidRDefault="00DD6630" w:rsidP="00DD6630"/>
    <w:p w14:paraId="356BC3BC" w14:textId="77777777" w:rsidR="00053290" w:rsidRDefault="00053290" w:rsidP="00DD6630"/>
    <w:p w14:paraId="7358768F" w14:textId="57D95FF3" w:rsidR="00DD6630" w:rsidRDefault="00DD6630" w:rsidP="00DD6630">
      <w:pPr>
        <w:pStyle w:val="Heading2"/>
        <w:rPr>
          <w:rFonts w:cs="Arial"/>
          <w:noProof/>
        </w:rPr>
      </w:pPr>
      <w:r w:rsidRPr="005E14E4">
        <w:rPr>
          <w:noProof/>
        </w:rPr>
        <w:t>RP-2421</w:t>
      </w:r>
      <w:r>
        <w:rPr>
          <w:noProof/>
        </w:rPr>
        <w:t>87</w:t>
      </w:r>
    </w:p>
    <w:p w14:paraId="23C935C0" w14:textId="21FA5A47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39</w:t>
      </w:r>
    </w:p>
    <w:p w14:paraId="791FCC81" w14:textId="77777777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A0122" w:rsidRPr="004E535C" w14:paraId="324BCFC3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5A2459A" w14:textId="77777777" w:rsidR="008A0122" w:rsidRPr="00BF1EB6" w:rsidRDefault="008A012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550706" w14:textId="77777777" w:rsidR="008A0122" w:rsidRPr="00BF1EB6" w:rsidRDefault="008A012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1FB6877" w14:textId="77777777" w:rsidR="008A0122" w:rsidRPr="00BF1EB6" w:rsidRDefault="008A012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E37DA9" w14:textId="77777777" w:rsidR="008A0122" w:rsidRPr="00BF1EB6" w:rsidRDefault="008A012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658B3D6" w14:textId="77777777" w:rsidR="008A0122" w:rsidRPr="00BF1EB6" w:rsidRDefault="008A012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3F7BA63" w14:textId="77777777" w:rsidR="008A0122" w:rsidRPr="00BF1EB6" w:rsidRDefault="008A012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B630CC" w14:textId="77777777" w:rsidR="008A0122" w:rsidRPr="00BF1EB6" w:rsidRDefault="008A012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57ACADD" w14:textId="77777777" w:rsidR="008A0122" w:rsidRPr="00BF1EB6" w:rsidRDefault="008A012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2C56870" w14:textId="77777777" w:rsidR="008A0122" w:rsidRPr="00BF1EB6" w:rsidRDefault="008A012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A445698" w14:textId="77777777" w:rsidR="008A0122" w:rsidRPr="00BF1EB6" w:rsidRDefault="008A012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ABAF11E" w14:textId="77777777" w:rsidR="008A0122" w:rsidRPr="00BF1EB6" w:rsidRDefault="008A012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0C0D4F4" w14:textId="77777777" w:rsidR="008A0122" w:rsidRPr="00BF1EB6" w:rsidRDefault="008A012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0B6724D" w14:textId="77777777" w:rsidR="008A0122" w:rsidRPr="00BF1EB6" w:rsidRDefault="008A0122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A0122" w14:paraId="20089057" w14:textId="77777777" w:rsidTr="0090320C">
        <w:tc>
          <w:tcPr>
            <w:tcW w:w="879" w:type="dxa"/>
          </w:tcPr>
          <w:p w14:paraId="216E32E0" w14:textId="77777777" w:rsidR="008A0122" w:rsidRDefault="008A0122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BA27659" w14:textId="77777777" w:rsidR="008A0122" w:rsidRDefault="008A0122" w:rsidP="0090320C">
            <w:r>
              <w:rPr>
                <w:sz w:val="16"/>
                <w:szCs w:val="16"/>
              </w:rPr>
              <w:t>4689</w:t>
            </w:r>
          </w:p>
        </w:tc>
        <w:tc>
          <w:tcPr>
            <w:tcW w:w="517" w:type="dxa"/>
          </w:tcPr>
          <w:p w14:paraId="42A2E5EF" w14:textId="77777777" w:rsidR="008A0122" w:rsidRDefault="008A0122" w:rsidP="0090320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E5BE51A" w14:textId="77777777" w:rsidR="008A0122" w:rsidRDefault="008A012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710A23" w14:textId="77777777" w:rsidR="008A0122" w:rsidRDefault="008A0122" w:rsidP="0090320C">
            <w:r>
              <w:rPr>
                <w:sz w:val="16"/>
                <w:szCs w:val="16"/>
              </w:rPr>
              <w:t>38.133 CR on multilple SCell activation with L3 reporting</w:t>
            </w:r>
          </w:p>
        </w:tc>
        <w:tc>
          <w:tcPr>
            <w:tcW w:w="517" w:type="dxa"/>
          </w:tcPr>
          <w:p w14:paraId="599EA593" w14:textId="77777777" w:rsidR="008A0122" w:rsidRDefault="008A012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42CF78" w14:textId="77777777" w:rsidR="008A0122" w:rsidRDefault="008A0122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C1E0AFB" w14:textId="77777777" w:rsidR="008A0122" w:rsidRDefault="008A012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7981799" w14:textId="77777777" w:rsidR="008A0122" w:rsidRDefault="008A0122" w:rsidP="0090320C">
            <w:r>
              <w:rPr>
                <w:sz w:val="16"/>
                <w:szCs w:val="16"/>
              </w:rPr>
              <w:t>R4-2414110</w:t>
            </w:r>
          </w:p>
        </w:tc>
        <w:tc>
          <w:tcPr>
            <w:tcW w:w="1597" w:type="dxa"/>
          </w:tcPr>
          <w:p w14:paraId="50CE2F4F" w14:textId="77777777" w:rsidR="008A0122" w:rsidRDefault="008A0122" w:rsidP="0090320C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0F9C4AA" w14:textId="77777777" w:rsidR="008A0122" w:rsidRDefault="008A0122" w:rsidP="0090320C">
            <w:r>
              <w:rPr>
                <w:sz w:val="16"/>
                <w:szCs w:val="16"/>
              </w:rPr>
              <w:t>NR_RRM_enh3-Core</w:t>
            </w:r>
          </w:p>
        </w:tc>
        <w:tc>
          <w:tcPr>
            <w:tcW w:w="2323" w:type="dxa"/>
          </w:tcPr>
          <w:p w14:paraId="58FA74DD" w14:textId="77777777" w:rsidR="008A0122" w:rsidRDefault="008A0122" w:rsidP="0090320C">
            <w:r>
              <w:rPr>
                <w:sz w:val="16"/>
                <w:szCs w:val="16"/>
              </w:rPr>
              <w:t>8.3.18</w:t>
            </w:r>
          </w:p>
        </w:tc>
        <w:tc>
          <w:tcPr>
            <w:tcW w:w="998" w:type="dxa"/>
          </w:tcPr>
          <w:p w14:paraId="1B622A97" w14:textId="77777777" w:rsidR="008A0122" w:rsidRDefault="008A0122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A0122" w14:paraId="55D5B234" w14:textId="77777777" w:rsidTr="0090320C">
        <w:tc>
          <w:tcPr>
            <w:tcW w:w="879" w:type="dxa"/>
          </w:tcPr>
          <w:p w14:paraId="039616E7" w14:textId="77777777" w:rsidR="008A0122" w:rsidRDefault="008A0122" w:rsidP="009032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2FF93F5C" w14:textId="77777777" w:rsidR="008A0122" w:rsidRDefault="008A0122" w:rsidP="0090320C">
            <w:r>
              <w:rPr>
                <w:sz w:val="16"/>
                <w:szCs w:val="16"/>
              </w:rPr>
              <w:t>4690</w:t>
            </w:r>
          </w:p>
        </w:tc>
        <w:tc>
          <w:tcPr>
            <w:tcW w:w="517" w:type="dxa"/>
          </w:tcPr>
          <w:p w14:paraId="0800830B" w14:textId="77777777" w:rsidR="008A0122" w:rsidRDefault="008A012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AFEF93" w14:textId="77777777" w:rsidR="008A0122" w:rsidRDefault="008A012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86A52E" w14:textId="77777777" w:rsidR="008A0122" w:rsidRDefault="008A0122" w:rsidP="0090320C">
            <w:r>
              <w:rPr>
                <w:sz w:val="16"/>
                <w:szCs w:val="16"/>
              </w:rPr>
              <w:t>CR on FR2 unknown SCell activation with FG31-1 in FR1+FR2 and FR2+FR2 scenarios</w:t>
            </w:r>
          </w:p>
        </w:tc>
        <w:tc>
          <w:tcPr>
            <w:tcW w:w="517" w:type="dxa"/>
          </w:tcPr>
          <w:p w14:paraId="267BBA31" w14:textId="77777777" w:rsidR="008A0122" w:rsidRDefault="008A012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A2B39A" w14:textId="77777777" w:rsidR="008A0122" w:rsidRDefault="008A0122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3D117ED" w14:textId="77777777" w:rsidR="008A0122" w:rsidRDefault="008A012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78FB80A" w14:textId="77777777" w:rsidR="008A0122" w:rsidRDefault="008A0122" w:rsidP="0090320C">
            <w:r>
              <w:rPr>
                <w:sz w:val="16"/>
                <w:szCs w:val="16"/>
              </w:rPr>
              <w:t>R4-2411563</w:t>
            </w:r>
          </w:p>
        </w:tc>
        <w:tc>
          <w:tcPr>
            <w:tcW w:w="1597" w:type="dxa"/>
          </w:tcPr>
          <w:p w14:paraId="6F942269" w14:textId="77777777" w:rsidR="008A0122" w:rsidRDefault="008A0122" w:rsidP="0090320C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0F8FAA0" w14:textId="77777777" w:rsidR="008A0122" w:rsidRDefault="008A0122" w:rsidP="0090320C">
            <w:r>
              <w:rPr>
                <w:sz w:val="16"/>
                <w:szCs w:val="16"/>
              </w:rPr>
              <w:t>NR_RRM_enh3-Perf</w:t>
            </w:r>
          </w:p>
        </w:tc>
        <w:tc>
          <w:tcPr>
            <w:tcW w:w="2323" w:type="dxa"/>
          </w:tcPr>
          <w:p w14:paraId="0AB395EF" w14:textId="77777777" w:rsidR="008A0122" w:rsidRDefault="008A0122" w:rsidP="0090320C">
            <w:r>
              <w:rPr>
                <w:sz w:val="16"/>
                <w:szCs w:val="16"/>
              </w:rPr>
              <w:t>A.7.5.3.x,  A7.5.3.y</w:t>
            </w:r>
          </w:p>
        </w:tc>
        <w:tc>
          <w:tcPr>
            <w:tcW w:w="998" w:type="dxa"/>
          </w:tcPr>
          <w:p w14:paraId="268BA214" w14:textId="77777777" w:rsidR="008A0122" w:rsidRDefault="008A0122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A0122" w14:paraId="1323B2BB" w14:textId="77777777" w:rsidTr="0090320C">
        <w:tc>
          <w:tcPr>
            <w:tcW w:w="879" w:type="dxa"/>
          </w:tcPr>
          <w:p w14:paraId="02226609" w14:textId="77777777" w:rsidR="008A0122" w:rsidRDefault="008A0122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CB12562" w14:textId="77777777" w:rsidR="008A0122" w:rsidRDefault="008A0122" w:rsidP="0090320C">
            <w:r>
              <w:rPr>
                <w:sz w:val="16"/>
                <w:szCs w:val="16"/>
              </w:rPr>
              <w:t>4775</w:t>
            </w:r>
          </w:p>
        </w:tc>
        <w:tc>
          <w:tcPr>
            <w:tcW w:w="517" w:type="dxa"/>
          </w:tcPr>
          <w:p w14:paraId="32F410B3" w14:textId="77777777" w:rsidR="008A0122" w:rsidRDefault="008A0122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316364" w14:textId="77777777" w:rsidR="008A0122" w:rsidRDefault="008A0122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BECE4A" w14:textId="77777777" w:rsidR="008A0122" w:rsidRDefault="008A0122" w:rsidP="0090320C">
            <w:r>
              <w:rPr>
                <w:sz w:val="16"/>
                <w:szCs w:val="16"/>
              </w:rPr>
              <w:t>(NR_RRM_enh2-Perf) CR on TC maintenance for PUCCH Scell activation R17 (Cat F)</w:t>
            </w:r>
          </w:p>
        </w:tc>
        <w:tc>
          <w:tcPr>
            <w:tcW w:w="517" w:type="dxa"/>
          </w:tcPr>
          <w:p w14:paraId="27FCDA5B" w14:textId="77777777" w:rsidR="008A0122" w:rsidRDefault="008A012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519712" w14:textId="77777777" w:rsidR="008A0122" w:rsidRDefault="008A0122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171D685B" w14:textId="77777777" w:rsidR="008A0122" w:rsidRDefault="008A012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E39243A" w14:textId="77777777" w:rsidR="008A0122" w:rsidRDefault="008A0122" w:rsidP="0090320C">
            <w:r>
              <w:rPr>
                <w:sz w:val="16"/>
                <w:szCs w:val="16"/>
              </w:rPr>
              <w:t>R4-2414087</w:t>
            </w:r>
          </w:p>
        </w:tc>
        <w:tc>
          <w:tcPr>
            <w:tcW w:w="1597" w:type="dxa"/>
          </w:tcPr>
          <w:p w14:paraId="512FB59D" w14:textId="77777777" w:rsidR="008A0122" w:rsidRDefault="008A0122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E571B22" w14:textId="77777777" w:rsidR="008A0122" w:rsidRDefault="008A0122" w:rsidP="0090320C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5EB8ABAF" w14:textId="77777777" w:rsidR="008A0122" w:rsidRDefault="008A0122" w:rsidP="0090320C">
            <w:r>
              <w:rPr>
                <w:sz w:val="16"/>
                <w:szCs w:val="16"/>
              </w:rPr>
              <w:t>A.5.5.3.12</w:t>
            </w:r>
          </w:p>
        </w:tc>
        <w:tc>
          <w:tcPr>
            <w:tcW w:w="998" w:type="dxa"/>
          </w:tcPr>
          <w:p w14:paraId="6D9F4B96" w14:textId="77777777" w:rsidR="008A0122" w:rsidRDefault="008A0122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8A0122" w14:paraId="56DF3C26" w14:textId="77777777" w:rsidTr="0090320C">
        <w:tc>
          <w:tcPr>
            <w:tcW w:w="879" w:type="dxa"/>
          </w:tcPr>
          <w:p w14:paraId="5B8C5F83" w14:textId="77777777" w:rsidR="008A0122" w:rsidRDefault="008A0122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3390B8B" w14:textId="77777777" w:rsidR="008A0122" w:rsidRDefault="008A0122" w:rsidP="0090320C">
            <w:r>
              <w:rPr>
                <w:sz w:val="16"/>
                <w:szCs w:val="16"/>
              </w:rPr>
              <w:t>4776</w:t>
            </w:r>
          </w:p>
        </w:tc>
        <w:tc>
          <w:tcPr>
            <w:tcW w:w="517" w:type="dxa"/>
          </w:tcPr>
          <w:p w14:paraId="2E7C9D01" w14:textId="77777777" w:rsidR="008A0122" w:rsidRDefault="008A012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9FEA1B" w14:textId="77777777" w:rsidR="008A0122" w:rsidRDefault="008A012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E4F73B" w14:textId="77777777" w:rsidR="008A0122" w:rsidRDefault="008A0122" w:rsidP="0090320C">
            <w:r>
              <w:rPr>
                <w:sz w:val="16"/>
                <w:szCs w:val="16"/>
              </w:rPr>
              <w:t>(NR_RRM_enh2-Perf) CR on TC maintenance for PUCCH Scell activation R18 (Cat A)</w:t>
            </w:r>
          </w:p>
        </w:tc>
        <w:tc>
          <w:tcPr>
            <w:tcW w:w="517" w:type="dxa"/>
          </w:tcPr>
          <w:p w14:paraId="3CED8227" w14:textId="77777777" w:rsidR="008A0122" w:rsidRDefault="008A0122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EA6E569" w14:textId="77777777" w:rsidR="008A0122" w:rsidRDefault="008A0122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3BBE5C7" w14:textId="77777777" w:rsidR="008A0122" w:rsidRDefault="008A012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A6AEE37" w14:textId="77777777" w:rsidR="008A0122" w:rsidRDefault="008A0122" w:rsidP="0090320C">
            <w:r>
              <w:rPr>
                <w:sz w:val="16"/>
                <w:szCs w:val="16"/>
              </w:rPr>
              <w:t>R4-2412183</w:t>
            </w:r>
          </w:p>
        </w:tc>
        <w:tc>
          <w:tcPr>
            <w:tcW w:w="1597" w:type="dxa"/>
          </w:tcPr>
          <w:p w14:paraId="3341958A" w14:textId="77777777" w:rsidR="008A0122" w:rsidRDefault="008A0122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61295A3" w14:textId="77777777" w:rsidR="008A0122" w:rsidRDefault="008A0122" w:rsidP="0090320C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42038B7F" w14:textId="77777777" w:rsidR="008A0122" w:rsidRDefault="008A0122" w:rsidP="0090320C">
            <w:r>
              <w:rPr>
                <w:sz w:val="16"/>
                <w:szCs w:val="16"/>
              </w:rPr>
              <w:t>A.5.5.3.12</w:t>
            </w:r>
          </w:p>
        </w:tc>
        <w:tc>
          <w:tcPr>
            <w:tcW w:w="998" w:type="dxa"/>
          </w:tcPr>
          <w:p w14:paraId="1D0B5597" w14:textId="77777777" w:rsidR="008A0122" w:rsidRDefault="008A0122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8A0122" w14:paraId="651B2CF8" w14:textId="77777777" w:rsidTr="0090320C">
        <w:tc>
          <w:tcPr>
            <w:tcW w:w="879" w:type="dxa"/>
          </w:tcPr>
          <w:p w14:paraId="4D1363C8" w14:textId="77777777" w:rsidR="008A0122" w:rsidRDefault="008A0122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BE7D1A9" w14:textId="77777777" w:rsidR="008A0122" w:rsidRDefault="008A0122" w:rsidP="0090320C">
            <w:r>
              <w:rPr>
                <w:sz w:val="16"/>
                <w:szCs w:val="16"/>
              </w:rPr>
              <w:t>4786</w:t>
            </w:r>
          </w:p>
        </w:tc>
        <w:tc>
          <w:tcPr>
            <w:tcW w:w="517" w:type="dxa"/>
          </w:tcPr>
          <w:p w14:paraId="076330B7" w14:textId="77777777" w:rsidR="008A0122" w:rsidRDefault="008A012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509AC0" w14:textId="77777777" w:rsidR="008A0122" w:rsidRDefault="008A012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64D690E" w14:textId="77777777" w:rsidR="008A0122" w:rsidRDefault="008A0122" w:rsidP="0090320C">
            <w:r>
              <w:rPr>
                <w:sz w:val="16"/>
                <w:szCs w:val="16"/>
              </w:rPr>
              <w:t>CR on TC maintenance for R18 eFeRRM SCell activation</w:t>
            </w:r>
          </w:p>
        </w:tc>
        <w:tc>
          <w:tcPr>
            <w:tcW w:w="517" w:type="dxa"/>
          </w:tcPr>
          <w:p w14:paraId="22C4057F" w14:textId="77777777" w:rsidR="008A0122" w:rsidRDefault="008A012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13A796" w14:textId="77777777" w:rsidR="008A0122" w:rsidRDefault="008A0122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E110626" w14:textId="77777777" w:rsidR="008A0122" w:rsidRDefault="008A012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E25C5C9" w14:textId="77777777" w:rsidR="008A0122" w:rsidRDefault="008A0122" w:rsidP="0090320C">
            <w:r>
              <w:rPr>
                <w:sz w:val="16"/>
                <w:szCs w:val="16"/>
              </w:rPr>
              <w:t>R4-2412198</w:t>
            </w:r>
          </w:p>
        </w:tc>
        <w:tc>
          <w:tcPr>
            <w:tcW w:w="1597" w:type="dxa"/>
          </w:tcPr>
          <w:p w14:paraId="2A216BBD" w14:textId="77777777" w:rsidR="008A0122" w:rsidRDefault="008A0122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F2F0295" w14:textId="77777777" w:rsidR="008A0122" w:rsidRDefault="008A0122" w:rsidP="0090320C">
            <w:r>
              <w:rPr>
                <w:sz w:val="16"/>
                <w:szCs w:val="16"/>
              </w:rPr>
              <w:t>NR_RRM_enh3-Perf</w:t>
            </w:r>
          </w:p>
        </w:tc>
        <w:tc>
          <w:tcPr>
            <w:tcW w:w="2323" w:type="dxa"/>
          </w:tcPr>
          <w:p w14:paraId="2982EE90" w14:textId="77777777" w:rsidR="008A0122" w:rsidRDefault="008A0122" w:rsidP="0090320C">
            <w:r>
              <w:rPr>
                <w:sz w:val="16"/>
                <w:szCs w:val="16"/>
              </w:rPr>
              <w:t>A.5.5.3.14 and A.5.5.3.15</w:t>
            </w:r>
          </w:p>
        </w:tc>
        <w:tc>
          <w:tcPr>
            <w:tcW w:w="998" w:type="dxa"/>
          </w:tcPr>
          <w:p w14:paraId="1F06DB63" w14:textId="77777777" w:rsidR="008A0122" w:rsidRDefault="008A0122" w:rsidP="0090320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8A0122" w14:paraId="7784FA72" w14:textId="77777777" w:rsidTr="0090320C">
        <w:tc>
          <w:tcPr>
            <w:tcW w:w="879" w:type="dxa"/>
          </w:tcPr>
          <w:p w14:paraId="5E991549" w14:textId="77777777" w:rsidR="008A0122" w:rsidRDefault="008A0122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1D280A4" w14:textId="77777777" w:rsidR="008A0122" w:rsidRDefault="008A0122" w:rsidP="0090320C">
            <w:r>
              <w:rPr>
                <w:sz w:val="16"/>
                <w:szCs w:val="16"/>
              </w:rPr>
              <w:t>4810</w:t>
            </w:r>
          </w:p>
        </w:tc>
        <w:tc>
          <w:tcPr>
            <w:tcW w:w="517" w:type="dxa"/>
          </w:tcPr>
          <w:p w14:paraId="739DD55D" w14:textId="77777777" w:rsidR="008A0122" w:rsidRDefault="008A0122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0F3D0F" w14:textId="77777777" w:rsidR="008A0122" w:rsidRDefault="008A012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A62E0F" w14:textId="77777777" w:rsidR="008A0122" w:rsidRDefault="008A0122" w:rsidP="0090320C">
            <w:r>
              <w:rPr>
                <w:sz w:val="16"/>
                <w:szCs w:val="16"/>
              </w:rPr>
              <w:t>CR to TS 38.133 on RRM SCG activation deactivation test case  for FR1-FR1 inter-band NR-DC with target Pscell in FR1</w:t>
            </w:r>
          </w:p>
        </w:tc>
        <w:tc>
          <w:tcPr>
            <w:tcW w:w="517" w:type="dxa"/>
          </w:tcPr>
          <w:p w14:paraId="0A41C57A" w14:textId="77777777" w:rsidR="008A0122" w:rsidRDefault="008A0122" w:rsidP="0090320C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18418C80" w14:textId="77777777" w:rsidR="008A0122" w:rsidRDefault="008A0122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5B7C04D" w14:textId="77777777" w:rsidR="008A0122" w:rsidRDefault="008A012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5590D7C" w14:textId="77777777" w:rsidR="008A0122" w:rsidRDefault="008A0122" w:rsidP="0090320C">
            <w:r>
              <w:rPr>
                <w:sz w:val="16"/>
                <w:szCs w:val="16"/>
              </w:rPr>
              <w:t>R4-2414024</w:t>
            </w:r>
          </w:p>
        </w:tc>
        <w:tc>
          <w:tcPr>
            <w:tcW w:w="1597" w:type="dxa"/>
          </w:tcPr>
          <w:p w14:paraId="14671AC7" w14:textId="77777777" w:rsidR="008A0122" w:rsidRDefault="008A0122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27AF7C5" w14:textId="77777777" w:rsidR="008A0122" w:rsidRDefault="008A0122" w:rsidP="0090320C">
            <w:r>
              <w:rPr>
                <w:sz w:val="16"/>
                <w:szCs w:val="16"/>
              </w:rPr>
              <w:t>NR_RRM_enh3-Perf</w:t>
            </w:r>
          </w:p>
        </w:tc>
        <w:tc>
          <w:tcPr>
            <w:tcW w:w="2323" w:type="dxa"/>
          </w:tcPr>
          <w:p w14:paraId="5280123D" w14:textId="77777777" w:rsidR="008A0122" w:rsidRDefault="008A0122" w:rsidP="0090320C">
            <w:r>
              <w:rPr>
                <w:sz w:val="16"/>
                <w:szCs w:val="16"/>
              </w:rPr>
              <w:t>A.7.5.17</w:t>
            </w:r>
          </w:p>
        </w:tc>
        <w:tc>
          <w:tcPr>
            <w:tcW w:w="998" w:type="dxa"/>
          </w:tcPr>
          <w:p w14:paraId="1648878D" w14:textId="77777777" w:rsidR="008A0122" w:rsidRDefault="008A0122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A0122" w14:paraId="67A577F3" w14:textId="77777777" w:rsidTr="0090320C">
        <w:tc>
          <w:tcPr>
            <w:tcW w:w="879" w:type="dxa"/>
          </w:tcPr>
          <w:p w14:paraId="4388D988" w14:textId="77777777" w:rsidR="008A0122" w:rsidRDefault="008A0122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40E0275" w14:textId="77777777" w:rsidR="008A0122" w:rsidRDefault="008A0122" w:rsidP="0090320C">
            <w:r>
              <w:rPr>
                <w:sz w:val="16"/>
                <w:szCs w:val="16"/>
              </w:rPr>
              <w:t>4900</w:t>
            </w:r>
          </w:p>
        </w:tc>
        <w:tc>
          <w:tcPr>
            <w:tcW w:w="517" w:type="dxa"/>
          </w:tcPr>
          <w:p w14:paraId="58812A5A" w14:textId="77777777" w:rsidR="008A0122" w:rsidRDefault="008A0122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42B59B" w14:textId="77777777" w:rsidR="008A0122" w:rsidRDefault="008A0122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03DDF44" w14:textId="77777777" w:rsidR="008A0122" w:rsidRDefault="008A0122" w:rsidP="0090320C">
            <w:r>
              <w:rPr>
                <w:sz w:val="16"/>
                <w:szCs w:val="16"/>
              </w:rPr>
              <w:t>(NR_RRM_enh-Core) CR on multiple SCell activation in FR2_R16</w:t>
            </w:r>
          </w:p>
        </w:tc>
        <w:tc>
          <w:tcPr>
            <w:tcW w:w="517" w:type="dxa"/>
          </w:tcPr>
          <w:p w14:paraId="30AAF32B" w14:textId="77777777" w:rsidR="008A0122" w:rsidRDefault="008A0122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3F8CB1" w14:textId="77777777" w:rsidR="008A0122" w:rsidRDefault="008A0122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06053480" w14:textId="77777777" w:rsidR="008A0122" w:rsidRDefault="008A012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0BBCFF2" w14:textId="77777777" w:rsidR="008A0122" w:rsidRDefault="008A0122" w:rsidP="0090320C">
            <w:r>
              <w:rPr>
                <w:sz w:val="16"/>
                <w:szCs w:val="16"/>
              </w:rPr>
              <w:t>R4-2413891</w:t>
            </w:r>
          </w:p>
        </w:tc>
        <w:tc>
          <w:tcPr>
            <w:tcW w:w="1597" w:type="dxa"/>
          </w:tcPr>
          <w:p w14:paraId="1025284C" w14:textId="77777777" w:rsidR="008A0122" w:rsidRDefault="008A0122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C87939E" w14:textId="77777777" w:rsidR="008A0122" w:rsidRDefault="008A0122" w:rsidP="0090320C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78371473" w14:textId="77777777" w:rsidR="008A0122" w:rsidRDefault="008A0122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1869F3" w14:textId="77777777" w:rsidR="008A0122" w:rsidRDefault="008A0122" w:rsidP="0090320C">
            <w:pPr>
              <w:rPr>
                <w:sz w:val="16"/>
                <w:szCs w:val="16"/>
              </w:rPr>
            </w:pPr>
          </w:p>
        </w:tc>
      </w:tr>
      <w:tr w:rsidR="008A0122" w14:paraId="22965044" w14:textId="77777777" w:rsidTr="0090320C">
        <w:tc>
          <w:tcPr>
            <w:tcW w:w="879" w:type="dxa"/>
          </w:tcPr>
          <w:p w14:paraId="51F79C0A" w14:textId="77777777" w:rsidR="008A0122" w:rsidRDefault="008A0122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2A01A7" w14:textId="77777777" w:rsidR="008A0122" w:rsidRDefault="008A0122" w:rsidP="0090320C">
            <w:r>
              <w:rPr>
                <w:sz w:val="16"/>
                <w:szCs w:val="16"/>
              </w:rPr>
              <w:t>4908</w:t>
            </w:r>
          </w:p>
        </w:tc>
        <w:tc>
          <w:tcPr>
            <w:tcW w:w="517" w:type="dxa"/>
          </w:tcPr>
          <w:p w14:paraId="1D8E2B3A" w14:textId="77777777" w:rsidR="008A0122" w:rsidRDefault="008A012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1D1574" w14:textId="77777777" w:rsidR="008A0122" w:rsidRDefault="008A0122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CCE49F" w14:textId="77777777" w:rsidR="008A0122" w:rsidRDefault="008A0122" w:rsidP="0090320C">
            <w:r>
              <w:rPr>
                <w:sz w:val="16"/>
                <w:szCs w:val="16"/>
              </w:rPr>
              <w:t>(NR_RRM_enh-Core) CR on multiple SCell activation in FR2_R17</w:t>
            </w:r>
          </w:p>
        </w:tc>
        <w:tc>
          <w:tcPr>
            <w:tcW w:w="517" w:type="dxa"/>
          </w:tcPr>
          <w:p w14:paraId="2F6B8DBE" w14:textId="77777777" w:rsidR="008A0122" w:rsidRDefault="008A0122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C296DAA" w14:textId="77777777" w:rsidR="008A0122" w:rsidRDefault="008A0122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6C610313" w14:textId="77777777" w:rsidR="008A0122" w:rsidRDefault="008A012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0BFD474" w14:textId="77777777" w:rsidR="008A0122" w:rsidRDefault="008A0122" w:rsidP="0090320C">
            <w:r>
              <w:rPr>
                <w:sz w:val="16"/>
                <w:szCs w:val="16"/>
              </w:rPr>
              <w:t>R4-2413098</w:t>
            </w:r>
          </w:p>
        </w:tc>
        <w:tc>
          <w:tcPr>
            <w:tcW w:w="1597" w:type="dxa"/>
          </w:tcPr>
          <w:p w14:paraId="3A465D5A" w14:textId="77777777" w:rsidR="008A0122" w:rsidRDefault="008A0122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8781F29" w14:textId="77777777" w:rsidR="008A0122" w:rsidRDefault="008A0122" w:rsidP="0090320C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73503D16" w14:textId="77777777" w:rsidR="008A0122" w:rsidRDefault="008A0122" w:rsidP="0090320C">
            <w:r>
              <w:rPr>
                <w:sz w:val="16"/>
                <w:szCs w:val="16"/>
              </w:rPr>
              <w:t>8.3.7</w:t>
            </w:r>
          </w:p>
        </w:tc>
        <w:tc>
          <w:tcPr>
            <w:tcW w:w="998" w:type="dxa"/>
          </w:tcPr>
          <w:p w14:paraId="684462FC" w14:textId="77777777" w:rsidR="008A0122" w:rsidRDefault="008A0122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8A0122" w14:paraId="1B31E93B" w14:textId="77777777" w:rsidTr="0090320C">
        <w:tc>
          <w:tcPr>
            <w:tcW w:w="879" w:type="dxa"/>
          </w:tcPr>
          <w:p w14:paraId="7B91F7B2" w14:textId="77777777" w:rsidR="008A0122" w:rsidRDefault="008A0122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9D8744E" w14:textId="77777777" w:rsidR="008A0122" w:rsidRDefault="008A0122" w:rsidP="0090320C">
            <w:r>
              <w:rPr>
                <w:sz w:val="16"/>
                <w:szCs w:val="16"/>
              </w:rPr>
              <w:t>4909</w:t>
            </w:r>
          </w:p>
        </w:tc>
        <w:tc>
          <w:tcPr>
            <w:tcW w:w="517" w:type="dxa"/>
          </w:tcPr>
          <w:p w14:paraId="6FF2ABED" w14:textId="77777777" w:rsidR="008A0122" w:rsidRDefault="008A0122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BA89E6" w14:textId="77777777" w:rsidR="008A0122" w:rsidRDefault="008A0122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491E7C" w14:textId="77777777" w:rsidR="008A0122" w:rsidRDefault="008A0122" w:rsidP="0090320C">
            <w:r>
              <w:rPr>
                <w:sz w:val="16"/>
                <w:szCs w:val="16"/>
              </w:rPr>
              <w:t>(NR_RRM_enh-Core) CR on multiple SCell activation in FR2_R18</w:t>
            </w:r>
          </w:p>
        </w:tc>
        <w:tc>
          <w:tcPr>
            <w:tcW w:w="517" w:type="dxa"/>
          </w:tcPr>
          <w:p w14:paraId="66236465" w14:textId="77777777" w:rsidR="008A0122" w:rsidRDefault="008A0122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6CF5F5D" w14:textId="77777777" w:rsidR="008A0122" w:rsidRDefault="008A0122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C8A697A" w14:textId="77777777" w:rsidR="008A0122" w:rsidRDefault="008A0122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4FD1602" w14:textId="77777777" w:rsidR="008A0122" w:rsidRDefault="008A0122" w:rsidP="0090320C">
            <w:r>
              <w:rPr>
                <w:sz w:val="16"/>
                <w:szCs w:val="16"/>
              </w:rPr>
              <w:t>R4-2413099</w:t>
            </w:r>
          </w:p>
        </w:tc>
        <w:tc>
          <w:tcPr>
            <w:tcW w:w="1597" w:type="dxa"/>
          </w:tcPr>
          <w:p w14:paraId="6C421667" w14:textId="77777777" w:rsidR="008A0122" w:rsidRDefault="008A0122" w:rsidP="0090320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E6258CA" w14:textId="77777777" w:rsidR="008A0122" w:rsidRDefault="008A0122" w:rsidP="0090320C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5DF52276" w14:textId="77777777" w:rsidR="008A0122" w:rsidRDefault="008A0122" w:rsidP="0090320C">
            <w:r>
              <w:rPr>
                <w:sz w:val="16"/>
                <w:szCs w:val="16"/>
              </w:rPr>
              <w:t>8.3.7</w:t>
            </w:r>
          </w:p>
        </w:tc>
        <w:tc>
          <w:tcPr>
            <w:tcW w:w="998" w:type="dxa"/>
          </w:tcPr>
          <w:p w14:paraId="2037E3FB" w14:textId="77777777" w:rsidR="008A0122" w:rsidRDefault="008A0122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</w:tbl>
    <w:p w14:paraId="53F57530" w14:textId="77777777" w:rsidR="00DD6630" w:rsidRDefault="00DD6630" w:rsidP="00DD6630"/>
    <w:p w14:paraId="2FA26495" w14:textId="77777777" w:rsidR="008A0122" w:rsidRDefault="008A0122" w:rsidP="00DD6630"/>
    <w:p w14:paraId="4379861A" w14:textId="53FFDE15" w:rsidR="00DD6630" w:rsidRDefault="00DD6630" w:rsidP="00DD6630">
      <w:pPr>
        <w:pStyle w:val="Heading2"/>
        <w:rPr>
          <w:rFonts w:cs="Arial"/>
          <w:noProof/>
        </w:rPr>
      </w:pPr>
      <w:r w:rsidRPr="005E14E4">
        <w:rPr>
          <w:noProof/>
        </w:rPr>
        <w:t>RP-2421</w:t>
      </w:r>
      <w:r>
        <w:rPr>
          <w:noProof/>
        </w:rPr>
        <w:t>88</w:t>
      </w:r>
    </w:p>
    <w:p w14:paraId="281A5F46" w14:textId="7C643B23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40</w:t>
      </w:r>
    </w:p>
    <w:p w14:paraId="16C5D361" w14:textId="77777777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15F37" w:rsidRPr="004E535C" w14:paraId="0CC94F0A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7060683" w14:textId="77777777" w:rsidR="00C15F37" w:rsidRPr="00BF1EB6" w:rsidRDefault="00C15F3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349BB7" w14:textId="77777777" w:rsidR="00C15F37" w:rsidRPr="00BF1EB6" w:rsidRDefault="00C15F3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646AA4D" w14:textId="77777777" w:rsidR="00C15F37" w:rsidRPr="00BF1EB6" w:rsidRDefault="00C15F3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0001840" w14:textId="77777777" w:rsidR="00C15F37" w:rsidRPr="00BF1EB6" w:rsidRDefault="00C15F3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EAF25A5" w14:textId="77777777" w:rsidR="00C15F37" w:rsidRPr="00BF1EB6" w:rsidRDefault="00C15F3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043EEFA" w14:textId="77777777" w:rsidR="00C15F37" w:rsidRPr="00BF1EB6" w:rsidRDefault="00C15F3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33C3F7" w14:textId="77777777" w:rsidR="00C15F37" w:rsidRPr="00BF1EB6" w:rsidRDefault="00C15F3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1F197B9" w14:textId="77777777" w:rsidR="00C15F37" w:rsidRPr="00BF1EB6" w:rsidRDefault="00C15F3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C566880" w14:textId="77777777" w:rsidR="00C15F37" w:rsidRPr="00BF1EB6" w:rsidRDefault="00C15F3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9F3DD9A" w14:textId="77777777" w:rsidR="00C15F37" w:rsidRPr="00BF1EB6" w:rsidRDefault="00C15F3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B893463" w14:textId="77777777" w:rsidR="00C15F37" w:rsidRPr="00BF1EB6" w:rsidRDefault="00C15F3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9AB92D4" w14:textId="77777777" w:rsidR="00C15F37" w:rsidRPr="00BF1EB6" w:rsidRDefault="00C15F3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62CB930" w14:textId="77777777" w:rsidR="00C15F37" w:rsidRPr="00BF1EB6" w:rsidRDefault="00C15F37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15F37" w14:paraId="3EB786AF" w14:textId="77777777" w:rsidTr="0090320C">
        <w:tc>
          <w:tcPr>
            <w:tcW w:w="879" w:type="dxa"/>
          </w:tcPr>
          <w:p w14:paraId="21E9FBFD" w14:textId="77777777" w:rsidR="00C15F37" w:rsidRDefault="00C15F3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874EC15" w14:textId="77777777" w:rsidR="00C15F37" w:rsidRDefault="00C15F37" w:rsidP="0090320C">
            <w:r>
              <w:rPr>
                <w:sz w:val="16"/>
                <w:szCs w:val="16"/>
              </w:rPr>
              <w:t>2376</w:t>
            </w:r>
          </w:p>
        </w:tc>
        <w:tc>
          <w:tcPr>
            <w:tcW w:w="517" w:type="dxa"/>
          </w:tcPr>
          <w:p w14:paraId="2891ACEF" w14:textId="77777777" w:rsidR="00C15F37" w:rsidRDefault="00C15F3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A4155A" w14:textId="77777777" w:rsidR="00C15F37" w:rsidRDefault="00C15F3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D4174D" w14:textId="77777777" w:rsidR="00C15F37" w:rsidRDefault="00C15F37" w:rsidP="0090320C">
            <w:r>
              <w:rPr>
                <w:sz w:val="16"/>
                <w:szCs w:val="16"/>
              </w:rPr>
              <w:t>CR for 38.101-1: Correction on the SL-U RB set and intra-cell guard band determination</w:t>
            </w:r>
          </w:p>
        </w:tc>
        <w:tc>
          <w:tcPr>
            <w:tcW w:w="517" w:type="dxa"/>
          </w:tcPr>
          <w:p w14:paraId="1F8EDDAF" w14:textId="77777777" w:rsidR="00C15F37" w:rsidRDefault="00C15F3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DB4E07" w14:textId="77777777" w:rsidR="00C15F37" w:rsidRDefault="00C15F3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64D3902" w14:textId="77777777" w:rsidR="00C15F37" w:rsidRDefault="00C15F3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B90F318" w14:textId="77777777" w:rsidR="00C15F37" w:rsidRDefault="00C15F37" w:rsidP="0090320C">
            <w:r>
              <w:rPr>
                <w:sz w:val="16"/>
                <w:szCs w:val="16"/>
              </w:rPr>
              <w:t>R4-2411079</w:t>
            </w:r>
          </w:p>
        </w:tc>
        <w:tc>
          <w:tcPr>
            <w:tcW w:w="1597" w:type="dxa"/>
          </w:tcPr>
          <w:p w14:paraId="42CAB2BD" w14:textId="77777777" w:rsidR="00C15F37" w:rsidRDefault="00C15F37" w:rsidP="0090320C">
            <w:r>
              <w:rPr>
                <w:sz w:val="16"/>
                <w:szCs w:val="16"/>
              </w:rPr>
              <w:t>CATT, CICTCI</w:t>
            </w:r>
          </w:p>
        </w:tc>
        <w:tc>
          <w:tcPr>
            <w:tcW w:w="1122" w:type="dxa"/>
          </w:tcPr>
          <w:p w14:paraId="7537E063" w14:textId="77777777" w:rsidR="00C15F37" w:rsidRDefault="00C15F37" w:rsidP="0090320C">
            <w:r>
              <w:rPr>
                <w:sz w:val="16"/>
                <w:szCs w:val="16"/>
              </w:rPr>
              <w:t>NR_SL_enh2-Core</w:t>
            </w:r>
          </w:p>
        </w:tc>
        <w:tc>
          <w:tcPr>
            <w:tcW w:w="2323" w:type="dxa"/>
          </w:tcPr>
          <w:p w14:paraId="7BA82D19" w14:textId="77777777" w:rsidR="00C15F37" w:rsidRDefault="00C15F37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D71116" w14:textId="77777777" w:rsidR="00C15F37" w:rsidRDefault="00C15F37" w:rsidP="0090320C">
            <w:pPr>
              <w:rPr>
                <w:sz w:val="16"/>
                <w:szCs w:val="16"/>
              </w:rPr>
            </w:pPr>
          </w:p>
        </w:tc>
      </w:tr>
      <w:tr w:rsidR="00C15F37" w14:paraId="3282B035" w14:textId="77777777" w:rsidTr="0090320C">
        <w:tc>
          <w:tcPr>
            <w:tcW w:w="879" w:type="dxa"/>
          </w:tcPr>
          <w:p w14:paraId="21B6ADA2" w14:textId="77777777" w:rsidR="00C15F37" w:rsidRDefault="00C15F3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82FF352" w14:textId="77777777" w:rsidR="00C15F37" w:rsidRDefault="00C15F37" w:rsidP="0090320C">
            <w:r>
              <w:rPr>
                <w:sz w:val="16"/>
                <w:szCs w:val="16"/>
              </w:rPr>
              <w:t>2419</w:t>
            </w:r>
          </w:p>
        </w:tc>
        <w:tc>
          <w:tcPr>
            <w:tcW w:w="517" w:type="dxa"/>
          </w:tcPr>
          <w:p w14:paraId="629677F7" w14:textId="77777777" w:rsidR="00C15F37" w:rsidRDefault="00C15F3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851D37" w14:textId="77777777" w:rsidR="00C15F37" w:rsidRDefault="00C15F3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BEA2B2" w14:textId="77777777" w:rsidR="00C15F37" w:rsidRDefault="00C15F37" w:rsidP="0090320C">
            <w:r>
              <w:rPr>
                <w:sz w:val="16"/>
                <w:szCs w:val="16"/>
              </w:rPr>
              <w:t>CR on missing NS values for SL-U(R18)</w:t>
            </w:r>
          </w:p>
        </w:tc>
        <w:tc>
          <w:tcPr>
            <w:tcW w:w="517" w:type="dxa"/>
          </w:tcPr>
          <w:p w14:paraId="6E7446BA" w14:textId="77777777" w:rsidR="00C15F37" w:rsidRDefault="00C15F3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CA3305" w14:textId="77777777" w:rsidR="00C15F37" w:rsidRDefault="00C15F3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11444EC" w14:textId="77777777" w:rsidR="00C15F37" w:rsidRDefault="00C15F3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1A4E030" w14:textId="77777777" w:rsidR="00C15F37" w:rsidRDefault="00C15F37" w:rsidP="0090320C">
            <w:r>
              <w:rPr>
                <w:sz w:val="16"/>
                <w:szCs w:val="16"/>
              </w:rPr>
              <w:t>R4-2412045</w:t>
            </w:r>
          </w:p>
        </w:tc>
        <w:tc>
          <w:tcPr>
            <w:tcW w:w="1597" w:type="dxa"/>
          </w:tcPr>
          <w:p w14:paraId="7D394BBA" w14:textId="77777777" w:rsidR="00C15F37" w:rsidRDefault="00C15F37" w:rsidP="0090320C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1A1B2AEA" w14:textId="77777777" w:rsidR="00C15F37" w:rsidRDefault="00C15F37" w:rsidP="0090320C">
            <w:r>
              <w:rPr>
                <w:sz w:val="16"/>
                <w:szCs w:val="16"/>
              </w:rPr>
              <w:t>NR_SL_enh2-Core</w:t>
            </w:r>
          </w:p>
        </w:tc>
        <w:tc>
          <w:tcPr>
            <w:tcW w:w="2323" w:type="dxa"/>
          </w:tcPr>
          <w:p w14:paraId="1F4A0EBA" w14:textId="77777777" w:rsidR="00C15F37" w:rsidRDefault="00C15F37" w:rsidP="0090320C">
            <w:r>
              <w:rPr>
                <w:sz w:val="16"/>
                <w:szCs w:val="16"/>
              </w:rPr>
              <w:t xml:space="preserve"> 6.2E.1F</w:t>
            </w:r>
          </w:p>
        </w:tc>
        <w:tc>
          <w:tcPr>
            <w:tcW w:w="998" w:type="dxa"/>
          </w:tcPr>
          <w:p w14:paraId="7723C67D" w14:textId="77777777" w:rsidR="00C15F37" w:rsidRDefault="00C15F37" w:rsidP="0090320C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C15F37" w14:paraId="4981988B" w14:textId="77777777" w:rsidTr="0090320C">
        <w:tc>
          <w:tcPr>
            <w:tcW w:w="879" w:type="dxa"/>
          </w:tcPr>
          <w:p w14:paraId="5AAEB266" w14:textId="77777777" w:rsidR="00C15F37" w:rsidRDefault="00C15F37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AFEE864" w14:textId="77777777" w:rsidR="00C15F37" w:rsidRDefault="00C15F37" w:rsidP="0090320C">
            <w:r>
              <w:rPr>
                <w:sz w:val="16"/>
                <w:szCs w:val="16"/>
              </w:rPr>
              <w:t>2449</w:t>
            </w:r>
          </w:p>
        </w:tc>
        <w:tc>
          <w:tcPr>
            <w:tcW w:w="517" w:type="dxa"/>
          </w:tcPr>
          <w:p w14:paraId="20262F67" w14:textId="77777777" w:rsidR="00C15F37" w:rsidRDefault="00C15F37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F54B9F" w14:textId="77777777" w:rsidR="00C15F37" w:rsidRDefault="00C15F3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62FE5C" w14:textId="77777777" w:rsidR="00C15F37" w:rsidRDefault="00C15F37" w:rsidP="0090320C">
            <w:r>
              <w:rPr>
                <w:sz w:val="16"/>
                <w:szCs w:val="16"/>
              </w:rPr>
              <w:t>(NR_SL_enh2-Core) CR to add third level clause suffixes for V2X - TS38.101-1</w:t>
            </w:r>
          </w:p>
        </w:tc>
        <w:tc>
          <w:tcPr>
            <w:tcW w:w="517" w:type="dxa"/>
          </w:tcPr>
          <w:p w14:paraId="04C4E2F9" w14:textId="77777777" w:rsidR="00C15F37" w:rsidRDefault="00C15F3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440BE1" w14:textId="77777777" w:rsidR="00C15F37" w:rsidRDefault="00C15F3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D886AAB" w14:textId="77777777" w:rsidR="00C15F37" w:rsidRDefault="00C15F3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570D0E1" w14:textId="77777777" w:rsidR="00C15F37" w:rsidRDefault="00C15F37" w:rsidP="0090320C">
            <w:r>
              <w:rPr>
                <w:sz w:val="16"/>
                <w:szCs w:val="16"/>
              </w:rPr>
              <w:t>R4-2414290</w:t>
            </w:r>
          </w:p>
        </w:tc>
        <w:tc>
          <w:tcPr>
            <w:tcW w:w="1597" w:type="dxa"/>
          </w:tcPr>
          <w:p w14:paraId="240A0867" w14:textId="77777777" w:rsidR="00C15F37" w:rsidRDefault="00C15F37" w:rsidP="0090320C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2FF127E4" w14:textId="77777777" w:rsidR="00C15F37" w:rsidRDefault="00C15F37" w:rsidP="0090320C">
            <w:r>
              <w:rPr>
                <w:sz w:val="16"/>
                <w:szCs w:val="16"/>
              </w:rPr>
              <w:t>NR_SL_enh2-Core</w:t>
            </w:r>
          </w:p>
        </w:tc>
        <w:tc>
          <w:tcPr>
            <w:tcW w:w="2323" w:type="dxa"/>
          </w:tcPr>
          <w:p w14:paraId="519432D0" w14:textId="77777777" w:rsidR="00C15F37" w:rsidRDefault="00C15F37" w:rsidP="0090320C">
            <w:r>
              <w:rPr>
                <w:sz w:val="16"/>
                <w:szCs w:val="16"/>
              </w:rPr>
              <w:t>4.3</w:t>
            </w:r>
          </w:p>
        </w:tc>
        <w:tc>
          <w:tcPr>
            <w:tcW w:w="998" w:type="dxa"/>
          </w:tcPr>
          <w:p w14:paraId="3D6E3F5D" w14:textId="77777777" w:rsidR="00C15F37" w:rsidRDefault="00C15F37" w:rsidP="0090320C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C15F37" w14:paraId="1AE6DC71" w14:textId="77777777" w:rsidTr="0090320C">
        <w:tc>
          <w:tcPr>
            <w:tcW w:w="879" w:type="dxa"/>
          </w:tcPr>
          <w:p w14:paraId="0BC5EA76" w14:textId="77777777" w:rsidR="00C15F37" w:rsidRDefault="00C15F37" w:rsidP="0090320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2C05BCD" w14:textId="77777777" w:rsidR="00C15F37" w:rsidRDefault="00C15F37" w:rsidP="0090320C">
            <w:r>
              <w:rPr>
                <w:sz w:val="16"/>
                <w:szCs w:val="16"/>
              </w:rPr>
              <w:t>0612</w:t>
            </w:r>
          </w:p>
        </w:tc>
        <w:tc>
          <w:tcPr>
            <w:tcW w:w="517" w:type="dxa"/>
          </w:tcPr>
          <w:p w14:paraId="688EA462" w14:textId="77777777" w:rsidR="00C15F37" w:rsidRDefault="00C15F3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45266F" w14:textId="77777777" w:rsidR="00C15F37" w:rsidRDefault="00C15F3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E03A34" w14:textId="77777777" w:rsidR="00C15F37" w:rsidRDefault="00C15F37" w:rsidP="0090320C">
            <w:r>
              <w:rPr>
                <w:sz w:val="16"/>
                <w:szCs w:val="16"/>
              </w:rPr>
              <w:t>CR for 38.101-4 Corrections on Rel-18 sidelink demod test</w:t>
            </w:r>
          </w:p>
        </w:tc>
        <w:tc>
          <w:tcPr>
            <w:tcW w:w="517" w:type="dxa"/>
          </w:tcPr>
          <w:p w14:paraId="0B25BA7B" w14:textId="77777777" w:rsidR="00C15F37" w:rsidRDefault="00C15F3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6FAF24" w14:textId="77777777" w:rsidR="00C15F37" w:rsidRDefault="00C15F37" w:rsidP="0090320C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49EC33A" w14:textId="77777777" w:rsidR="00C15F37" w:rsidRDefault="00C15F3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9B48F65" w14:textId="77777777" w:rsidR="00C15F37" w:rsidRDefault="00C15F37" w:rsidP="0090320C">
            <w:r>
              <w:rPr>
                <w:sz w:val="16"/>
                <w:szCs w:val="16"/>
              </w:rPr>
              <w:t>R4-2412756</w:t>
            </w:r>
          </w:p>
        </w:tc>
        <w:tc>
          <w:tcPr>
            <w:tcW w:w="1597" w:type="dxa"/>
          </w:tcPr>
          <w:p w14:paraId="6EEDCAF6" w14:textId="77777777" w:rsidR="00C15F37" w:rsidRDefault="00C15F37" w:rsidP="0090320C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33904531" w14:textId="77777777" w:rsidR="00C15F37" w:rsidRDefault="00C15F37" w:rsidP="0090320C">
            <w:r>
              <w:rPr>
                <w:sz w:val="16"/>
                <w:szCs w:val="16"/>
              </w:rPr>
              <w:t>NR_SL_enh2-Perf</w:t>
            </w:r>
          </w:p>
        </w:tc>
        <w:tc>
          <w:tcPr>
            <w:tcW w:w="2323" w:type="dxa"/>
          </w:tcPr>
          <w:p w14:paraId="40BB2C29" w14:textId="77777777" w:rsidR="00C15F37" w:rsidRDefault="00C15F37" w:rsidP="0090320C">
            <w:r>
              <w:rPr>
                <w:sz w:val="16"/>
                <w:szCs w:val="16"/>
              </w:rPr>
              <w:t>11.1.2, 11.1.2A, 11.1.8A, 11.1.9A, A.6.2.2, B.5</w:t>
            </w:r>
          </w:p>
        </w:tc>
        <w:tc>
          <w:tcPr>
            <w:tcW w:w="998" w:type="dxa"/>
          </w:tcPr>
          <w:p w14:paraId="679A060C" w14:textId="77777777" w:rsidR="00C15F37" w:rsidRDefault="00C15F37" w:rsidP="0090320C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C15F37" w14:paraId="3310F5F2" w14:textId="77777777" w:rsidTr="0090320C">
        <w:tc>
          <w:tcPr>
            <w:tcW w:w="879" w:type="dxa"/>
          </w:tcPr>
          <w:p w14:paraId="25A3ABFA" w14:textId="77777777" w:rsidR="00C15F37" w:rsidRDefault="00C15F37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3094FE5" w14:textId="77777777" w:rsidR="00C15F37" w:rsidRDefault="00C15F37" w:rsidP="0090320C">
            <w:r>
              <w:rPr>
                <w:sz w:val="16"/>
                <w:szCs w:val="16"/>
              </w:rPr>
              <w:t>4922</w:t>
            </w:r>
          </w:p>
        </w:tc>
        <w:tc>
          <w:tcPr>
            <w:tcW w:w="517" w:type="dxa"/>
          </w:tcPr>
          <w:p w14:paraId="674AAEE6" w14:textId="77777777" w:rsidR="00C15F37" w:rsidRDefault="00C15F37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249BED" w14:textId="77777777" w:rsidR="00C15F37" w:rsidRDefault="00C15F37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27E9BEE" w14:textId="77777777" w:rsidR="00C15F37" w:rsidRDefault="00C15F37" w:rsidP="0090320C">
            <w:r>
              <w:rPr>
                <w:sz w:val="16"/>
                <w:szCs w:val="16"/>
              </w:rPr>
              <w:t>(NR_RRM_enh-Perf) CR to 38.133: Correction to NR SRS carrier based switching test cases</w:t>
            </w:r>
          </w:p>
        </w:tc>
        <w:tc>
          <w:tcPr>
            <w:tcW w:w="517" w:type="dxa"/>
          </w:tcPr>
          <w:p w14:paraId="1E30C238" w14:textId="77777777" w:rsidR="00C15F37" w:rsidRDefault="00C15F3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97A021" w14:textId="77777777" w:rsidR="00C15F37" w:rsidRDefault="00C15F37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06E6FE43" w14:textId="77777777" w:rsidR="00C15F37" w:rsidRDefault="00C15F3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6B515DF" w14:textId="77777777" w:rsidR="00C15F37" w:rsidRDefault="00C15F37" w:rsidP="0090320C">
            <w:r>
              <w:rPr>
                <w:sz w:val="16"/>
                <w:szCs w:val="16"/>
              </w:rPr>
              <w:t>R4-2413958</w:t>
            </w:r>
          </w:p>
        </w:tc>
        <w:tc>
          <w:tcPr>
            <w:tcW w:w="1597" w:type="dxa"/>
          </w:tcPr>
          <w:p w14:paraId="4C14FB6E" w14:textId="77777777" w:rsidR="00C15F37" w:rsidRDefault="00C15F37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BFE889F" w14:textId="77777777" w:rsidR="00C15F37" w:rsidRDefault="00C15F37" w:rsidP="0090320C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4ECC178C" w14:textId="77777777" w:rsidR="00C15F37" w:rsidRDefault="00C15F37" w:rsidP="0090320C">
            <w:r>
              <w:rPr>
                <w:sz w:val="16"/>
                <w:szCs w:val="16"/>
              </w:rPr>
              <w:t>A.4.5.2.8, A.4.5.2.9, A.6.5.2.2</w:t>
            </w:r>
          </w:p>
        </w:tc>
        <w:tc>
          <w:tcPr>
            <w:tcW w:w="998" w:type="dxa"/>
          </w:tcPr>
          <w:p w14:paraId="06B04342" w14:textId="77777777" w:rsidR="00C15F37" w:rsidRDefault="00C15F37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15F37" w14:paraId="06830BA7" w14:textId="77777777" w:rsidTr="0090320C">
        <w:tc>
          <w:tcPr>
            <w:tcW w:w="879" w:type="dxa"/>
          </w:tcPr>
          <w:p w14:paraId="2CB81CE2" w14:textId="77777777" w:rsidR="00C15F37" w:rsidRDefault="00C15F37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E38C705" w14:textId="77777777" w:rsidR="00C15F37" w:rsidRDefault="00C15F37" w:rsidP="0090320C">
            <w:r>
              <w:rPr>
                <w:sz w:val="16"/>
                <w:szCs w:val="16"/>
              </w:rPr>
              <w:t>4923</w:t>
            </w:r>
          </w:p>
        </w:tc>
        <w:tc>
          <w:tcPr>
            <w:tcW w:w="517" w:type="dxa"/>
          </w:tcPr>
          <w:p w14:paraId="5337D824" w14:textId="77777777" w:rsidR="00C15F37" w:rsidRDefault="00C15F3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6BC84E" w14:textId="77777777" w:rsidR="00C15F37" w:rsidRDefault="00C15F37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F0090A" w14:textId="77777777" w:rsidR="00C15F37" w:rsidRDefault="00C15F37" w:rsidP="0090320C">
            <w:r>
              <w:rPr>
                <w:sz w:val="16"/>
                <w:szCs w:val="16"/>
              </w:rPr>
              <w:t>(NR_RRM_enh-Perf) CR to 38.133: Correction to NR SRS carrier based switching test cases</w:t>
            </w:r>
          </w:p>
        </w:tc>
        <w:tc>
          <w:tcPr>
            <w:tcW w:w="517" w:type="dxa"/>
          </w:tcPr>
          <w:p w14:paraId="5097A105" w14:textId="77777777" w:rsidR="00C15F37" w:rsidRDefault="00C15F37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09153B" w14:textId="77777777" w:rsidR="00C15F37" w:rsidRDefault="00C15F37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4B805F29" w14:textId="77777777" w:rsidR="00C15F37" w:rsidRDefault="00C15F3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6CF82DC" w14:textId="77777777" w:rsidR="00C15F37" w:rsidRDefault="00C15F37" w:rsidP="0090320C">
            <w:r>
              <w:rPr>
                <w:sz w:val="16"/>
                <w:szCs w:val="16"/>
              </w:rPr>
              <w:t>R4-2413215</w:t>
            </w:r>
          </w:p>
        </w:tc>
        <w:tc>
          <w:tcPr>
            <w:tcW w:w="1597" w:type="dxa"/>
          </w:tcPr>
          <w:p w14:paraId="31DBF908" w14:textId="77777777" w:rsidR="00C15F37" w:rsidRDefault="00C15F37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EED69D7" w14:textId="77777777" w:rsidR="00C15F37" w:rsidRDefault="00C15F37" w:rsidP="0090320C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55025750" w14:textId="77777777" w:rsidR="00C15F37" w:rsidRDefault="00C15F37" w:rsidP="0090320C">
            <w:r>
              <w:rPr>
                <w:sz w:val="16"/>
                <w:szCs w:val="16"/>
              </w:rPr>
              <w:t>A.4.5.2.8, A.4.5.2.9, A.6.5.2.2</w:t>
            </w:r>
          </w:p>
        </w:tc>
        <w:tc>
          <w:tcPr>
            <w:tcW w:w="998" w:type="dxa"/>
          </w:tcPr>
          <w:p w14:paraId="55DC7BB7" w14:textId="77777777" w:rsidR="00C15F37" w:rsidRDefault="00C15F37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15F37" w14:paraId="7F10A025" w14:textId="77777777" w:rsidTr="0090320C">
        <w:tc>
          <w:tcPr>
            <w:tcW w:w="879" w:type="dxa"/>
          </w:tcPr>
          <w:p w14:paraId="6C62B5EB" w14:textId="77777777" w:rsidR="00C15F37" w:rsidRDefault="00C15F37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1E9F7AD" w14:textId="77777777" w:rsidR="00C15F37" w:rsidRDefault="00C15F37" w:rsidP="0090320C">
            <w:r>
              <w:rPr>
                <w:sz w:val="16"/>
                <w:szCs w:val="16"/>
              </w:rPr>
              <w:t>4924</w:t>
            </w:r>
          </w:p>
        </w:tc>
        <w:tc>
          <w:tcPr>
            <w:tcW w:w="517" w:type="dxa"/>
          </w:tcPr>
          <w:p w14:paraId="27CF72B4" w14:textId="77777777" w:rsidR="00C15F37" w:rsidRDefault="00C15F37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702879" w14:textId="77777777" w:rsidR="00C15F37" w:rsidRDefault="00C15F3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5CD95ED" w14:textId="77777777" w:rsidR="00C15F37" w:rsidRDefault="00C15F37" w:rsidP="0090320C">
            <w:r>
              <w:rPr>
                <w:sz w:val="16"/>
                <w:szCs w:val="16"/>
              </w:rPr>
              <w:t>(NR_RRM_enh-Perf) CR to 38.133: Correction to NR SRS carrier based switching test cases</w:t>
            </w:r>
          </w:p>
        </w:tc>
        <w:tc>
          <w:tcPr>
            <w:tcW w:w="517" w:type="dxa"/>
          </w:tcPr>
          <w:p w14:paraId="4AFD9B7C" w14:textId="77777777" w:rsidR="00C15F37" w:rsidRDefault="00C15F37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E42BD95" w14:textId="77777777" w:rsidR="00C15F37" w:rsidRDefault="00C15F3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16FFFA7" w14:textId="77777777" w:rsidR="00C15F37" w:rsidRDefault="00C15F3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0AF93B2" w14:textId="77777777" w:rsidR="00C15F37" w:rsidRDefault="00C15F37" w:rsidP="0090320C">
            <w:r>
              <w:rPr>
                <w:sz w:val="16"/>
                <w:szCs w:val="16"/>
              </w:rPr>
              <w:t>R4-2413216</w:t>
            </w:r>
          </w:p>
        </w:tc>
        <w:tc>
          <w:tcPr>
            <w:tcW w:w="1597" w:type="dxa"/>
          </w:tcPr>
          <w:p w14:paraId="0AC1C7F8" w14:textId="77777777" w:rsidR="00C15F37" w:rsidRDefault="00C15F37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7212054" w14:textId="77777777" w:rsidR="00C15F37" w:rsidRDefault="00C15F37" w:rsidP="0090320C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5CE208EF" w14:textId="77777777" w:rsidR="00C15F37" w:rsidRDefault="00C15F37" w:rsidP="0090320C">
            <w:r>
              <w:rPr>
                <w:sz w:val="16"/>
                <w:szCs w:val="16"/>
              </w:rPr>
              <w:t>A.4.5.2.8, A.4.5.2.9, A.6.5.2.2</w:t>
            </w:r>
          </w:p>
        </w:tc>
        <w:tc>
          <w:tcPr>
            <w:tcW w:w="998" w:type="dxa"/>
          </w:tcPr>
          <w:p w14:paraId="667DB188" w14:textId="77777777" w:rsidR="00C15F37" w:rsidRDefault="00C15F37" w:rsidP="0090320C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C15F37" w14:paraId="329DF44E" w14:textId="77777777" w:rsidTr="0090320C">
        <w:tc>
          <w:tcPr>
            <w:tcW w:w="879" w:type="dxa"/>
          </w:tcPr>
          <w:p w14:paraId="3BDCA14E" w14:textId="77777777" w:rsidR="00C15F37" w:rsidRDefault="00C15F37" w:rsidP="009032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A24FC8A" w14:textId="77777777" w:rsidR="00C15F37" w:rsidRDefault="00C15F37" w:rsidP="0090320C">
            <w:r>
              <w:rPr>
                <w:sz w:val="16"/>
                <w:szCs w:val="16"/>
              </w:rPr>
              <w:t>4946</w:t>
            </w:r>
          </w:p>
        </w:tc>
        <w:tc>
          <w:tcPr>
            <w:tcW w:w="517" w:type="dxa"/>
          </w:tcPr>
          <w:p w14:paraId="17F8ED63" w14:textId="77777777" w:rsidR="00C15F37" w:rsidRDefault="00C15F37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B7ABBB" w14:textId="77777777" w:rsidR="00C15F37" w:rsidRDefault="00C15F37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440AAF" w14:textId="77777777" w:rsidR="00C15F37" w:rsidRDefault="00C15F37" w:rsidP="0090320C">
            <w:r>
              <w:rPr>
                <w:sz w:val="16"/>
                <w:szCs w:val="16"/>
              </w:rPr>
              <w:t>(NR_SL_enh2-Core) CR 38.133 Clarification on V2X and SL bands</w:t>
            </w:r>
          </w:p>
        </w:tc>
        <w:tc>
          <w:tcPr>
            <w:tcW w:w="517" w:type="dxa"/>
          </w:tcPr>
          <w:p w14:paraId="655ACF09" w14:textId="77777777" w:rsidR="00C15F37" w:rsidRDefault="00C15F37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C58906" w14:textId="77777777" w:rsidR="00C15F37" w:rsidRDefault="00C15F37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0269595" w14:textId="77777777" w:rsidR="00C15F37" w:rsidRDefault="00C15F37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34525E9" w14:textId="77777777" w:rsidR="00C15F37" w:rsidRDefault="00C15F37" w:rsidP="0090320C">
            <w:r>
              <w:rPr>
                <w:sz w:val="16"/>
                <w:szCs w:val="16"/>
              </w:rPr>
              <w:t>R4-2413953</w:t>
            </w:r>
          </w:p>
        </w:tc>
        <w:tc>
          <w:tcPr>
            <w:tcW w:w="1597" w:type="dxa"/>
          </w:tcPr>
          <w:p w14:paraId="0ECC18A4" w14:textId="77777777" w:rsidR="00C15F37" w:rsidRDefault="00C15F37" w:rsidP="0090320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6D9F983" w14:textId="77777777" w:rsidR="00C15F37" w:rsidRDefault="00C15F37" w:rsidP="0090320C">
            <w:r>
              <w:rPr>
                <w:sz w:val="16"/>
                <w:szCs w:val="16"/>
              </w:rPr>
              <w:t>NR_SL_enh2-Core</w:t>
            </w:r>
          </w:p>
        </w:tc>
        <w:tc>
          <w:tcPr>
            <w:tcW w:w="2323" w:type="dxa"/>
          </w:tcPr>
          <w:p w14:paraId="3345EE55" w14:textId="77777777" w:rsidR="00C15F37" w:rsidRDefault="00C15F37" w:rsidP="0090320C">
            <w:r>
              <w:rPr>
                <w:sz w:val="16"/>
                <w:szCs w:val="16"/>
              </w:rPr>
              <w:t>3.5.2</w:t>
            </w:r>
          </w:p>
        </w:tc>
        <w:tc>
          <w:tcPr>
            <w:tcW w:w="998" w:type="dxa"/>
          </w:tcPr>
          <w:p w14:paraId="1CD50142" w14:textId="77777777" w:rsidR="00C15F37" w:rsidRDefault="00C15F37" w:rsidP="0090320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</w:tbl>
    <w:p w14:paraId="3E4AE6A3" w14:textId="77777777" w:rsidR="00DD6630" w:rsidRDefault="00DD6630" w:rsidP="00DD6630"/>
    <w:p w14:paraId="7B524C2B" w14:textId="77777777" w:rsidR="00C15F37" w:rsidRDefault="00C15F37" w:rsidP="00DD6630"/>
    <w:p w14:paraId="2C3DAC6C" w14:textId="65063403" w:rsidR="00DD6630" w:rsidRDefault="00DD6630" w:rsidP="00DD6630">
      <w:pPr>
        <w:pStyle w:val="Heading2"/>
        <w:rPr>
          <w:rFonts w:cs="Arial"/>
          <w:noProof/>
        </w:rPr>
      </w:pPr>
      <w:r w:rsidRPr="005E14E4">
        <w:rPr>
          <w:noProof/>
        </w:rPr>
        <w:t>RP-2421</w:t>
      </w:r>
      <w:r>
        <w:rPr>
          <w:noProof/>
        </w:rPr>
        <w:t>89</w:t>
      </w:r>
    </w:p>
    <w:p w14:paraId="550C64B4" w14:textId="6F09B4B5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41</w:t>
      </w:r>
    </w:p>
    <w:p w14:paraId="57803371" w14:textId="77777777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B0C11" w:rsidRPr="004E535C" w14:paraId="2DAC4D6F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528AA10" w14:textId="77777777" w:rsidR="000B0C11" w:rsidRPr="00BF1EB6" w:rsidRDefault="000B0C11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10EADF" w14:textId="77777777" w:rsidR="000B0C11" w:rsidRPr="00BF1EB6" w:rsidRDefault="000B0C11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80F5CA8" w14:textId="77777777" w:rsidR="000B0C11" w:rsidRPr="00BF1EB6" w:rsidRDefault="000B0C11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62653B" w14:textId="77777777" w:rsidR="000B0C11" w:rsidRPr="00BF1EB6" w:rsidRDefault="000B0C11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9D27E39" w14:textId="77777777" w:rsidR="000B0C11" w:rsidRPr="00BF1EB6" w:rsidRDefault="000B0C11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B4118DC" w14:textId="77777777" w:rsidR="000B0C11" w:rsidRPr="00BF1EB6" w:rsidRDefault="000B0C11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63AD0E" w14:textId="77777777" w:rsidR="000B0C11" w:rsidRPr="00BF1EB6" w:rsidRDefault="000B0C11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9F2B2BF" w14:textId="77777777" w:rsidR="000B0C11" w:rsidRPr="00BF1EB6" w:rsidRDefault="000B0C11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EC04038" w14:textId="77777777" w:rsidR="000B0C11" w:rsidRPr="00BF1EB6" w:rsidRDefault="000B0C11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06CA7D7" w14:textId="77777777" w:rsidR="000B0C11" w:rsidRPr="00BF1EB6" w:rsidRDefault="000B0C11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36FDAEA" w14:textId="77777777" w:rsidR="000B0C11" w:rsidRPr="00BF1EB6" w:rsidRDefault="000B0C11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52E2DDB" w14:textId="77777777" w:rsidR="000B0C11" w:rsidRPr="00BF1EB6" w:rsidRDefault="000B0C11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7A20526" w14:textId="77777777" w:rsidR="000B0C11" w:rsidRPr="00BF1EB6" w:rsidRDefault="000B0C11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B0C11" w14:paraId="14F222A9" w14:textId="77777777" w:rsidTr="0090320C">
        <w:tc>
          <w:tcPr>
            <w:tcW w:w="879" w:type="dxa"/>
          </w:tcPr>
          <w:p w14:paraId="462371DE" w14:textId="77777777" w:rsidR="000B0C11" w:rsidRDefault="000B0C11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8D4239E" w14:textId="77777777" w:rsidR="000B0C11" w:rsidRDefault="000B0C11" w:rsidP="0090320C">
            <w:r>
              <w:rPr>
                <w:sz w:val="16"/>
                <w:szCs w:val="16"/>
              </w:rPr>
              <w:t>2462</w:t>
            </w:r>
          </w:p>
        </w:tc>
        <w:tc>
          <w:tcPr>
            <w:tcW w:w="517" w:type="dxa"/>
          </w:tcPr>
          <w:p w14:paraId="5D6759A9" w14:textId="77777777" w:rsidR="000B0C11" w:rsidRDefault="000B0C11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E78C7F" w14:textId="77777777" w:rsidR="000B0C11" w:rsidRDefault="000B0C11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05D7C1" w14:textId="77777777" w:rsidR="000B0C11" w:rsidRDefault="000B0C11" w:rsidP="0090320C">
            <w:r>
              <w:rPr>
                <w:sz w:val="16"/>
                <w:szCs w:val="16"/>
              </w:rPr>
              <w:t>(NR_SUL_combos_R17-Core) CR for TS 38.101-1 to clarify the applicability for NUL carriers (R17)</w:t>
            </w:r>
          </w:p>
        </w:tc>
        <w:tc>
          <w:tcPr>
            <w:tcW w:w="517" w:type="dxa"/>
          </w:tcPr>
          <w:p w14:paraId="3132C501" w14:textId="77777777" w:rsidR="000B0C11" w:rsidRDefault="000B0C11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BC928E" w14:textId="77777777" w:rsidR="000B0C11" w:rsidRDefault="000B0C11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744F073B" w14:textId="77777777" w:rsidR="000B0C11" w:rsidRDefault="000B0C11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6D564BD" w14:textId="77777777" w:rsidR="000B0C11" w:rsidRDefault="000B0C11" w:rsidP="0090320C">
            <w:r>
              <w:rPr>
                <w:sz w:val="16"/>
                <w:szCs w:val="16"/>
              </w:rPr>
              <w:t>R4-2414425</w:t>
            </w:r>
          </w:p>
        </w:tc>
        <w:tc>
          <w:tcPr>
            <w:tcW w:w="1597" w:type="dxa"/>
          </w:tcPr>
          <w:p w14:paraId="13865558" w14:textId="77777777" w:rsidR="000B0C11" w:rsidRDefault="000B0C11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384CAAA" w14:textId="77777777" w:rsidR="000B0C11" w:rsidRDefault="000B0C11" w:rsidP="0090320C">
            <w:r>
              <w:rPr>
                <w:sz w:val="16"/>
                <w:szCs w:val="16"/>
              </w:rPr>
              <w:t>NR_SUL_combos_R17-Core</w:t>
            </w:r>
          </w:p>
        </w:tc>
        <w:tc>
          <w:tcPr>
            <w:tcW w:w="2323" w:type="dxa"/>
          </w:tcPr>
          <w:p w14:paraId="385FB05A" w14:textId="77777777" w:rsidR="000B0C11" w:rsidRDefault="000B0C11" w:rsidP="0090320C">
            <w:r>
              <w:rPr>
                <w:sz w:val="16"/>
                <w:szCs w:val="16"/>
              </w:rPr>
              <w:t>6.4C</w:t>
            </w:r>
          </w:p>
        </w:tc>
        <w:tc>
          <w:tcPr>
            <w:tcW w:w="998" w:type="dxa"/>
          </w:tcPr>
          <w:p w14:paraId="49FD494E" w14:textId="77777777" w:rsidR="000B0C11" w:rsidRDefault="000B0C11" w:rsidP="0090320C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0B0C11" w14:paraId="4654D4A7" w14:textId="77777777" w:rsidTr="0090320C">
        <w:tc>
          <w:tcPr>
            <w:tcW w:w="879" w:type="dxa"/>
          </w:tcPr>
          <w:p w14:paraId="28286166" w14:textId="77777777" w:rsidR="000B0C11" w:rsidRDefault="000B0C11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02D3BC8" w14:textId="77777777" w:rsidR="000B0C11" w:rsidRDefault="000B0C11" w:rsidP="0090320C">
            <w:r>
              <w:rPr>
                <w:sz w:val="16"/>
                <w:szCs w:val="16"/>
              </w:rPr>
              <w:t>2463</w:t>
            </w:r>
          </w:p>
        </w:tc>
        <w:tc>
          <w:tcPr>
            <w:tcW w:w="517" w:type="dxa"/>
          </w:tcPr>
          <w:p w14:paraId="525B2433" w14:textId="77777777" w:rsidR="000B0C11" w:rsidRDefault="000B0C11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888961" w14:textId="77777777" w:rsidR="000B0C11" w:rsidRDefault="000B0C11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0B0157" w14:textId="77777777" w:rsidR="000B0C11" w:rsidRDefault="000B0C11" w:rsidP="0090320C">
            <w:r>
              <w:rPr>
                <w:sz w:val="16"/>
                <w:szCs w:val="16"/>
              </w:rPr>
              <w:t>(NR_SUL_combos_R17-Core) CR for TS 38.101-1 to clarify the applicability for NUL carriers (R18)</w:t>
            </w:r>
          </w:p>
        </w:tc>
        <w:tc>
          <w:tcPr>
            <w:tcW w:w="517" w:type="dxa"/>
          </w:tcPr>
          <w:p w14:paraId="233F3BCD" w14:textId="77777777" w:rsidR="000B0C11" w:rsidRDefault="000B0C11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BE5EF1B" w14:textId="77777777" w:rsidR="000B0C11" w:rsidRDefault="000B0C11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F12AB29" w14:textId="77777777" w:rsidR="000B0C11" w:rsidRDefault="000B0C11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A3D2142" w14:textId="77777777" w:rsidR="000B0C11" w:rsidRDefault="000B0C11" w:rsidP="0090320C">
            <w:r>
              <w:rPr>
                <w:sz w:val="16"/>
                <w:szCs w:val="16"/>
              </w:rPr>
              <w:t>R4-2412947</w:t>
            </w:r>
          </w:p>
        </w:tc>
        <w:tc>
          <w:tcPr>
            <w:tcW w:w="1597" w:type="dxa"/>
          </w:tcPr>
          <w:p w14:paraId="3631A0E4" w14:textId="77777777" w:rsidR="000B0C11" w:rsidRDefault="000B0C11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8F62259" w14:textId="77777777" w:rsidR="000B0C11" w:rsidRDefault="000B0C11" w:rsidP="0090320C">
            <w:r>
              <w:rPr>
                <w:sz w:val="16"/>
                <w:szCs w:val="16"/>
              </w:rPr>
              <w:t>NR_SUL_combos_R17-Core</w:t>
            </w:r>
          </w:p>
        </w:tc>
        <w:tc>
          <w:tcPr>
            <w:tcW w:w="2323" w:type="dxa"/>
          </w:tcPr>
          <w:p w14:paraId="059069CE" w14:textId="77777777" w:rsidR="000B0C11" w:rsidRDefault="000B0C11" w:rsidP="0090320C">
            <w:r>
              <w:rPr>
                <w:sz w:val="16"/>
                <w:szCs w:val="16"/>
              </w:rPr>
              <w:t>6.4C</w:t>
            </w:r>
          </w:p>
        </w:tc>
        <w:tc>
          <w:tcPr>
            <w:tcW w:w="998" w:type="dxa"/>
          </w:tcPr>
          <w:p w14:paraId="1037C387" w14:textId="77777777" w:rsidR="000B0C11" w:rsidRDefault="000B0C11" w:rsidP="0090320C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0B0C11" w14:paraId="641870DD" w14:textId="77777777" w:rsidTr="0090320C">
        <w:tc>
          <w:tcPr>
            <w:tcW w:w="879" w:type="dxa"/>
          </w:tcPr>
          <w:p w14:paraId="3F6EF6DD" w14:textId="77777777" w:rsidR="000B0C11" w:rsidRDefault="000B0C11" w:rsidP="0090320C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F016137" w14:textId="77777777" w:rsidR="000B0C11" w:rsidRDefault="000B0C11" w:rsidP="0090320C">
            <w:r>
              <w:rPr>
                <w:sz w:val="16"/>
                <w:szCs w:val="16"/>
              </w:rPr>
              <w:t>0658</w:t>
            </w:r>
          </w:p>
        </w:tc>
        <w:tc>
          <w:tcPr>
            <w:tcW w:w="517" w:type="dxa"/>
          </w:tcPr>
          <w:p w14:paraId="12FB4829" w14:textId="77777777" w:rsidR="000B0C11" w:rsidRDefault="000B0C11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0C03D1" w14:textId="77777777" w:rsidR="000B0C11" w:rsidRDefault="000B0C11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FB483C" w14:textId="77777777" w:rsidR="000B0C11" w:rsidRDefault="000B0C11" w:rsidP="0090320C">
            <w:r>
              <w:rPr>
                <w:sz w:val="16"/>
                <w:szCs w:val="16"/>
              </w:rPr>
              <w:t>(NR_SUL_UL_n24-Core) Missing reference to FCC Order DA 20-48</w:t>
            </w:r>
          </w:p>
        </w:tc>
        <w:tc>
          <w:tcPr>
            <w:tcW w:w="517" w:type="dxa"/>
          </w:tcPr>
          <w:p w14:paraId="230F0170" w14:textId="77777777" w:rsidR="000B0C11" w:rsidRDefault="000B0C11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B6DEC9" w14:textId="77777777" w:rsidR="000B0C11" w:rsidRDefault="000B0C11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2F8D883B" w14:textId="77777777" w:rsidR="000B0C11" w:rsidRDefault="000B0C11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3B016A6" w14:textId="77777777" w:rsidR="000B0C11" w:rsidRDefault="000B0C11" w:rsidP="0090320C">
            <w:r>
              <w:rPr>
                <w:sz w:val="16"/>
                <w:szCs w:val="16"/>
              </w:rPr>
              <w:t>R4-2413250</w:t>
            </w:r>
          </w:p>
        </w:tc>
        <w:tc>
          <w:tcPr>
            <w:tcW w:w="1597" w:type="dxa"/>
          </w:tcPr>
          <w:p w14:paraId="7561C8A0" w14:textId="77777777" w:rsidR="000B0C11" w:rsidRDefault="000B0C11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35A98A9" w14:textId="77777777" w:rsidR="000B0C11" w:rsidRDefault="000B0C11" w:rsidP="0090320C">
            <w:r>
              <w:rPr>
                <w:sz w:val="16"/>
                <w:szCs w:val="16"/>
              </w:rPr>
              <w:t>NR_SUL_UL_n24-Core</w:t>
            </w:r>
          </w:p>
        </w:tc>
        <w:tc>
          <w:tcPr>
            <w:tcW w:w="2323" w:type="dxa"/>
          </w:tcPr>
          <w:p w14:paraId="059F7306" w14:textId="77777777" w:rsidR="000B0C11" w:rsidRDefault="000B0C11" w:rsidP="0090320C">
            <w:r>
              <w:rPr>
                <w:sz w:val="16"/>
                <w:szCs w:val="16"/>
              </w:rPr>
              <w:t>2, 5.2, 6.6.4.2.5.6</w:t>
            </w:r>
          </w:p>
        </w:tc>
        <w:tc>
          <w:tcPr>
            <w:tcW w:w="998" w:type="dxa"/>
          </w:tcPr>
          <w:p w14:paraId="510C68AC" w14:textId="77777777" w:rsidR="000B0C11" w:rsidRDefault="000B0C11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0C11" w14:paraId="7DE64814" w14:textId="77777777" w:rsidTr="0090320C">
        <w:tc>
          <w:tcPr>
            <w:tcW w:w="879" w:type="dxa"/>
          </w:tcPr>
          <w:p w14:paraId="18AEBB15" w14:textId="77777777" w:rsidR="000B0C11" w:rsidRDefault="000B0C11" w:rsidP="0090320C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24BE495" w14:textId="77777777" w:rsidR="000B0C11" w:rsidRDefault="000B0C11" w:rsidP="0090320C">
            <w:r>
              <w:rPr>
                <w:sz w:val="16"/>
                <w:szCs w:val="16"/>
              </w:rPr>
              <w:t>0659</w:t>
            </w:r>
          </w:p>
        </w:tc>
        <w:tc>
          <w:tcPr>
            <w:tcW w:w="517" w:type="dxa"/>
          </w:tcPr>
          <w:p w14:paraId="348CD456" w14:textId="77777777" w:rsidR="000B0C11" w:rsidRDefault="000B0C11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BAC788" w14:textId="77777777" w:rsidR="000B0C11" w:rsidRDefault="000B0C11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85602F" w14:textId="77777777" w:rsidR="000B0C11" w:rsidRDefault="000B0C11" w:rsidP="0090320C">
            <w:r>
              <w:rPr>
                <w:sz w:val="16"/>
                <w:szCs w:val="16"/>
              </w:rPr>
              <w:t>(NR_SUL_UL_n24-Core) Missing reference to FCC Order DA 20-48</w:t>
            </w:r>
          </w:p>
        </w:tc>
        <w:tc>
          <w:tcPr>
            <w:tcW w:w="517" w:type="dxa"/>
          </w:tcPr>
          <w:p w14:paraId="70C7B241" w14:textId="77777777" w:rsidR="000B0C11" w:rsidRDefault="000B0C11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80E56E2" w14:textId="77777777" w:rsidR="000B0C11" w:rsidRDefault="000B0C11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927EBE7" w14:textId="77777777" w:rsidR="000B0C11" w:rsidRDefault="000B0C11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B91C18E" w14:textId="77777777" w:rsidR="000B0C11" w:rsidRDefault="000B0C11" w:rsidP="0090320C">
            <w:r>
              <w:rPr>
                <w:sz w:val="16"/>
                <w:szCs w:val="16"/>
              </w:rPr>
              <w:t>R4-2413251</w:t>
            </w:r>
          </w:p>
        </w:tc>
        <w:tc>
          <w:tcPr>
            <w:tcW w:w="1597" w:type="dxa"/>
          </w:tcPr>
          <w:p w14:paraId="11BB26C0" w14:textId="77777777" w:rsidR="000B0C11" w:rsidRDefault="000B0C11" w:rsidP="0090320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3CA5623" w14:textId="77777777" w:rsidR="000B0C11" w:rsidRDefault="000B0C11" w:rsidP="0090320C">
            <w:r>
              <w:rPr>
                <w:sz w:val="16"/>
                <w:szCs w:val="16"/>
              </w:rPr>
              <w:t>NR_SUL_UL_n24-Core</w:t>
            </w:r>
          </w:p>
        </w:tc>
        <w:tc>
          <w:tcPr>
            <w:tcW w:w="2323" w:type="dxa"/>
          </w:tcPr>
          <w:p w14:paraId="14575402" w14:textId="77777777" w:rsidR="000B0C11" w:rsidRDefault="000B0C11" w:rsidP="0090320C">
            <w:r>
              <w:rPr>
                <w:sz w:val="16"/>
                <w:szCs w:val="16"/>
              </w:rPr>
              <w:t>2, 5.2, 6.6.4.2.5.6</w:t>
            </w:r>
          </w:p>
        </w:tc>
        <w:tc>
          <w:tcPr>
            <w:tcW w:w="998" w:type="dxa"/>
          </w:tcPr>
          <w:p w14:paraId="753E9BA7" w14:textId="77777777" w:rsidR="000B0C11" w:rsidRDefault="000B0C11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0C11" w14:paraId="10AC2444" w14:textId="77777777" w:rsidTr="0090320C">
        <w:tc>
          <w:tcPr>
            <w:tcW w:w="879" w:type="dxa"/>
          </w:tcPr>
          <w:p w14:paraId="0668358F" w14:textId="77777777" w:rsidR="000B0C11" w:rsidRDefault="000B0C11" w:rsidP="009032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6DB6006" w14:textId="77777777" w:rsidR="000B0C11" w:rsidRDefault="000B0C11" w:rsidP="0090320C">
            <w:r>
              <w:rPr>
                <w:sz w:val="16"/>
                <w:szCs w:val="16"/>
              </w:rPr>
              <w:t>4687</w:t>
            </w:r>
          </w:p>
        </w:tc>
        <w:tc>
          <w:tcPr>
            <w:tcW w:w="517" w:type="dxa"/>
          </w:tcPr>
          <w:p w14:paraId="08FFC569" w14:textId="77777777" w:rsidR="000B0C11" w:rsidRDefault="000B0C11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4510F4" w14:textId="77777777" w:rsidR="000B0C11" w:rsidRDefault="000B0C11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A8493E" w14:textId="77777777" w:rsidR="000B0C11" w:rsidRDefault="000B0C11" w:rsidP="0090320C">
            <w:r>
              <w:rPr>
                <w:sz w:val="16"/>
                <w:szCs w:val="16"/>
              </w:rPr>
              <w:t>(NR_UE_pow_sav_enh-Core) Clarification to RLM/BFD relaxation with short DRX</w:t>
            </w:r>
          </w:p>
        </w:tc>
        <w:tc>
          <w:tcPr>
            <w:tcW w:w="517" w:type="dxa"/>
          </w:tcPr>
          <w:p w14:paraId="460E98E1" w14:textId="77777777" w:rsidR="000B0C11" w:rsidRDefault="000B0C11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0BC2E9" w14:textId="77777777" w:rsidR="000B0C11" w:rsidRDefault="000B0C11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13412FF3" w14:textId="77777777" w:rsidR="000B0C11" w:rsidRDefault="000B0C11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6D945CF" w14:textId="77777777" w:rsidR="000B0C11" w:rsidRDefault="000B0C11" w:rsidP="0090320C">
            <w:r>
              <w:rPr>
                <w:sz w:val="16"/>
                <w:szCs w:val="16"/>
              </w:rPr>
              <w:t>R4-2413886</w:t>
            </w:r>
          </w:p>
        </w:tc>
        <w:tc>
          <w:tcPr>
            <w:tcW w:w="1597" w:type="dxa"/>
          </w:tcPr>
          <w:p w14:paraId="1857E973" w14:textId="77777777" w:rsidR="000B0C11" w:rsidRDefault="000B0C11" w:rsidP="0090320C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FA38CAF" w14:textId="77777777" w:rsidR="000B0C11" w:rsidRDefault="000B0C11" w:rsidP="0090320C">
            <w:r>
              <w:rPr>
                <w:sz w:val="16"/>
                <w:szCs w:val="16"/>
              </w:rPr>
              <w:t>NR_UE_pow_sav_enh-Core</w:t>
            </w:r>
          </w:p>
        </w:tc>
        <w:tc>
          <w:tcPr>
            <w:tcW w:w="2323" w:type="dxa"/>
          </w:tcPr>
          <w:p w14:paraId="40590059" w14:textId="77777777" w:rsidR="000B0C11" w:rsidRDefault="000B0C11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6F2A07" w14:textId="77777777" w:rsidR="000B0C11" w:rsidRDefault="000B0C11" w:rsidP="0090320C">
            <w:pPr>
              <w:rPr>
                <w:sz w:val="16"/>
                <w:szCs w:val="16"/>
              </w:rPr>
            </w:pPr>
          </w:p>
        </w:tc>
      </w:tr>
      <w:tr w:rsidR="000B0C11" w14:paraId="793FDC75" w14:textId="77777777" w:rsidTr="0090320C">
        <w:tc>
          <w:tcPr>
            <w:tcW w:w="879" w:type="dxa"/>
          </w:tcPr>
          <w:p w14:paraId="36F7F063" w14:textId="77777777" w:rsidR="000B0C11" w:rsidRDefault="000B0C11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0CDDBD5" w14:textId="77777777" w:rsidR="000B0C11" w:rsidRDefault="000B0C11" w:rsidP="0090320C">
            <w:r>
              <w:rPr>
                <w:sz w:val="16"/>
                <w:szCs w:val="16"/>
              </w:rPr>
              <w:t>4688</w:t>
            </w:r>
          </w:p>
        </w:tc>
        <w:tc>
          <w:tcPr>
            <w:tcW w:w="517" w:type="dxa"/>
          </w:tcPr>
          <w:p w14:paraId="54775A5C" w14:textId="77777777" w:rsidR="000B0C11" w:rsidRDefault="000B0C11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D26F6A" w14:textId="77777777" w:rsidR="000B0C11" w:rsidRDefault="000B0C11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08EFE2" w14:textId="77777777" w:rsidR="000B0C11" w:rsidRDefault="000B0C11" w:rsidP="0090320C">
            <w:r>
              <w:rPr>
                <w:sz w:val="16"/>
                <w:szCs w:val="16"/>
              </w:rPr>
              <w:t>(NR_UE_pow_sav_enh-Core) Clarification to RLM/BFD relaxation with short DRX R18 Cat.A</w:t>
            </w:r>
          </w:p>
        </w:tc>
        <w:tc>
          <w:tcPr>
            <w:tcW w:w="517" w:type="dxa"/>
          </w:tcPr>
          <w:p w14:paraId="4EE75153" w14:textId="77777777" w:rsidR="000B0C11" w:rsidRDefault="000B0C11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B27ABAD" w14:textId="77777777" w:rsidR="000B0C11" w:rsidRDefault="000B0C11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BF1BA01" w14:textId="77777777" w:rsidR="000B0C11" w:rsidRDefault="000B0C11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3798E01" w14:textId="77777777" w:rsidR="000B0C11" w:rsidRDefault="000B0C11" w:rsidP="0090320C">
            <w:r>
              <w:rPr>
                <w:sz w:val="16"/>
                <w:szCs w:val="16"/>
              </w:rPr>
              <w:t>R4-2411559</w:t>
            </w:r>
          </w:p>
        </w:tc>
        <w:tc>
          <w:tcPr>
            <w:tcW w:w="1597" w:type="dxa"/>
          </w:tcPr>
          <w:p w14:paraId="4949ADCE" w14:textId="77777777" w:rsidR="000B0C11" w:rsidRDefault="000B0C11" w:rsidP="0090320C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A9D91D4" w14:textId="77777777" w:rsidR="000B0C11" w:rsidRDefault="000B0C11" w:rsidP="0090320C">
            <w:r>
              <w:rPr>
                <w:sz w:val="16"/>
                <w:szCs w:val="16"/>
              </w:rPr>
              <w:t>NR_UE_pow_sav_enh-Core</w:t>
            </w:r>
          </w:p>
        </w:tc>
        <w:tc>
          <w:tcPr>
            <w:tcW w:w="2323" w:type="dxa"/>
          </w:tcPr>
          <w:p w14:paraId="79F02B42" w14:textId="77777777" w:rsidR="000B0C11" w:rsidRDefault="000B0C11" w:rsidP="0090320C">
            <w:r>
              <w:rPr>
                <w:sz w:val="16"/>
                <w:szCs w:val="16"/>
              </w:rPr>
              <w:t>8.1.1.1, 8.5.1.1</w:t>
            </w:r>
          </w:p>
        </w:tc>
        <w:tc>
          <w:tcPr>
            <w:tcW w:w="998" w:type="dxa"/>
          </w:tcPr>
          <w:p w14:paraId="0DB87A7E" w14:textId="77777777" w:rsidR="000B0C11" w:rsidRDefault="000B0C11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6C425F06" w14:textId="77777777" w:rsidR="00DD6630" w:rsidRDefault="00DD6630" w:rsidP="00DD6630"/>
    <w:p w14:paraId="77DFCE04" w14:textId="77777777" w:rsidR="000B0C11" w:rsidRDefault="000B0C11" w:rsidP="00DD6630"/>
    <w:p w14:paraId="67E9538A" w14:textId="62598985" w:rsidR="001B1DF5" w:rsidRDefault="001B1DF5" w:rsidP="001B1DF5">
      <w:pPr>
        <w:pStyle w:val="Heading2"/>
        <w:rPr>
          <w:rFonts w:cs="Arial"/>
          <w:noProof/>
        </w:rPr>
      </w:pPr>
      <w:r w:rsidRPr="005E14E4">
        <w:rPr>
          <w:noProof/>
        </w:rPr>
        <w:t>RP-2421</w:t>
      </w:r>
      <w:r>
        <w:rPr>
          <w:noProof/>
        </w:rPr>
        <w:t>90</w:t>
      </w:r>
    </w:p>
    <w:p w14:paraId="7D36CC91" w14:textId="0460CD4B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42</w:t>
      </w:r>
    </w:p>
    <w:p w14:paraId="3A52C50C" w14:textId="77777777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8679F" w:rsidRPr="004E535C" w14:paraId="08474D05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F8465FB" w14:textId="77777777" w:rsidR="00D8679F" w:rsidRPr="00BF1EB6" w:rsidRDefault="00D8679F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48FFDD" w14:textId="77777777" w:rsidR="00D8679F" w:rsidRPr="00BF1EB6" w:rsidRDefault="00D8679F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C8C852B" w14:textId="77777777" w:rsidR="00D8679F" w:rsidRPr="00BF1EB6" w:rsidRDefault="00D8679F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DDB230" w14:textId="77777777" w:rsidR="00D8679F" w:rsidRPr="00BF1EB6" w:rsidRDefault="00D8679F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509C708" w14:textId="77777777" w:rsidR="00D8679F" w:rsidRPr="00BF1EB6" w:rsidRDefault="00D8679F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32577D1" w14:textId="77777777" w:rsidR="00D8679F" w:rsidRPr="00BF1EB6" w:rsidRDefault="00D8679F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7254B6" w14:textId="77777777" w:rsidR="00D8679F" w:rsidRPr="00BF1EB6" w:rsidRDefault="00D8679F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0287E0B" w14:textId="77777777" w:rsidR="00D8679F" w:rsidRPr="00BF1EB6" w:rsidRDefault="00D8679F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C78411E" w14:textId="77777777" w:rsidR="00D8679F" w:rsidRPr="00BF1EB6" w:rsidRDefault="00D8679F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C66DC90" w14:textId="77777777" w:rsidR="00D8679F" w:rsidRPr="00BF1EB6" w:rsidRDefault="00D8679F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12850CA" w14:textId="77777777" w:rsidR="00D8679F" w:rsidRPr="00BF1EB6" w:rsidRDefault="00D8679F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2B00C02" w14:textId="77777777" w:rsidR="00D8679F" w:rsidRPr="00BF1EB6" w:rsidRDefault="00D8679F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6C96C29" w14:textId="77777777" w:rsidR="00D8679F" w:rsidRPr="00BF1EB6" w:rsidRDefault="00D8679F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8679F" w14:paraId="0819D874" w14:textId="77777777" w:rsidTr="0090320C">
        <w:tc>
          <w:tcPr>
            <w:tcW w:w="879" w:type="dxa"/>
          </w:tcPr>
          <w:p w14:paraId="3262706A" w14:textId="77777777" w:rsidR="00D8679F" w:rsidRDefault="00D8679F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57F63CF" w14:textId="77777777" w:rsidR="00D8679F" w:rsidRDefault="00D8679F" w:rsidP="0090320C">
            <w:r>
              <w:rPr>
                <w:sz w:val="16"/>
                <w:szCs w:val="16"/>
              </w:rPr>
              <w:t>2416</w:t>
            </w:r>
          </w:p>
        </w:tc>
        <w:tc>
          <w:tcPr>
            <w:tcW w:w="517" w:type="dxa"/>
          </w:tcPr>
          <w:p w14:paraId="0324B2C0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EA2C38" w14:textId="77777777" w:rsidR="00D8679F" w:rsidRDefault="00D8679F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FAF2A39" w14:textId="77777777" w:rsidR="00D8679F" w:rsidRDefault="00D8679F" w:rsidP="0090320C">
            <w:r>
              <w:rPr>
                <w:sz w:val="16"/>
                <w:szCs w:val="16"/>
              </w:rPr>
              <w:t>CR on typo for A-MPR of NR unlicensed band</w:t>
            </w:r>
          </w:p>
        </w:tc>
        <w:tc>
          <w:tcPr>
            <w:tcW w:w="517" w:type="dxa"/>
          </w:tcPr>
          <w:p w14:paraId="7DF3C14B" w14:textId="77777777" w:rsidR="00D8679F" w:rsidRDefault="00D8679F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4B4C5E" w14:textId="77777777" w:rsidR="00D8679F" w:rsidRDefault="00D8679F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62BD57D6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4DF9499" w14:textId="77777777" w:rsidR="00D8679F" w:rsidRDefault="00D8679F" w:rsidP="0090320C">
            <w:r>
              <w:rPr>
                <w:sz w:val="16"/>
                <w:szCs w:val="16"/>
              </w:rPr>
              <w:t>R4-2412040</w:t>
            </w:r>
          </w:p>
        </w:tc>
        <w:tc>
          <w:tcPr>
            <w:tcW w:w="1597" w:type="dxa"/>
          </w:tcPr>
          <w:p w14:paraId="60545B9D" w14:textId="77777777" w:rsidR="00D8679F" w:rsidRDefault="00D8679F" w:rsidP="0090320C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1F4B926B" w14:textId="77777777" w:rsidR="00D8679F" w:rsidRDefault="00D8679F" w:rsidP="0090320C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313CDA6E" w14:textId="77777777" w:rsidR="00D8679F" w:rsidRDefault="00D8679F" w:rsidP="0090320C">
            <w:r>
              <w:rPr>
                <w:sz w:val="16"/>
                <w:szCs w:val="16"/>
              </w:rPr>
              <w:t xml:space="preserve"> 6.5F.3.3</w:t>
            </w:r>
          </w:p>
        </w:tc>
        <w:tc>
          <w:tcPr>
            <w:tcW w:w="998" w:type="dxa"/>
          </w:tcPr>
          <w:p w14:paraId="06947359" w14:textId="77777777" w:rsidR="00D8679F" w:rsidRDefault="00D8679F" w:rsidP="0090320C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D8679F" w14:paraId="23DF67C6" w14:textId="77777777" w:rsidTr="0090320C">
        <w:tc>
          <w:tcPr>
            <w:tcW w:w="879" w:type="dxa"/>
          </w:tcPr>
          <w:p w14:paraId="629199AE" w14:textId="77777777" w:rsidR="00D8679F" w:rsidRDefault="00D8679F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6C18341" w14:textId="77777777" w:rsidR="00D8679F" w:rsidRDefault="00D8679F" w:rsidP="0090320C">
            <w:r>
              <w:rPr>
                <w:sz w:val="16"/>
                <w:szCs w:val="16"/>
              </w:rPr>
              <w:t>2417</w:t>
            </w:r>
          </w:p>
        </w:tc>
        <w:tc>
          <w:tcPr>
            <w:tcW w:w="517" w:type="dxa"/>
          </w:tcPr>
          <w:p w14:paraId="48D4FC53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E0E055" w14:textId="77777777" w:rsidR="00D8679F" w:rsidRDefault="00D8679F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0AF11A" w14:textId="77777777" w:rsidR="00D8679F" w:rsidRDefault="00D8679F" w:rsidP="0090320C">
            <w:r>
              <w:rPr>
                <w:sz w:val="16"/>
                <w:szCs w:val="16"/>
              </w:rPr>
              <w:t>CR on typo for A-MPR of NR unlicensed band</w:t>
            </w:r>
          </w:p>
        </w:tc>
        <w:tc>
          <w:tcPr>
            <w:tcW w:w="517" w:type="dxa"/>
          </w:tcPr>
          <w:p w14:paraId="69D02C36" w14:textId="77777777" w:rsidR="00D8679F" w:rsidRDefault="00D8679F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23D158A" w14:textId="77777777" w:rsidR="00D8679F" w:rsidRDefault="00D8679F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2C704DFD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B6CAA51" w14:textId="77777777" w:rsidR="00D8679F" w:rsidRDefault="00D8679F" w:rsidP="0090320C">
            <w:r>
              <w:rPr>
                <w:sz w:val="16"/>
                <w:szCs w:val="16"/>
              </w:rPr>
              <w:t>R4-2412043</w:t>
            </w:r>
          </w:p>
        </w:tc>
        <w:tc>
          <w:tcPr>
            <w:tcW w:w="1597" w:type="dxa"/>
          </w:tcPr>
          <w:p w14:paraId="42CEC33C" w14:textId="77777777" w:rsidR="00D8679F" w:rsidRDefault="00D8679F" w:rsidP="0090320C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1124BE86" w14:textId="77777777" w:rsidR="00D8679F" w:rsidRDefault="00D8679F" w:rsidP="0090320C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49ADD978" w14:textId="77777777" w:rsidR="00D8679F" w:rsidRDefault="00D8679F" w:rsidP="0090320C">
            <w:r>
              <w:rPr>
                <w:sz w:val="16"/>
                <w:szCs w:val="16"/>
              </w:rPr>
              <w:t xml:space="preserve"> 6.5F.3.3</w:t>
            </w:r>
          </w:p>
        </w:tc>
        <w:tc>
          <w:tcPr>
            <w:tcW w:w="998" w:type="dxa"/>
          </w:tcPr>
          <w:p w14:paraId="2D7CB2AD" w14:textId="77777777" w:rsidR="00D8679F" w:rsidRDefault="00D8679F" w:rsidP="0090320C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D8679F" w14:paraId="11F0A74E" w14:textId="77777777" w:rsidTr="0090320C">
        <w:tc>
          <w:tcPr>
            <w:tcW w:w="879" w:type="dxa"/>
          </w:tcPr>
          <w:p w14:paraId="4C9CD100" w14:textId="77777777" w:rsidR="00D8679F" w:rsidRDefault="00D8679F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70ABE13" w14:textId="77777777" w:rsidR="00D8679F" w:rsidRDefault="00D8679F" w:rsidP="0090320C">
            <w:r>
              <w:rPr>
                <w:sz w:val="16"/>
                <w:szCs w:val="16"/>
              </w:rPr>
              <w:t>2418</w:t>
            </w:r>
          </w:p>
        </w:tc>
        <w:tc>
          <w:tcPr>
            <w:tcW w:w="517" w:type="dxa"/>
          </w:tcPr>
          <w:p w14:paraId="322AA6E9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52017A" w14:textId="77777777" w:rsidR="00D8679F" w:rsidRDefault="00D8679F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0F6E13" w14:textId="77777777" w:rsidR="00D8679F" w:rsidRDefault="00D8679F" w:rsidP="0090320C">
            <w:r>
              <w:rPr>
                <w:sz w:val="16"/>
                <w:szCs w:val="16"/>
              </w:rPr>
              <w:t>CR on typo for A-MPR of NR unlicensed band</w:t>
            </w:r>
          </w:p>
        </w:tc>
        <w:tc>
          <w:tcPr>
            <w:tcW w:w="517" w:type="dxa"/>
          </w:tcPr>
          <w:p w14:paraId="4CFEB70D" w14:textId="77777777" w:rsidR="00D8679F" w:rsidRDefault="00D8679F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2C159FE" w14:textId="77777777" w:rsidR="00D8679F" w:rsidRDefault="00D8679F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EA6512C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D84CE0A" w14:textId="77777777" w:rsidR="00D8679F" w:rsidRDefault="00D8679F" w:rsidP="0090320C">
            <w:r>
              <w:rPr>
                <w:sz w:val="16"/>
                <w:szCs w:val="16"/>
              </w:rPr>
              <w:t>R4-2412044</w:t>
            </w:r>
          </w:p>
        </w:tc>
        <w:tc>
          <w:tcPr>
            <w:tcW w:w="1597" w:type="dxa"/>
          </w:tcPr>
          <w:p w14:paraId="2AE1334B" w14:textId="77777777" w:rsidR="00D8679F" w:rsidRDefault="00D8679F" w:rsidP="0090320C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1C79A009" w14:textId="77777777" w:rsidR="00D8679F" w:rsidRDefault="00D8679F" w:rsidP="0090320C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00FD404E" w14:textId="77777777" w:rsidR="00D8679F" w:rsidRDefault="00D8679F" w:rsidP="0090320C">
            <w:r>
              <w:rPr>
                <w:sz w:val="16"/>
                <w:szCs w:val="16"/>
              </w:rPr>
              <w:t xml:space="preserve"> 6.5F.3.3</w:t>
            </w:r>
          </w:p>
        </w:tc>
        <w:tc>
          <w:tcPr>
            <w:tcW w:w="998" w:type="dxa"/>
          </w:tcPr>
          <w:p w14:paraId="0E98AB4F" w14:textId="77777777" w:rsidR="00D8679F" w:rsidRDefault="00D8679F" w:rsidP="0090320C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D8679F" w14:paraId="0DFC6155" w14:textId="77777777" w:rsidTr="0090320C">
        <w:tc>
          <w:tcPr>
            <w:tcW w:w="879" w:type="dxa"/>
          </w:tcPr>
          <w:p w14:paraId="584F23C1" w14:textId="77777777" w:rsidR="00D8679F" w:rsidRDefault="00D8679F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F1B7F16" w14:textId="77777777" w:rsidR="00D8679F" w:rsidRDefault="00D8679F" w:rsidP="0090320C">
            <w:r>
              <w:rPr>
                <w:sz w:val="16"/>
                <w:szCs w:val="16"/>
              </w:rPr>
              <w:t>4930</w:t>
            </w:r>
          </w:p>
        </w:tc>
        <w:tc>
          <w:tcPr>
            <w:tcW w:w="517" w:type="dxa"/>
          </w:tcPr>
          <w:p w14:paraId="0CE75A98" w14:textId="77777777" w:rsidR="00D8679F" w:rsidRDefault="00D8679F" w:rsidP="0090320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8B2667" w14:textId="77777777" w:rsidR="00D8679F" w:rsidRDefault="00D8679F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F4D0533" w14:textId="77777777" w:rsidR="00D8679F" w:rsidRDefault="00D8679F" w:rsidP="0090320C">
            <w:r>
              <w:rPr>
                <w:sz w:val="16"/>
                <w:szCs w:val="16"/>
              </w:rPr>
              <w:t>(NR_unlic-Perf) CR for NR-U TC correction – Clause A.10 (R16)</w:t>
            </w:r>
          </w:p>
        </w:tc>
        <w:tc>
          <w:tcPr>
            <w:tcW w:w="517" w:type="dxa"/>
          </w:tcPr>
          <w:p w14:paraId="58CD4FD1" w14:textId="77777777" w:rsidR="00D8679F" w:rsidRDefault="00D8679F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7BDA0B" w14:textId="77777777" w:rsidR="00D8679F" w:rsidRDefault="00D8679F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4568BF06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E7519A7" w14:textId="77777777" w:rsidR="00D8679F" w:rsidRDefault="00D8679F" w:rsidP="0090320C">
            <w:r>
              <w:rPr>
                <w:sz w:val="16"/>
                <w:szCs w:val="16"/>
              </w:rPr>
              <w:t>R4-2413935</w:t>
            </w:r>
          </w:p>
        </w:tc>
        <w:tc>
          <w:tcPr>
            <w:tcW w:w="1597" w:type="dxa"/>
          </w:tcPr>
          <w:p w14:paraId="4D65F8A7" w14:textId="77777777" w:rsidR="00D8679F" w:rsidRDefault="00D8679F" w:rsidP="0090320C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5C010877" w14:textId="77777777" w:rsidR="00D8679F" w:rsidRDefault="00D8679F" w:rsidP="0090320C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2EAEA95A" w14:textId="77777777" w:rsidR="00D8679F" w:rsidRDefault="00D8679F" w:rsidP="0090320C">
            <w:r>
              <w:rPr>
                <w:sz w:val="16"/>
                <w:szCs w:val="16"/>
              </w:rPr>
              <w:t xml:space="preserve">A.10.4.1.1, A.10.4.1.4, A.10.4.2.3, A.10.4.2.4, A.10.4.2.5, A.10.4.2.6, A.10.4.2.7, A.10.4.2.8, A.10.4.2.9, A.10.4.2.10, </w:t>
            </w:r>
            <w:r>
              <w:rPr>
                <w:sz w:val="16"/>
                <w:szCs w:val="16"/>
              </w:rPr>
              <w:lastRenderedPageBreak/>
              <w:t>A.10.4.4, A.10.5.1.2, A.10.5.5, A.10.5.6</w:t>
            </w:r>
          </w:p>
        </w:tc>
        <w:tc>
          <w:tcPr>
            <w:tcW w:w="998" w:type="dxa"/>
          </w:tcPr>
          <w:p w14:paraId="7DA3BFA7" w14:textId="77777777" w:rsidR="00D8679F" w:rsidRDefault="00D8679F" w:rsidP="0090320C">
            <w:r>
              <w:rPr>
                <w:sz w:val="16"/>
                <w:szCs w:val="16"/>
              </w:rPr>
              <w:lastRenderedPageBreak/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D8679F" w14:paraId="511A87B4" w14:textId="77777777" w:rsidTr="0090320C">
        <w:tc>
          <w:tcPr>
            <w:tcW w:w="879" w:type="dxa"/>
          </w:tcPr>
          <w:p w14:paraId="262EB081" w14:textId="77777777" w:rsidR="00D8679F" w:rsidRDefault="00D8679F" w:rsidP="009032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836084C" w14:textId="77777777" w:rsidR="00D8679F" w:rsidRDefault="00D8679F" w:rsidP="0090320C">
            <w:r>
              <w:rPr>
                <w:sz w:val="16"/>
                <w:szCs w:val="16"/>
              </w:rPr>
              <w:t>4931</w:t>
            </w:r>
          </w:p>
        </w:tc>
        <w:tc>
          <w:tcPr>
            <w:tcW w:w="517" w:type="dxa"/>
          </w:tcPr>
          <w:p w14:paraId="7BE937BA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0BDEE5" w14:textId="77777777" w:rsidR="00D8679F" w:rsidRDefault="00D8679F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72C8A4" w14:textId="77777777" w:rsidR="00D8679F" w:rsidRDefault="00D8679F" w:rsidP="0090320C">
            <w:r>
              <w:rPr>
                <w:sz w:val="16"/>
                <w:szCs w:val="16"/>
              </w:rPr>
              <w:t>(NR_unlic-Perf) CR for NR-U TC correction – Clause A.10 (R17)</w:t>
            </w:r>
          </w:p>
        </w:tc>
        <w:tc>
          <w:tcPr>
            <w:tcW w:w="517" w:type="dxa"/>
          </w:tcPr>
          <w:p w14:paraId="4D880010" w14:textId="77777777" w:rsidR="00D8679F" w:rsidRDefault="00D8679F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5774066" w14:textId="77777777" w:rsidR="00D8679F" w:rsidRDefault="00D8679F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7AEE7A0B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9CCF4E7" w14:textId="77777777" w:rsidR="00D8679F" w:rsidRDefault="00D8679F" w:rsidP="0090320C">
            <w:r>
              <w:rPr>
                <w:sz w:val="16"/>
                <w:szCs w:val="16"/>
              </w:rPr>
              <w:t>R4-2413370</w:t>
            </w:r>
          </w:p>
        </w:tc>
        <w:tc>
          <w:tcPr>
            <w:tcW w:w="1597" w:type="dxa"/>
          </w:tcPr>
          <w:p w14:paraId="36DC13F7" w14:textId="77777777" w:rsidR="00D8679F" w:rsidRDefault="00D8679F" w:rsidP="0090320C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33F6C099" w14:textId="77777777" w:rsidR="00D8679F" w:rsidRDefault="00D8679F" w:rsidP="0090320C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1C478D91" w14:textId="77777777" w:rsidR="00D8679F" w:rsidRDefault="00D8679F" w:rsidP="0090320C">
            <w:r>
              <w:rPr>
                <w:sz w:val="16"/>
                <w:szCs w:val="16"/>
              </w:rPr>
              <w:t>A.10.4.1.1, A.10.4.1.4, A.10.4.2.3, A.10.4.2.4, A.10.4.2.5, A.10.4.2.6, A.10.4.2.7, A.10.4.2.8, A.10.4.2.9, A.10.4.2.10, A.10.4.4, A.10.5.1.2, A.10.5.5, A.10.5.6, A.10.1.2</w:t>
            </w:r>
          </w:p>
        </w:tc>
        <w:tc>
          <w:tcPr>
            <w:tcW w:w="998" w:type="dxa"/>
          </w:tcPr>
          <w:p w14:paraId="000EC14E" w14:textId="77777777" w:rsidR="00D8679F" w:rsidRDefault="00D8679F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8679F" w14:paraId="502661D3" w14:textId="77777777" w:rsidTr="0090320C">
        <w:tc>
          <w:tcPr>
            <w:tcW w:w="879" w:type="dxa"/>
          </w:tcPr>
          <w:p w14:paraId="01D4F158" w14:textId="77777777" w:rsidR="00D8679F" w:rsidRDefault="00D8679F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13B5BC3" w14:textId="77777777" w:rsidR="00D8679F" w:rsidRDefault="00D8679F" w:rsidP="0090320C">
            <w:r>
              <w:rPr>
                <w:sz w:val="16"/>
                <w:szCs w:val="16"/>
              </w:rPr>
              <w:t>4932</w:t>
            </w:r>
          </w:p>
        </w:tc>
        <w:tc>
          <w:tcPr>
            <w:tcW w:w="517" w:type="dxa"/>
          </w:tcPr>
          <w:p w14:paraId="3D3C3AC8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A7ED90" w14:textId="77777777" w:rsidR="00D8679F" w:rsidRDefault="00D8679F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517E29" w14:textId="77777777" w:rsidR="00D8679F" w:rsidRDefault="00D8679F" w:rsidP="0090320C">
            <w:r>
              <w:rPr>
                <w:sz w:val="16"/>
                <w:szCs w:val="16"/>
              </w:rPr>
              <w:t>(NR_unlic-Perf) CR for NR-U TC correction – Clause A.10 (R18)</w:t>
            </w:r>
          </w:p>
        </w:tc>
        <w:tc>
          <w:tcPr>
            <w:tcW w:w="517" w:type="dxa"/>
          </w:tcPr>
          <w:p w14:paraId="7C61C45B" w14:textId="77777777" w:rsidR="00D8679F" w:rsidRDefault="00D8679F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DB6D29D" w14:textId="77777777" w:rsidR="00D8679F" w:rsidRDefault="00D8679F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9BABF1A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C424222" w14:textId="77777777" w:rsidR="00D8679F" w:rsidRDefault="00D8679F" w:rsidP="0090320C">
            <w:r>
              <w:rPr>
                <w:sz w:val="16"/>
                <w:szCs w:val="16"/>
              </w:rPr>
              <w:t>R4-2413371</w:t>
            </w:r>
          </w:p>
        </w:tc>
        <w:tc>
          <w:tcPr>
            <w:tcW w:w="1597" w:type="dxa"/>
          </w:tcPr>
          <w:p w14:paraId="64EFC53A" w14:textId="77777777" w:rsidR="00D8679F" w:rsidRDefault="00D8679F" w:rsidP="0090320C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5D6E28B8" w14:textId="77777777" w:rsidR="00D8679F" w:rsidRDefault="00D8679F" w:rsidP="0090320C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661D1533" w14:textId="77777777" w:rsidR="00D8679F" w:rsidRDefault="00D8679F" w:rsidP="0090320C">
            <w:r>
              <w:rPr>
                <w:sz w:val="16"/>
                <w:szCs w:val="16"/>
              </w:rPr>
              <w:t>A.10.4.1.1, A.10.4.1.4, A.10.4.2.3, A.10.4.2.4, A.10.4.2.5, A.10.4.2.6, A.10.4.2.7, A.10.4.2.8, A.10.4.2.9, A.10.4.2.10, A.10.4.4, A.10.5.1.2, A.10.5.5, A.10.5.6, A.10.1.2</w:t>
            </w:r>
          </w:p>
        </w:tc>
        <w:tc>
          <w:tcPr>
            <w:tcW w:w="998" w:type="dxa"/>
          </w:tcPr>
          <w:p w14:paraId="04C3371F" w14:textId="77777777" w:rsidR="00D8679F" w:rsidRDefault="00D8679F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8679F" w14:paraId="0920F1B2" w14:textId="77777777" w:rsidTr="0090320C">
        <w:tc>
          <w:tcPr>
            <w:tcW w:w="879" w:type="dxa"/>
          </w:tcPr>
          <w:p w14:paraId="6B83B304" w14:textId="77777777" w:rsidR="00D8679F" w:rsidRDefault="00D8679F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67798B7" w14:textId="77777777" w:rsidR="00D8679F" w:rsidRDefault="00D8679F" w:rsidP="0090320C">
            <w:r>
              <w:rPr>
                <w:sz w:val="16"/>
                <w:szCs w:val="16"/>
              </w:rPr>
              <w:t>4933</w:t>
            </w:r>
          </w:p>
        </w:tc>
        <w:tc>
          <w:tcPr>
            <w:tcW w:w="517" w:type="dxa"/>
          </w:tcPr>
          <w:p w14:paraId="252A6C7D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90C03D" w14:textId="77777777" w:rsidR="00D8679F" w:rsidRDefault="00D8679F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72BD348" w14:textId="77777777" w:rsidR="00D8679F" w:rsidRDefault="00D8679F" w:rsidP="0090320C">
            <w:r>
              <w:rPr>
                <w:sz w:val="16"/>
                <w:szCs w:val="16"/>
              </w:rPr>
              <w:t>(NR_unlic-Perf) CR for NR-U TC correction – Clause A.11 (R16)</w:t>
            </w:r>
          </w:p>
        </w:tc>
        <w:tc>
          <w:tcPr>
            <w:tcW w:w="517" w:type="dxa"/>
          </w:tcPr>
          <w:p w14:paraId="275532F2" w14:textId="77777777" w:rsidR="00D8679F" w:rsidRDefault="00D8679F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9033D3" w14:textId="77777777" w:rsidR="00D8679F" w:rsidRDefault="00D8679F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5920EB2F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EEB597E" w14:textId="77777777" w:rsidR="00D8679F" w:rsidRDefault="00D8679F" w:rsidP="0090320C">
            <w:r>
              <w:rPr>
                <w:sz w:val="16"/>
                <w:szCs w:val="16"/>
              </w:rPr>
              <w:t>R4-2413372</w:t>
            </w:r>
          </w:p>
        </w:tc>
        <w:tc>
          <w:tcPr>
            <w:tcW w:w="1597" w:type="dxa"/>
          </w:tcPr>
          <w:p w14:paraId="05D51470" w14:textId="77777777" w:rsidR="00D8679F" w:rsidRDefault="00D8679F" w:rsidP="0090320C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5A7DC21C" w14:textId="77777777" w:rsidR="00D8679F" w:rsidRDefault="00D8679F" w:rsidP="0090320C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258C9992" w14:textId="77777777" w:rsidR="00D8679F" w:rsidRDefault="00D8679F" w:rsidP="0090320C">
            <w:r>
              <w:rPr>
                <w:sz w:val="16"/>
                <w:szCs w:val="16"/>
              </w:rPr>
              <w:t>A.11.1.2, A.11.2.1, A.11.5</w:t>
            </w:r>
          </w:p>
        </w:tc>
        <w:tc>
          <w:tcPr>
            <w:tcW w:w="998" w:type="dxa"/>
          </w:tcPr>
          <w:p w14:paraId="1DEC3103" w14:textId="77777777" w:rsidR="00D8679F" w:rsidRDefault="00D8679F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8679F" w14:paraId="74D978C7" w14:textId="77777777" w:rsidTr="0090320C">
        <w:tc>
          <w:tcPr>
            <w:tcW w:w="879" w:type="dxa"/>
          </w:tcPr>
          <w:p w14:paraId="4FE4F695" w14:textId="77777777" w:rsidR="00D8679F" w:rsidRDefault="00D8679F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DD47F75" w14:textId="77777777" w:rsidR="00D8679F" w:rsidRDefault="00D8679F" w:rsidP="0090320C">
            <w:r>
              <w:rPr>
                <w:sz w:val="16"/>
                <w:szCs w:val="16"/>
              </w:rPr>
              <w:t>4934</w:t>
            </w:r>
          </w:p>
        </w:tc>
        <w:tc>
          <w:tcPr>
            <w:tcW w:w="517" w:type="dxa"/>
          </w:tcPr>
          <w:p w14:paraId="7C2A705C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2576DB" w14:textId="77777777" w:rsidR="00D8679F" w:rsidRDefault="00D8679F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4D65BB" w14:textId="77777777" w:rsidR="00D8679F" w:rsidRDefault="00D8679F" w:rsidP="0090320C">
            <w:r>
              <w:rPr>
                <w:sz w:val="16"/>
                <w:szCs w:val="16"/>
              </w:rPr>
              <w:t>(NR_unlic-Perf) CR for NR-U TC correction – Clause A.11 (R17)</w:t>
            </w:r>
          </w:p>
        </w:tc>
        <w:tc>
          <w:tcPr>
            <w:tcW w:w="517" w:type="dxa"/>
          </w:tcPr>
          <w:p w14:paraId="67449D49" w14:textId="77777777" w:rsidR="00D8679F" w:rsidRDefault="00D8679F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E52EF02" w14:textId="77777777" w:rsidR="00D8679F" w:rsidRDefault="00D8679F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5EA7F25F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C0A0DC3" w14:textId="77777777" w:rsidR="00D8679F" w:rsidRDefault="00D8679F" w:rsidP="0090320C">
            <w:r>
              <w:rPr>
                <w:sz w:val="16"/>
                <w:szCs w:val="16"/>
              </w:rPr>
              <w:t>R4-2413373</w:t>
            </w:r>
          </w:p>
        </w:tc>
        <w:tc>
          <w:tcPr>
            <w:tcW w:w="1597" w:type="dxa"/>
          </w:tcPr>
          <w:p w14:paraId="58BED737" w14:textId="77777777" w:rsidR="00D8679F" w:rsidRDefault="00D8679F" w:rsidP="0090320C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2C53500B" w14:textId="77777777" w:rsidR="00D8679F" w:rsidRDefault="00D8679F" w:rsidP="0090320C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13328187" w14:textId="77777777" w:rsidR="00D8679F" w:rsidRDefault="00D8679F" w:rsidP="0090320C">
            <w:r>
              <w:rPr>
                <w:sz w:val="16"/>
                <w:szCs w:val="16"/>
              </w:rPr>
              <w:t>A.11.1.2, A.11.2.1, A.11.5</w:t>
            </w:r>
          </w:p>
        </w:tc>
        <w:tc>
          <w:tcPr>
            <w:tcW w:w="998" w:type="dxa"/>
          </w:tcPr>
          <w:p w14:paraId="139FCF1E" w14:textId="77777777" w:rsidR="00D8679F" w:rsidRDefault="00D8679F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8679F" w14:paraId="1FA49D3B" w14:textId="77777777" w:rsidTr="0090320C">
        <w:tc>
          <w:tcPr>
            <w:tcW w:w="879" w:type="dxa"/>
          </w:tcPr>
          <w:p w14:paraId="55FB640D" w14:textId="77777777" w:rsidR="00D8679F" w:rsidRDefault="00D8679F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83A2702" w14:textId="77777777" w:rsidR="00D8679F" w:rsidRDefault="00D8679F" w:rsidP="0090320C">
            <w:r>
              <w:rPr>
                <w:sz w:val="16"/>
                <w:szCs w:val="16"/>
              </w:rPr>
              <w:t>4935</w:t>
            </w:r>
          </w:p>
        </w:tc>
        <w:tc>
          <w:tcPr>
            <w:tcW w:w="517" w:type="dxa"/>
          </w:tcPr>
          <w:p w14:paraId="59F73ADC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9A0088" w14:textId="77777777" w:rsidR="00D8679F" w:rsidRDefault="00D8679F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134FDA" w14:textId="77777777" w:rsidR="00D8679F" w:rsidRDefault="00D8679F" w:rsidP="0090320C">
            <w:r>
              <w:rPr>
                <w:sz w:val="16"/>
                <w:szCs w:val="16"/>
              </w:rPr>
              <w:t>(NR_unlic-Perf) CR for NR-U TC correction – Clause A.11 (R18)</w:t>
            </w:r>
          </w:p>
        </w:tc>
        <w:tc>
          <w:tcPr>
            <w:tcW w:w="517" w:type="dxa"/>
          </w:tcPr>
          <w:p w14:paraId="6EEB2E24" w14:textId="77777777" w:rsidR="00D8679F" w:rsidRDefault="00D8679F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561403" w14:textId="77777777" w:rsidR="00D8679F" w:rsidRDefault="00D8679F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44A9786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CA3C0C1" w14:textId="77777777" w:rsidR="00D8679F" w:rsidRDefault="00D8679F" w:rsidP="0090320C">
            <w:r>
              <w:rPr>
                <w:sz w:val="16"/>
                <w:szCs w:val="16"/>
              </w:rPr>
              <w:t>R4-2413374</w:t>
            </w:r>
          </w:p>
        </w:tc>
        <w:tc>
          <w:tcPr>
            <w:tcW w:w="1597" w:type="dxa"/>
          </w:tcPr>
          <w:p w14:paraId="2126741F" w14:textId="77777777" w:rsidR="00D8679F" w:rsidRDefault="00D8679F" w:rsidP="0090320C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5B419217" w14:textId="77777777" w:rsidR="00D8679F" w:rsidRDefault="00D8679F" w:rsidP="0090320C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7D8E6B78" w14:textId="77777777" w:rsidR="00D8679F" w:rsidRDefault="00D8679F" w:rsidP="0090320C">
            <w:r>
              <w:rPr>
                <w:sz w:val="16"/>
                <w:szCs w:val="16"/>
              </w:rPr>
              <w:t>A.11.1.1, A.11.1.2, A.11.2.1, A.11.5</w:t>
            </w:r>
          </w:p>
        </w:tc>
        <w:tc>
          <w:tcPr>
            <w:tcW w:w="998" w:type="dxa"/>
          </w:tcPr>
          <w:p w14:paraId="5BBDE91B" w14:textId="77777777" w:rsidR="00D8679F" w:rsidRDefault="00D8679F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8679F" w14:paraId="01274C8C" w14:textId="77777777" w:rsidTr="0090320C">
        <w:tc>
          <w:tcPr>
            <w:tcW w:w="879" w:type="dxa"/>
          </w:tcPr>
          <w:p w14:paraId="0930B3E8" w14:textId="77777777" w:rsidR="00D8679F" w:rsidRDefault="00D8679F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C728C19" w14:textId="77777777" w:rsidR="00D8679F" w:rsidRDefault="00D8679F" w:rsidP="0090320C">
            <w:r>
              <w:rPr>
                <w:sz w:val="16"/>
                <w:szCs w:val="16"/>
              </w:rPr>
              <w:t>4936</w:t>
            </w:r>
          </w:p>
        </w:tc>
        <w:tc>
          <w:tcPr>
            <w:tcW w:w="517" w:type="dxa"/>
          </w:tcPr>
          <w:p w14:paraId="41755321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02EDBB" w14:textId="77777777" w:rsidR="00D8679F" w:rsidRDefault="00D8679F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467097C" w14:textId="77777777" w:rsidR="00D8679F" w:rsidRDefault="00D8679F" w:rsidP="0090320C">
            <w:r>
              <w:rPr>
                <w:sz w:val="16"/>
                <w:szCs w:val="16"/>
              </w:rPr>
              <w:t>(NR_unlic-Perf) CR for NR-U TC correction – Clause A.12 (R16)</w:t>
            </w:r>
          </w:p>
        </w:tc>
        <w:tc>
          <w:tcPr>
            <w:tcW w:w="517" w:type="dxa"/>
          </w:tcPr>
          <w:p w14:paraId="7FE398C2" w14:textId="77777777" w:rsidR="00D8679F" w:rsidRDefault="00D8679F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684BF4" w14:textId="77777777" w:rsidR="00D8679F" w:rsidRDefault="00D8679F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1136A4B0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858ADA1" w14:textId="77777777" w:rsidR="00D8679F" w:rsidRDefault="00D8679F" w:rsidP="0090320C">
            <w:r>
              <w:rPr>
                <w:sz w:val="16"/>
                <w:szCs w:val="16"/>
              </w:rPr>
              <w:t>R4-2413375</w:t>
            </w:r>
          </w:p>
        </w:tc>
        <w:tc>
          <w:tcPr>
            <w:tcW w:w="1597" w:type="dxa"/>
          </w:tcPr>
          <w:p w14:paraId="7D09F471" w14:textId="77777777" w:rsidR="00D8679F" w:rsidRDefault="00D8679F" w:rsidP="0090320C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01F3961B" w14:textId="77777777" w:rsidR="00D8679F" w:rsidRDefault="00D8679F" w:rsidP="0090320C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78D23171" w14:textId="77777777" w:rsidR="00D8679F" w:rsidRDefault="00D8679F" w:rsidP="0090320C">
            <w:r>
              <w:rPr>
                <w:sz w:val="16"/>
                <w:szCs w:val="16"/>
              </w:rPr>
              <w:t>A.12</w:t>
            </w:r>
          </w:p>
        </w:tc>
        <w:tc>
          <w:tcPr>
            <w:tcW w:w="998" w:type="dxa"/>
          </w:tcPr>
          <w:p w14:paraId="32BFBFA1" w14:textId="77777777" w:rsidR="00D8679F" w:rsidRDefault="00D8679F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8679F" w14:paraId="75AD4263" w14:textId="77777777" w:rsidTr="0090320C">
        <w:tc>
          <w:tcPr>
            <w:tcW w:w="879" w:type="dxa"/>
          </w:tcPr>
          <w:p w14:paraId="5BB04E28" w14:textId="77777777" w:rsidR="00D8679F" w:rsidRDefault="00D8679F" w:rsidP="0090320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5B33053" w14:textId="77777777" w:rsidR="00D8679F" w:rsidRDefault="00D8679F" w:rsidP="0090320C">
            <w:r>
              <w:rPr>
                <w:sz w:val="16"/>
                <w:szCs w:val="16"/>
              </w:rPr>
              <w:t>4937</w:t>
            </w:r>
          </w:p>
        </w:tc>
        <w:tc>
          <w:tcPr>
            <w:tcW w:w="517" w:type="dxa"/>
          </w:tcPr>
          <w:p w14:paraId="16518C4A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7FA5D5" w14:textId="77777777" w:rsidR="00D8679F" w:rsidRDefault="00D8679F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09CA00" w14:textId="77777777" w:rsidR="00D8679F" w:rsidRDefault="00D8679F" w:rsidP="0090320C">
            <w:r>
              <w:rPr>
                <w:sz w:val="16"/>
                <w:szCs w:val="16"/>
              </w:rPr>
              <w:t>(NR_unlic-Perf) CR for NR-U TC correction – Clause A.12 (R17)</w:t>
            </w:r>
          </w:p>
        </w:tc>
        <w:tc>
          <w:tcPr>
            <w:tcW w:w="517" w:type="dxa"/>
          </w:tcPr>
          <w:p w14:paraId="779731DF" w14:textId="77777777" w:rsidR="00D8679F" w:rsidRDefault="00D8679F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E6129F9" w14:textId="77777777" w:rsidR="00D8679F" w:rsidRDefault="00D8679F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7094404C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27393C8" w14:textId="77777777" w:rsidR="00D8679F" w:rsidRDefault="00D8679F" w:rsidP="0090320C">
            <w:r>
              <w:rPr>
                <w:sz w:val="16"/>
                <w:szCs w:val="16"/>
              </w:rPr>
              <w:t>R4-2413376</w:t>
            </w:r>
          </w:p>
        </w:tc>
        <w:tc>
          <w:tcPr>
            <w:tcW w:w="1597" w:type="dxa"/>
          </w:tcPr>
          <w:p w14:paraId="26F90FFD" w14:textId="77777777" w:rsidR="00D8679F" w:rsidRDefault="00D8679F" w:rsidP="0090320C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3BE71675" w14:textId="77777777" w:rsidR="00D8679F" w:rsidRDefault="00D8679F" w:rsidP="0090320C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2B55642A" w14:textId="77777777" w:rsidR="00D8679F" w:rsidRDefault="00D8679F" w:rsidP="0090320C">
            <w:r>
              <w:rPr>
                <w:sz w:val="16"/>
                <w:szCs w:val="16"/>
              </w:rPr>
              <w:t>A.12</w:t>
            </w:r>
          </w:p>
        </w:tc>
        <w:tc>
          <w:tcPr>
            <w:tcW w:w="998" w:type="dxa"/>
          </w:tcPr>
          <w:p w14:paraId="05F07B0D" w14:textId="77777777" w:rsidR="00D8679F" w:rsidRDefault="00D8679F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8679F" w14:paraId="1FAE4661" w14:textId="77777777" w:rsidTr="0090320C">
        <w:tc>
          <w:tcPr>
            <w:tcW w:w="879" w:type="dxa"/>
          </w:tcPr>
          <w:p w14:paraId="12D8D7AA" w14:textId="77777777" w:rsidR="00D8679F" w:rsidRDefault="00D8679F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D64670" w14:textId="77777777" w:rsidR="00D8679F" w:rsidRDefault="00D8679F" w:rsidP="0090320C">
            <w:r>
              <w:rPr>
                <w:sz w:val="16"/>
                <w:szCs w:val="16"/>
              </w:rPr>
              <w:t>4938</w:t>
            </w:r>
          </w:p>
        </w:tc>
        <w:tc>
          <w:tcPr>
            <w:tcW w:w="517" w:type="dxa"/>
          </w:tcPr>
          <w:p w14:paraId="6E58FA92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91A29B" w14:textId="77777777" w:rsidR="00D8679F" w:rsidRDefault="00D8679F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17FFFA" w14:textId="77777777" w:rsidR="00D8679F" w:rsidRDefault="00D8679F" w:rsidP="0090320C">
            <w:r>
              <w:rPr>
                <w:sz w:val="16"/>
                <w:szCs w:val="16"/>
              </w:rPr>
              <w:t>(NR_unlic-Perf) CR for NR-U TC correction – Clause A.12 (R18)</w:t>
            </w:r>
          </w:p>
        </w:tc>
        <w:tc>
          <w:tcPr>
            <w:tcW w:w="517" w:type="dxa"/>
          </w:tcPr>
          <w:p w14:paraId="3FC41AB3" w14:textId="77777777" w:rsidR="00D8679F" w:rsidRDefault="00D8679F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14108B0" w14:textId="77777777" w:rsidR="00D8679F" w:rsidRDefault="00D8679F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6F7229B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1F73F8B" w14:textId="77777777" w:rsidR="00D8679F" w:rsidRDefault="00D8679F" w:rsidP="0090320C">
            <w:r>
              <w:rPr>
                <w:sz w:val="16"/>
                <w:szCs w:val="16"/>
              </w:rPr>
              <w:t>R4-2413377</w:t>
            </w:r>
          </w:p>
        </w:tc>
        <w:tc>
          <w:tcPr>
            <w:tcW w:w="1597" w:type="dxa"/>
          </w:tcPr>
          <w:p w14:paraId="254D89EB" w14:textId="77777777" w:rsidR="00D8679F" w:rsidRDefault="00D8679F" w:rsidP="0090320C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2AB0CEB8" w14:textId="77777777" w:rsidR="00D8679F" w:rsidRDefault="00D8679F" w:rsidP="0090320C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5BF73438" w14:textId="77777777" w:rsidR="00D8679F" w:rsidRDefault="00D8679F" w:rsidP="0090320C">
            <w:r>
              <w:rPr>
                <w:sz w:val="16"/>
                <w:szCs w:val="16"/>
              </w:rPr>
              <w:t>A.12</w:t>
            </w:r>
          </w:p>
        </w:tc>
        <w:tc>
          <w:tcPr>
            <w:tcW w:w="998" w:type="dxa"/>
          </w:tcPr>
          <w:p w14:paraId="359B3E35" w14:textId="77777777" w:rsidR="00D8679F" w:rsidRDefault="00D8679F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8679F" w14:paraId="7A8A1689" w14:textId="77777777" w:rsidTr="0090320C">
        <w:tc>
          <w:tcPr>
            <w:tcW w:w="879" w:type="dxa"/>
          </w:tcPr>
          <w:p w14:paraId="7BCEC9E2" w14:textId="77777777" w:rsidR="00D8679F" w:rsidRDefault="00D8679F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723CA5A" w14:textId="77777777" w:rsidR="00D8679F" w:rsidRDefault="00D8679F" w:rsidP="0090320C">
            <w:r>
              <w:rPr>
                <w:sz w:val="16"/>
                <w:szCs w:val="16"/>
              </w:rPr>
              <w:t>4939</w:t>
            </w:r>
          </w:p>
        </w:tc>
        <w:tc>
          <w:tcPr>
            <w:tcW w:w="517" w:type="dxa"/>
          </w:tcPr>
          <w:p w14:paraId="4316C439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729D44" w14:textId="77777777" w:rsidR="00D8679F" w:rsidRDefault="00D8679F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7081C62" w14:textId="77777777" w:rsidR="00D8679F" w:rsidRDefault="00D8679F" w:rsidP="0090320C">
            <w:r>
              <w:rPr>
                <w:sz w:val="16"/>
                <w:szCs w:val="16"/>
              </w:rPr>
              <w:t>(NR_unlic-Perf) CR for NR-U TC correction – A.13 (R16)</w:t>
            </w:r>
          </w:p>
        </w:tc>
        <w:tc>
          <w:tcPr>
            <w:tcW w:w="517" w:type="dxa"/>
          </w:tcPr>
          <w:p w14:paraId="6D35BDE8" w14:textId="77777777" w:rsidR="00D8679F" w:rsidRDefault="00D8679F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C3531C" w14:textId="77777777" w:rsidR="00D8679F" w:rsidRDefault="00D8679F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7D582D50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ACF5597" w14:textId="77777777" w:rsidR="00D8679F" w:rsidRDefault="00D8679F" w:rsidP="0090320C">
            <w:r>
              <w:rPr>
                <w:sz w:val="16"/>
                <w:szCs w:val="16"/>
              </w:rPr>
              <w:t>R4-2413378</w:t>
            </w:r>
          </w:p>
        </w:tc>
        <w:tc>
          <w:tcPr>
            <w:tcW w:w="1597" w:type="dxa"/>
          </w:tcPr>
          <w:p w14:paraId="3F1361B0" w14:textId="77777777" w:rsidR="00D8679F" w:rsidRDefault="00D8679F" w:rsidP="0090320C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659782FD" w14:textId="77777777" w:rsidR="00D8679F" w:rsidRDefault="00D8679F" w:rsidP="0090320C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00890CE4" w14:textId="77777777" w:rsidR="00D8679F" w:rsidRDefault="00D8679F" w:rsidP="0090320C">
            <w:r>
              <w:rPr>
                <w:sz w:val="16"/>
                <w:szCs w:val="16"/>
              </w:rPr>
              <w:t>A.13.3, A.13.4</w:t>
            </w:r>
          </w:p>
        </w:tc>
        <w:tc>
          <w:tcPr>
            <w:tcW w:w="998" w:type="dxa"/>
          </w:tcPr>
          <w:p w14:paraId="24C0264D" w14:textId="77777777" w:rsidR="00D8679F" w:rsidRDefault="00D8679F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8679F" w14:paraId="3CBC9F89" w14:textId="77777777" w:rsidTr="0090320C">
        <w:tc>
          <w:tcPr>
            <w:tcW w:w="879" w:type="dxa"/>
          </w:tcPr>
          <w:p w14:paraId="1E8F84D0" w14:textId="77777777" w:rsidR="00D8679F" w:rsidRDefault="00D8679F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2E6E52D" w14:textId="77777777" w:rsidR="00D8679F" w:rsidRDefault="00D8679F" w:rsidP="0090320C">
            <w:r>
              <w:rPr>
                <w:sz w:val="16"/>
                <w:szCs w:val="16"/>
              </w:rPr>
              <w:t>4940</w:t>
            </w:r>
          </w:p>
        </w:tc>
        <w:tc>
          <w:tcPr>
            <w:tcW w:w="517" w:type="dxa"/>
          </w:tcPr>
          <w:p w14:paraId="6EF29901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E4BB44" w14:textId="77777777" w:rsidR="00D8679F" w:rsidRDefault="00D8679F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F112DE" w14:textId="77777777" w:rsidR="00D8679F" w:rsidRDefault="00D8679F" w:rsidP="0090320C">
            <w:r>
              <w:rPr>
                <w:sz w:val="16"/>
                <w:szCs w:val="16"/>
              </w:rPr>
              <w:t>(NR_unlic-Perf) CR for NR-U TC correction – Clause A.13 (R17)</w:t>
            </w:r>
          </w:p>
        </w:tc>
        <w:tc>
          <w:tcPr>
            <w:tcW w:w="517" w:type="dxa"/>
          </w:tcPr>
          <w:p w14:paraId="7B6DAF87" w14:textId="77777777" w:rsidR="00D8679F" w:rsidRDefault="00D8679F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9F3C8ED" w14:textId="77777777" w:rsidR="00D8679F" w:rsidRDefault="00D8679F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587001BD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BFFA11A" w14:textId="77777777" w:rsidR="00D8679F" w:rsidRDefault="00D8679F" w:rsidP="0090320C">
            <w:r>
              <w:rPr>
                <w:sz w:val="16"/>
                <w:szCs w:val="16"/>
              </w:rPr>
              <w:t>R4-2413379</w:t>
            </w:r>
          </w:p>
        </w:tc>
        <w:tc>
          <w:tcPr>
            <w:tcW w:w="1597" w:type="dxa"/>
          </w:tcPr>
          <w:p w14:paraId="78D43C6E" w14:textId="77777777" w:rsidR="00D8679F" w:rsidRDefault="00D8679F" w:rsidP="0090320C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011F4DF0" w14:textId="77777777" w:rsidR="00D8679F" w:rsidRDefault="00D8679F" w:rsidP="0090320C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28FD9AF9" w14:textId="77777777" w:rsidR="00D8679F" w:rsidRDefault="00D8679F" w:rsidP="0090320C">
            <w:r>
              <w:rPr>
                <w:sz w:val="16"/>
                <w:szCs w:val="16"/>
              </w:rPr>
              <w:t>A.13.3, A.13.4</w:t>
            </w:r>
          </w:p>
        </w:tc>
        <w:tc>
          <w:tcPr>
            <w:tcW w:w="998" w:type="dxa"/>
          </w:tcPr>
          <w:p w14:paraId="242F116F" w14:textId="77777777" w:rsidR="00D8679F" w:rsidRDefault="00D8679F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8679F" w14:paraId="3512BE13" w14:textId="77777777" w:rsidTr="0090320C">
        <w:tc>
          <w:tcPr>
            <w:tcW w:w="879" w:type="dxa"/>
          </w:tcPr>
          <w:p w14:paraId="2B41228D" w14:textId="77777777" w:rsidR="00D8679F" w:rsidRDefault="00D8679F" w:rsidP="0090320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CD739DC" w14:textId="77777777" w:rsidR="00D8679F" w:rsidRDefault="00D8679F" w:rsidP="0090320C">
            <w:r>
              <w:rPr>
                <w:sz w:val="16"/>
                <w:szCs w:val="16"/>
              </w:rPr>
              <w:t>4941</w:t>
            </w:r>
          </w:p>
        </w:tc>
        <w:tc>
          <w:tcPr>
            <w:tcW w:w="517" w:type="dxa"/>
          </w:tcPr>
          <w:p w14:paraId="67D3A76D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CB0033" w14:textId="77777777" w:rsidR="00D8679F" w:rsidRDefault="00D8679F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D38B2E" w14:textId="77777777" w:rsidR="00D8679F" w:rsidRDefault="00D8679F" w:rsidP="0090320C">
            <w:r>
              <w:rPr>
                <w:sz w:val="16"/>
                <w:szCs w:val="16"/>
              </w:rPr>
              <w:t>(NR_unlic-Perf) CR for NR-U TC correction – Clause A.13 (R18)</w:t>
            </w:r>
          </w:p>
        </w:tc>
        <w:tc>
          <w:tcPr>
            <w:tcW w:w="517" w:type="dxa"/>
          </w:tcPr>
          <w:p w14:paraId="618F37B4" w14:textId="77777777" w:rsidR="00D8679F" w:rsidRDefault="00D8679F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E58E5FB" w14:textId="77777777" w:rsidR="00D8679F" w:rsidRDefault="00D8679F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37BB61C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C062789" w14:textId="77777777" w:rsidR="00D8679F" w:rsidRDefault="00D8679F" w:rsidP="0090320C">
            <w:r>
              <w:rPr>
                <w:sz w:val="16"/>
                <w:szCs w:val="16"/>
              </w:rPr>
              <w:t>R4-2413380</w:t>
            </w:r>
          </w:p>
        </w:tc>
        <w:tc>
          <w:tcPr>
            <w:tcW w:w="1597" w:type="dxa"/>
          </w:tcPr>
          <w:p w14:paraId="1327AB08" w14:textId="77777777" w:rsidR="00D8679F" w:rsidRDefault="00D8679F" w:rsidP="0090320C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73D919E9" w14:textId="77777777" w:rsidR="00D8679F" w:rsidRDefault="00D8679F" w:rsidP="0090320C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6AC3EED6" w14:textId="77777777" w:rsidR="00D8679F" w:rsidRDefault="00D8679F" w:rsidP="0090320C">
            <w:r>
              <w:rPr>
                <w:sz w:val="16"/>
                <w:szCs w:val="16"/>
              </w:rPr>
              <w:t>A.13.3, A.13.4</w:t>
            </w:r>
          </w:p>
        </w:tc>
        <w:tc>
          <w:tcPr>
            <w:tcW w:w="998" w:type="dxa"/>
          </w:tcPr>
          <w:p w14:paraId="79AE76DC" w14:textId="77777777" w:rsidR="00D8679F" w:rsidRDefault="00D8679F" w:rsidP="0090320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45E2645" w14:textId="77777777" w:rsidR="001B1DF5" w:rsidRDefault="001B1DF5" w:rsidP="001B1DF5"/>
    <w:p w14:paraId="054F44D7" w14:textId="77777777" w:rsidR="00D8679F" w:rsidRDefault="00D8679F" w:rsidP="001B1DF5"/>
    <w:p w14:paraId="10B0714B" w14:textId="43B829D1" w:rsidR="001B1DF5" w:rsidRDefault="001B1DF5" w:rsidP="001B1DF5">
      <w:pPr>
        <w:pStyle w:val="Heading2"/>
        <w:rPr>
          <w:rFonts w:cs="Arial"/>
          <w:noProof/>
        </w:rPr>
      </w:pPr>
      <w:r w:rsidRPr="005E14E4">
        <w:rPr>
          <w:noProof/>
        </w:rPr>
        <w:t>RP-2421</w:t>
      </w:r>
      <w:r>
        <w:rPr>
          <w:noProof/>
        </w:rPr>
        <w:t>91</w:t>
      </w:r>
    </w:p>
    <w:p w14:paraId="5BF702D1" w14:textId="25736056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43</w:t>
      </w:r>
    </w:p>
    <w:p w14:paraId="2E33EB16" w14:textId="77777777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8679F" w:rsidRPr="004E535C" w14:paraId="42075816" w14:textId="77777777" w:rsidTr="0090320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8FD8194" w14:textId="77777777" w:rsidR="00D8679F" w:rsidRPr="00BF1EB6" w:rsidRDefault="00D8679F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60D11F" w14:textId="77777777" w:rsidR="00D8679F" w:rsidRPr="00BF1EB6" w:rsidRDefault="00D8679F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D43819B" w14:textId="77777777" w:rsidR="00D8679F" w:rsidRPr="00BF1EB6" w:rsidRDefault="00D8679F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CFEE01" w14:textId="77777777" w:rsidR="00D8679F" w:rsidRPr="00BF1EB6" w:rsidRDefault="00D8679F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0EA55E8" w14:textId="77777777" w:rsidR="00D8679F" w:rsidRPr="00BF1EB6" w:rsidRDefault="00D8679F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EE924D" w14:textId="77777777" w:rsidR="00D8679F" w:rsidRPr="00BF1EB6" w:rsidRDefault="00D8679F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6F78E7" w14:textId="77777777" w:rsidR="00D8679F" w:rsidRPr="00BF1EB6" w:rsidRDefault="00D8679F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67E0319" w14:textId="77777777" w:rsidR="00D8679F" w:rsidRPr="00BF1EB6" w:rsidRDefault="00D8679F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B498D02" w14:textId="77777777" w:rsidR="00D8679F" w:rsidRPr="00BF1EB6" w:rsidRDefault="00D8679F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FB33EAC" w14:textId="77777777" w:rsidR="00D8679F" w:rsidRPr="00BF1EB6" w:rsidRDefault="00D8679F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A78281F" w14:textId="77777777" w:rsidR="00D8679F" w:rsidRPr="00BF1EB6" w:rsidRDefault="00D8679F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EA80CB8" w14:textId="77777777" w:rsidR="00D8679F" w:rsidRPr="00BF1EB6" w:rsidRDefault="00D8679F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FFCD86C" w14:textId="77777777" w:rsidR="00D8679F" w:rsidRPr="00BF1EB6" w:rsidRDefault="00D8679F" w:rsidP="0090320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8679F" w14:paraId="207466A4" w14:textId="77777777" w:rsidTr="0090320C">
        <w:tc>
          <w:tcPr>
            <w:tcW w:w="879" w:type="dxa"/>
          </w:tcPr>
          <w:p w14:paraId="2ECB2E51" w14:textId="77777777" w:rsidR="00D8679F" w:rsidRDefault="00D8679F" w:rsidP="0090320C">
            <w:r>
              <w:rPr>
                <w:sz w:val="16"/>
                <w:szCs w:val="16"/>
              </w:rPr>
              <w:t>37.144</w:t>
            </w:r>
          </w:p>
        </w:tc>
        <w:tc>
          <w:tcPr>
            <w:tcW w:w="637" w:type="dxa"/>
          </w:tcPr>
          <w:p w14:paraId="43BCA999" w14:textId="77777777" w:rsidR="00D8679F" w:rsidRDefault="00D8679F" w:rsidP="0090320C"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 w14:paraId="37C33A0F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97255E" w14:textId="77777777" w:rsidR="00D8679F" w:rsidRDefault="00D8679F" w:rsidP="0090320C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5C8171C5" w14:textId="77777777" w:rsidR="00D8679F" w:rsidRDefault="00D8679F" w:rsidP="0090320C">
            <w:r>
              <w:rPr>
                <w:sz w:val="16"/>
                <w:szCs w:val="16"/>
              </w:rPr>
              <w:t>Clarification of voltage environmental requirement</w:t>
            </w:r>
          </w:p>
        </w:tc>
        <w:tc>
          <w:tcPr>
            <w:tcW w:w="517" w:type="dxa"/>
          </w:tcPr>
          <w:p w14:paraId="6CF67E9C" w14:textId="77777777" w:rsidR="00D8679F" w:rsidRDefault="00D8679F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642407" w14:textId="77777777" w:rsidR="00D8679F" w:rsidRDefault="00D8679F" w:rsidP="0090320C">
            <w:r>
              <w:rPr>
                <w:sz w:val="16"/>
                <w:szCs w:val="16"/>
              </w:rPr>
              <w:t>14.7.0</w:t>
            </w:r>
          </w:p>
        </w:tc>
        <w:tc>
          <w:tcPr>
            <w:tcW w:w="758" w:type="dxa"/>
          </w:tcPr>
          <w:p w14:paraId="67C6F609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6D99AC6" w14:textId="77777777" w:rsidR="00D8679F" w:rsidRDefault="00D8679F" w:rsidP="0090320C">
            <w:r>
              <w:rPr>
                <w:sz w:val="16"/>
                <w:szCs w:val="16"/>
              </w:rPr>
              <w:t>R4-2411247</w:t>
            </w:r>
          </w:p>
        </w:tc>
        <w:tc>
          <w:tcPr>
            <w:tcW w:w="1597" w:type="dxa"/>
          </w:tcPr>
          <w:p w14:paraId="75138028" w14:textId="77777777" w:rsidR="00D8679F" w:rsidRDefault="00D8679F" w:rsidP="0090320C">
            <w:r>
              <w:rPr>
                <w:sz w:val="16"/>
                <w:szCs w:val="16"/>
              </w:rPr>
              <w:t>Keysight Technologies UK Ltd, MVG, Rohde &amp; Schwarz, ETS-Lindgren</w:t>
            </w:r>
          </w:p>
        </w:tc>
        <w:tc>
          <w:tcPr>
            <w:tcW w:w="1122" w:type="dxa"/>
          </w:tcPr>
          <w:p w14:paraId="082883C2" w14:textId="77777777" w:rsidR="00D8679F" w:rsidRDefault="00D8679F" w:rsidP="0090320C">
            <w:r>
              <w:rPr>
                <w:sz w:val="16"/>
                <w:szCs w:val="16"/>
              </w:rPr>
              <w:t>TEI14, LTE_MIMO_OTA-Core</w:t>
            </w:r>
          </w:p>
        </w:tc>
        <w:tc>
          <w:tcPr>
            <w:tcW w:w="2323" w:type="dxa"/>
          </w:tcPr>
          <w:p w14:paraId="15535B75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E850E6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</w:tr>
      <w:tr w:rsidR="00D8679F" w14:paraId="29EED400" w14:textId="77777777" w:rsidTr="0090320C">
        <w:tc>
          <w:tcPr>
            <w:tcW w:w="879" w:type="dxa"/>
          </w:tcPr>
          <w:p w14:paraId="2C926850" w14:textId="77777777" w:rsidR="00D8679F" w:rsidRDefault="00D8679F" w:rsidP="0090320C">
            <w:r>
              <w:rPr>
                <w:sz w:val="16"/>
                <w:szCs w:val="16"/>
              </w:rPr>
              <w:t>37.144</w:t>
            </w:r>
          </w:p>
        </w:tc>
        <w:tc>
          <w:tcPr>
            <w:tcW w:w="637" w:type="dxa"/>
          </w:tcPr>
          <w:p w14:paraId="07B88A86" w14:textId="77777777" w:rsidR="00D8679F" w:rsidRDefault="00D8679F" w:rsidP="0090320C"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 w14:paraId="4DA6F8C4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A258FD" w14:textId="77777777" w:rsidR="00D8679F" w:rsidRDefault="00D8679F" w:rsidP="0090320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43C96F7" w14:textId="77777777" w:rsidR="00D8679F" w:rsidRDefault="00D8679F" w:rsidP="0090320C">
            <w:r>
              <w:rPr>
                <w:sz w:val="16"/>
                <w:szCs w:val="16"/>
              </w:rPr>
              <w:t>Clarification of voltage environmental requirement</w:t>
            </w:r>
          </w:p>
        </w:tc>
        <w:tc>
          <w:tcPr>
            <w:tcW w:w="517" w:type="dxa"/>
          </w:tcPr>
          <w:p w14:paraId="237825EC" w14:textId="77777777" w:rsidR="00D8679F" w:rsidRDefault="00D8679F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3539E4F" w14:textId="77777777" w:rsidR="00D8679F" w:rsidRDefault="00D8679F" w:rsidP="0090320C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</w:tcPr>
          <w:p w14:paraId="49ED12CB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6F6C446" w14:textId="77777777" w:rsidR="00D8679F" w:rsidRDefault="00D8679F" w:rsidP="0090320C">
            <w:r>
              <w:rPr>
                <w:sz w:val="16"/>
                <w:szCs w:val="16"/>
              </w:rPr>
              <w:t>R4-2411248</w:t>
            </w:r>
          </w:p>
        </w:tc>
        <w:tc>
          <w:tcPr>
            <w:tcW w:w="1597" w:type="dxa"/>
          </w:tcPr>
          <w:p w14:paraId="63D472B1" w14:textId="77777777" w:rsidR="00D8679F" w:rsidRDefault="00D8679F" w:rsidP="0090320C">
            <w:r>
              <w:rPr>
                <w:sz w:val="16"/>
                <w:szCs w:val="16"/>
              </w:rPr>
              <w:t>Keysight Technologies UK Ltd, MVG, Rohde &amp; Schwarz, ETS-Lindgren</w:t>
            </w:r>
          </w:p>
        </w:tc>
        <w:tc>
          <w:tcPr>
            <w:tcW w:w="1122" w:type="dxa"/>
          </w:tcPr>
          <w:p w14:paraId="6840D228" w14:textId="77777777" w:rsidR="00D8679F" w:rsidRDefault="00D8679F" w:rsidP="0090320C">
            <w:r>
              <w:rPr>
                <w:sz w:val="16"/>
                <w:szCs w:val="16"/>
              </w:rPr>
              <w:t>TEI14, LTE_MIMO_OTA-Core</w:t>
            </w:r>
          </w:p>
        </w:tc>
        <w:tc>
          <w:tcPr>
            <w:tcW w:w="2323" w:type="dxa"/>
          </w:tcPr>
          <w:p w14:paraId="19CB2AEA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3A1971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</w:tr>
      <w:tr w:rsidR="00D8679F" w14:paraId="7A923BD9" w14:textId="77777777" w:rsidTr="0090320C">
        <w:tc>
          <w:tcPr>
            <w:tcW w:w="879" w:type="dxa"/>
          </w:tcPr>
          <w:p w14:paraId="4A47D692" w14:textId="77777777" w:rsidR="00D8679F" w:rsidRDefault="00D8679F" w:rsidP="0090320C">
            <w:r>
              <w:rPr>
                <w:sz w:val="16"/>
                <w:szCs w:val="16"/>
              </w:rPr>
              <w:t>37.144</w:t>
            </w:r>
          </w:p>
        </w:tc>
        <w:tc>
          <w:tcPr>
            <w:tcW w:w="637" w:type="dxa"/>
          </w:tcPr>
          <w:p w14:paraId="40FF7F52" w14:textId="77777777" w:rsidR="00D8679F" w:rsidRDefault="00D8679F" w:rsidP="0090320C"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 w14:paraId="24C4564A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2F2522" w14:textId="77777777" w:rsidR="00D8679F" w:rsidRDefault="00D8679F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AB0516E" w14:textId="77777777" w:rsidR="00D8679F" w:rsidRDefault="00D8679F" w:rsidP="0090320C">
            <w:r>
              <w:rPr>
                <w:sz w:val="16"/>
                <w:szCs w:val="16"/>
              </w:rPr>
              <w:t>Clarification of voltage environmental requirement</w:t>
            </w:r>
          </w:p>
        </w:tc>
        <w:tc>
          <w:tcPr>
            <w:tcW w:w="517" w:type="dxa"/>
          </w:tcPr>
          <w:p w14:paraId="5930DF1F" w14:textId="77777777" w:rsidR="00D8679F" w:rsidRDefault="00D8679F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2EC9356" w14:textId="77777777" w:rsidR="00D8679F" w:rsidRDefault="00D8679F" w:rsidP="0090320C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08DD1360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43D0824" w14:textId="77777777" w:rsidR="00D8679F" w:rsidRDefault="00D8679F" w:rsidP="0090320C">
            <w:r>
              <w:rPr>
                <w:sz w:val="16"/>
                <w:szCs w:val="16"/>
              </w:rPr>
              <w:t>R4-2411249</w:t>
            </w:r>
          </w:p>
        </w:tc>
        <w:tc>
          <w:tcPr>
            <w:tcW w:w="1597" w:type="dxa"/>
          </w:tcPr>
          <w:p w14:paraId="546E24BE" w14:textId="77777777" w:rsidR="00D8679F" w:rsidRDefault="00D8679F" w:rsidP="0090320C">
            <w:r>
              <w:rPr>
                <w:sz w:val="16"/>
                <w:szCs w:val="16"/>
              </w:rPr>
              <w:t>Keysight Technologies UK Ltd, MVG, Rohde &amp; Schwarz, ETS-Lindgren</w:t>
            </w:r>
          </w:p>
        </w:tc>
        <w:tc>
          <w:tcPr>
            <w:tcW w:w="1122" w:type="dxa"/>
          </w:tcPr>
          <w:p w14:paraId="20847ACC" w14:textId="77777777" w:rsidR="00D8679F" w:rsidRDefault="00D8679F" w:rsidP="0090320C">
            <w:r>
              <w:rPr>
                <w:sz w:val="16"/>
                <w:szCs w:val="16"/>
              </w:rPr>
              <w:t>TEI14, LTE_MIMO_OTA-Core</w:t>
            </w:r>
          </w:p>
        </w:tc>
        <w:tc>
          <w:tcPr>
            <w:tcW w:w="2323" w:type="dxa"/>
          </w:tcPr>
          <w:p w14:paraId="15679B8F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C7804F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</w:tr>
      <w:tr w:rsidR="00D8679F" w14:paraId="74670D57" w14:textId="77777777" w:rsidTr="0090320C">
        <w:tc>
          <w:tcPr>
            <w:tcW w:w="879" w:type="dxa"/>
          </w:tcPr>
          <w:p w14:paraId="570EFC46" w14:textId="77777777" w:rsidR="00D8679F" w:rsidRDefault="00D8679F" w:rsidP="0090320C">
            <w:r>
              <w:rPr>
                <w:sz w:val="16"/>
                <w:szCs w:val="16"/>
              </w:rPr>
              <w:t>37.144</w:t>
            </w:r>
          </w:p>
        </w:tc>
        <w:tc>
          <w:tcPr>
            <w:tcW w:w="637" w:type="dxa"/>
          </w:tcPr>
          <w:p w14:paraId="74F100CA" w14:textId="77777777" w:rsidR="00D8679F" w:rsidRDefault="00D8679F" w:rsidP="0090320C"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 w14:paraId="5CB82CC8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9AE7F9" w14:textId="77777777" w:rsidR="00D8679F" w:rsidRDefault="00D8679F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C203D6" w14:textId="77777777" w:rsidR="00D8679F" w:rsidRDefault="00D8679F" w:rsidP="0090320C">
            <w:r>
              <w:rPr>
                <w:sz w:val="16"/>
                <w:szCs w:val="16"/>
              </w:rPr>
              <w:t>Clarification of voltage environmental requirement</w:t>
            </w:r>
          </w:p>
        </w:tc>
        <w:tc>
          <w:tcPr>
            <w:tcW w:w="517" w:type="dxa"/>
          </w:tcPr>
          <w:p w14:paraId="3B1A146A" w14:textId="77777777" w:rsidR="00D8679F" w:rsidRDefault="00D8679F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28E0118" w14:textId="77777777" w:rsidR="00D8679F" w:rsidRDefault="00D8679F" w:rsidP="0090320C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CCCE6B6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BBBAAA8" w14:textId="77777777" w:rsidR="00D8679F" w:rsidRDefault="00D8679F" w:rsidP="0090320C">
            <w:r>
              <w:rPr>
                <w:sz w:val="16"/>
                <w:szCs w:val="16"/>
              </w:rPr>
              <w:t>R4-2411250</w:t>
            </w:r>
          </w:p>
        </w:tc>
        <w:tc>
          <w:tcPr>
            <w:tcW w:w="1597" w:type="dxa"/>
          </w:tcPr>
          <w:p w14:paraId="198EE75E" w14:textId="77777777" w:rsidR="00D8679F" w:rsidRDefault="00D8679F" w:rsidP="0090320C">
            <w:r>
              <w:rPr>
                <w:sz w:val="16"/>
                <w:szCs w:val="16"/>
              </w:rPr>
              <w:t>Keysight Technologies UK Ltd, MVG, Rohde &amp; Schwarz, ETS-Lindgren</w:t>
            </w:r>
          </w:p>
        </w:tc>
        <w:tc>
          <w:tcPr>
            <w:tcW w:w="1122" w:type="dxa"/>
          </w:tcPr>
          <w:p w14:paraId="1A4ED033" w14:textId="77777777" w:rsidR="00D8679F" w:rsidRDefault="00D8679F" w:rsidP="0090320C">
            <w:r>
              <w:rPr>
                <w:sz w:val="16"/>
                <w:szCs w:val="16"/>
              </w:rPr>
              <w:t>TEI14, LTE_MIMO_OTA-Core</w:t>
            </w:r>
          </w:p>
        </w:tc>
        <w:tc>
          <w:tcPr>
            <w:tcW w:w="2323" w:type="dxa"/>
          </w:tcPr>
          <w:p w14:paraId="5C960034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92B644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</w:tr>
      <w:tr w:rsidR="00D8679F" w14:paraId="653AA96D" w14:textId="77777777" w:rsidTr="0090320C">
        <w:tc>
          <w:tcPr>
            <w:tcW w:w="879" w:type="dxa"/>
          </w:tcPr>
          <w:p w14:paraId="3077BD1E" w14:textId="77777777" w:rsidR="00D8679F" w:rsidRDefault="00D8679F" w:rsidP="0090320C">
            <w:r>
              <w:rPr>
                <w:sz w:val="16"/>
                <w:szCs w:val="16"/>
              </w:rPr>
              <w:t>37.144</w:t>
            </w:r>
          </w:p>
        </w:tc>
        <w:tc>
          <w:tcPr>
            <w:tcW w:w="637" w:type="dxa"/>
          </w:tcPr>
          <w:p w14:paraId="7C9EE64F" w14:textId="77777777" w:rsidR="00D8679F" w:rsidRDefault="00D8679F" w:rsidP="0090320C"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 w14:paraId="76F670AA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4D0F49" w14:textId="77777777" w:rsidR="00D8679F" w:rsidRDefault="00D8679F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504228" w14:textId="77777777" w:rsidR="00D8679F" w:rsidRDefault="00D8679F" w:rsidP="0090320C">
            <w:r>
              <w:rPr>
                <w:sz w:val="16"/>
                <w:szCs w:val="16"/>
              </w:rPr>
              <w:t>Clarification of voltage environmental requirement</w:t>
            </w:r>
          </w:p>
        </w:tc>
        <w:tc>
          <w:tcPr>
            <w:tcW w:w="517" w:type="dxa"/>
          </w:tcPr>
          <w:p w14:paraId="2C06BBD2" w14:textId="77777777" w:rsidR="00D8679F" w:rsidRDefault="00D8679F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9601F1D" w14:textId="77777777" w:rsidR="00D8679F" w:rsidRDefault="00D8679F" w:rsidP="0090320C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7965B60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E3C426B" w14:textId="77777777" w:rsidR="00D8679F" w:rsidRDefault="00D8679F" w:rsidP="0090320C">
            <w:r>
              <w:rPr>
                <w:sz w:val="16"/>
                <w:szCs w:val="16"/>
              </w:rPr>
              <w:t>R4-2411251</w:t>
            </w:r>
          </w:p>
        </w:tc>
        <w:tc>
          <w:tcPr>
            <w:tcW w:w="1597" w:type="dxa"/>
          </w:tcPr>
          <w:p w14:paraId="68CD0D30" w14:textId="77777777" w:rsidR="00D8679F" w:rsidRDefault="00D8679F" w:rsidP="0090320C">
            <w:r>
              <w:rPr>
                <w:sz w:val="16"/>
                <w:szCs w:val="16"/>
              </w:rPr>
              <w:t>Keysight Technologies UK Ltd, MVG, Rohde &amp; Schwarz, ETS-Lindgren</w:t>
            </w:r>
          </w:p>
        </w:tc>
        <w:tc>
          <w:tcPr>
            <w:tcW w:w="1122" w:type="dxa"/>
          </w:tcPr>
          <w:p w14:paraId="1D7FD044" w14:textId="77777777" w:rsidR="00D8679F" w:rsidRDefault="00D8679F" w:rsidP="0090320C">
            <w:r>
              <w:rPr>
                <w:sz w:val="16"/>
                <w:szCs w:val="16"/>
              </w:rPr>
              <w:t>TEI14, LTE_MIMO_OTA-Core</w:t>
            </w:r>
          </w:p>
        </w:tc>
        <w:tc>
          <w:tcPr>
            <w:tcW w:w="2323" w:type="dxa"/>
          </w:tcPr>
          <w:p w14:paraId="4B6594C6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094221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</w:tr>
      <w:tr w:rsidR="00D8679F" w14:paraId="595BDFB6" w14:textId="77777777" w:rsidTr="0090320C">
        <w:tc>
          <w:tcPr>
            <w:tcW w:w="879" w:type="dxa"/>
          </w:tcPr>
          <w:p w14:paraId="1682B8B4" w14:textId="77777777" w:rsidR="00D8679F" w:rsidRDefault="00D8679F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FF49FC4" w14:textId="77777777" w:rsidR="00D8679F" w:rsidRDefault="00D8679F" w:rsidP="0090320C">
            <w:r>
              <w:rPr>
                <w:sz w:val="16"/>
                <w:szCs w:val="16"/>
              </w:rPr>
              <w:t>2438</w:t>
            </w:r>
          </w:p>
        </w:tc>
        <w:tc>
          <w:tcPr>
            <w:tcW w:w="517" w:type="dxa"/>
          </w:tcPr>
          <w:p w14:paraId="56A1FBE4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4943EE" w14:textId="77777777" w:rsidR="00D8679F" w:rsidRDefault="00D8679F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BFBCBA" w14:textId="77777777" w:rsidR="00D8679F" w:rsidRDefault="00D8679F" w:rsidP="0090320C">
            <w:r>
              <w:rPr>
                <w:sz w:val="16"/>
                <w:szCs w:val="16"/>
              </w:rPr>
              <w:t>(TEI17) CR to correct the note 1 indication from NS_05 to NS_05U - TS38.101-1</w:t>
            </w:r>
          </w:p>
        </w:tc>
        <w:tc>
          <w:tcPr>
            <w:tcW w:w="517" w:type="dxa"/>
          </w:tcPr>
          <w:p w14:paraId="4EB81F69" w14:textId="77777777" w:rsidR="00D8679F" w:rsidRDefault="00D8679F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99D1F2" w14:textId="77777777" w:rsidR="00D8679F" w:rsidRDefault="00D8679F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1017D961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DFB1502" w14:textId="77777777" w:rsidR="00D8679F" w:rsidRDefault="00D8679F" w:rsidP="0090320C">
            <w:r>
              <w:rPr>
                <w:sz w:val="16"/>
                <w:szCs w:val="16"/>
              </w:rPr>
              <w:t>R4-2412469</w:t>
            </w:r>
          </w:p>
        </w:tc>
        <w:tc>
          <w:tcPr>
            <w:tcW w:w="1597" w:type="dxa"/>
          </w:tcPr>
          <w:p w14:paraId="2461E577" w14:textId="77777777" w:rsidR="00D8679F" w:rsidRDefault="00D8679F" w:rsidP="0090320C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5AACC3E5" w14:textId="77777777" w:rsidR="00D8679F" w:rsidRDefault="00D8679F" w:rsidP="0090320C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30E414D7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003E1E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</w:tr>
      <w:tr w:rsidR="00D8679F" w14:paraId="59CD47BB" w14:textId="77777777" w:rsidTr="0090320C">
        <w:tc>
          <w:tcPr>
            <w:tcW w:w="879" w:type="dxa"/>
          </w:tcPr>
          <w:p w14:paraId="34A228A7" w14:textId="77777777" w:rsidR="00D8679F" w:rsidRDefault="00D8679F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BFE58D9" w14:textId="77777777" w:rsidR="00D8679F" w:rsidRDefault="00D8679F" w:rsidP="0090320C">
            <w:r>
              <w:rPr>
                <w:sz w:val="16"/>
                <w:szCs w:val="16"/>
              </w:rPr>
              <w:t>2439</w:t>
            </w:r>
          </w:p>
        </w:tc>
        <w:tc>
          <w:tcPr>
            <w:tcW w:w="517" w:type="dxa"/>
          </w:tcPr>
          <w:p w14:paraId="77A34FED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3E21CC" w14:textId="77777777" w:rsidR="00D8679F" w:rsidRDefault="00D8679F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A35BC3" w14:textId="77777777" w:rsidR="00D8679F" w:rsidRDefault="00D8679F" w:rsidP="0090320C">
            <w:r>
              <w:rPr>
                <w:sz w:val="16"/>
                <w:szCs w:val="16"/>
              </w:rPr>
              <w:t>(TEI17) CR to correct the note 1 indication from NS_05 to NS_05U - TS38.101-1</w:t>
            </w:r>
          </w:p>
        </w:tc>
        <w:tc>
          <w:tcPr>
            <w:tcW w:w="517" w:type="dxa"/>
          </w:tcPr>
          <w:p w14:paraId="1F041AB6" w14:textId="77777777" w:rsidR="00D8679F" w:rsidRDefault="00D8679F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818DE8" w14:textId="77777777" w:rsidR="00D8679F" w:rsidRDefault="00D8679F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42DFCA9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342B124" w14:textId="77777777" w:rsidR="00D8679F" w:rsidRDefault="00D8679F" w:rsidP="0090320C">
            <w:r>
              <w:rPr>
                <w:sz w:val="16"/>
                <w:szCs w:val="16"/>
              </w:rPr>
              <w:t>R4-2412470</w:t>
            </w:r>
          </w:p>
        </w:tc>
        <w:tc>
          <w:tcPr>
            <w:tcW w:w="1597" w:type="dxa"/>
          </w:tcPr>
          <w:p w14:paraId="10929270" w14:textId="77777777" w:rsidR="00D8679F" w:rsidRDefault="00D8679F" w:rsidP="0090320C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62089CCA" w14:textId="77777777" w:rsidR="00D8679F" w:rsidRDefault="00D8679F" w:rsidP="0090320C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7F73E3DF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F9D0D5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</w:tr>
      <w:tr w:rsidR="00D8679F" w14:paraId="72E53A79" w14:textId="77777777" w:rsidTr="0090320C">
        <w:tc>
          <w:tcPr>
            <w:tcW w:w="879" w:type="dxa"/>
          </w:tcPr>
          <w:p w14:paraId="3345AE4C" w14:textId="77777777" w:rsidR="00D8679F" w:rsidRDefault="00D8679F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33C5987" w14:textId="77777777" w:rsidR="00D8679F" w:rsidRDefault="00D8679F" w:rsidP="0090320C">
            <w:r>
              <w:rPr>
                <w:sz w:val="16"/>
                <w:szCs w:val="16"/>
              </w:rPr>
              <w:t>2445</w:t>
            </w:r>
          </w:p>
        </w:tc>
        <w:tc>
          <w:tcPr>
            <w:tcW w:w="517" w:type="dxa"/>
          </w:tcPr>
          <w:p w14:paraId="0D434133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28FAFF" w14:textId="77777777" w:rsidR="00D8679F" w:rsidRDefault="00D8679F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731EEB1" w14:textId="77777777" w:rsidR="00D8679F" w:rsidRDefault="00D8679F" w:rsidP="0090320C">
            <w:r>
              <w:rPr>
                <w:sz w:val="16"/>
                <w:szCs w:val="16"/>
              </w:rPr>
              <w:t>(TEI16) CR to correct (typo) of the definitions of the symbols Nrb_agg - TS38.101-1</w:t>
            </w:r>
          </w:p>
        </w:tc>
        <w:tc>
          <w:tcPr>
            <w:tcW w:w="517" w:type="dxa"/>
          </w:tcPr>
          <w:p w14:paraId="219EBEEA" w14:textId="77777777" w:rsidR="00D8679F" w:rsidRDefault="00D8679F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0EDCD7" w14:textId="77777777" w:rsidR="00D8679F" w:rsidRDefault="00D8679F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6F3B0908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6D66B72" w14:textId="77777777" w:rsidR="00D8679F" w:rsidRDefault="00D8679F" w:rsidP="0090320C">
            <w:r>
              <w:rPr>
                <w:sz w:val="16"/>
                <w:szCs w:val="16"/>
              </w:rPr>
              <w:t>R4-2412476</w:t>
            </w:r>
          </w:p>
        </w:tc>
        <w:tc>
          <w:tcPr>
            <w:tcW w:w="1597" w:type="dxa"/>
          </w:tcPr>
          <w:p w14:paraId="2AE4D1DA" w14:textId="77777777" w:rsidR="00D8679F" w:rsidRDefault="00D8679F" w:rsidP="0090320C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27535F14" w14:textId="77777777" w:rsidR="00D8679F" w:rsidRDefault="00D8679F" w:rsidP="0090320C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447355A9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AA149B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</w:tr>
      <w:tr w:rsidR="00D8679F" w14:paraId="16D2FD01" w14:textId="77777777" w:rsidTr="0090320C">
        <w:tc>
          <w:tcPr>
            <w:tcW w:w="879" w:type="dxa"/>
          </w:tcPr>
          <w:p w14:paraId="5F012EB0" w14:textId="77777777" w:rsidR="00D8679F" w:rsidRDefault="00D8679F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B690428" w14:textId="77777777" w:rsidR="00D8679F" w:rsidRDefault="00D8679F" w:rsidP="0090320C">
            <w:r>
              <w:rPr>
                <w:sz w:val="16"/>
                <w:szCs w:val="16"/>
              </w:rPr>
              <w:t>2446</w:t>
            </w:r>
          </w:p>
        </w:tc>
        <w:tc>
          <w:tcPr>
            <w:tcW w:w="517" w:type="dxa"/>
          </w:tcPr>
          <w:p w14:paraId="16D153CA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883D61" w14:textId="77777777" w:rsidR="00D8679F" w:rsidRDefault="00D8679F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A799A4" w14:textId="77777777" w:rsidR="00D8679F" w:rsidRDefault="00D8679F" w:rsidP="0090320C">
            <w:r>
              <w:rPr>
                <w:sz w:val="16"/>
                <w:szCs w:val="16"/>
              </w:rPr>
              <w:t>(TEI16) CR to correct (typo) of the definitions of the symbols Nrb_agg - TS38.101-1</w:t>
            </w:r>
          </w:p>
        </w:tc>
        <w:tc>
          <w:tcPr>
            <w:tcW w:w="517" w:type="dxa"/>
          </w:tcPr>
          <w:p w14:paraId="78BDF587" w14:textId="77777777" w:rsidR="00D8679F" w:rsidRDefault="00D8679F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A812ACA" w14:textId="77777777" w:rsidR="00D8679F" w:rsidRDefault="00D8679F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38534CD8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EB7BC8E" w14:textId="77777777" w:rsidR="00D8679F" w:rsidRDefault="00D8679F" w:rsidP="0090320C">
            <w:r>
              <w:rPr>
                <w:sz w:val="16"/>
                <w:szCs w:val="16"/>
              </w:rPr>
              <w:t>R4-2412477</w:t>
            </w:r>
          </w:p>
        </w:tc>
        <w:tc>
          <w:tcPr>
            <w:tcW w:w="1597" w:type="dxa"/>
          </w:tcPr>
          <w:p w14:paraId="19C9755F" w14:textId="77777777" w:rsidR="00D8679F" w:rsidRDefault="00D8679F" w:rsidP="0090320C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60A872A2" w14:textId="77777777" w:rsidR="00D8679F" w:rsidRDefault="00D8679F" w:rsidP="0090320C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3942A8BD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50261D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</w:tr>
      <w:tr w:rsidR="00D8679F" w14:paraId="5383400C" w14:textId="77777777" w:rsidTr="0090320C">
        <w:tc>
          <w:tcPr>
            <w:tcW w:w="879" w:type="dxa"/>
          </w:tcPr>
          <w:p w14:paraId="3740DA5E" w14:textId="77777777" w:rsidR="00D8679F" w:rsidRDefault="00D8679F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E061B2B" w14:textId="77777777" w:rsidR="00D8679F" w:rsidRDefault="00D8679F" w:rsidP="0090320C">
            <w:r>
              <w:rPr>
                <w:sz w:val="16"/>
                <w:szCs w:val="16"/>
              </w:rPr>
              <w:t>2447</w:t>
            </w:r>
          </w:p>
        </w:tc>
        <w:tc>
          <w:tcPr>
            <w:tcW w:w="517" w:type="dxa"/>
          </w:tcPr>
          <w:p w14:paraId="5B4D2459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786178" w14:textId="77777777" w:rsidR="00D8679F" w:rsidRDefault="00D8679F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400B17" w14:textId="77777777" w:rsidR="00D8679F" w:rsidRDefault="00D8679F" w:rsidP="0090320C">
            <w:r>
              <w:rPr>
                <w:sz w:val="16"/>
                <w:szCs w:val="16"/>
              </w:rPr>
              <w:t>(TEI16) CR to correct (typo) of the definitions of the symbols Nrb_agg - TS38.101-1</w:t>
            </w:r>
          </w:p>
        </w:tc>
        <w:tc>
          <w:tcPr>
            <w:tcW w:w="517" w:type="dxa"/>
          </w:tcPr>
          <w:p w14:paraId="65F64AAB" w14:textId="77777777" w:rsidR="00D8679F" w:rsidRDefault="00D8679F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49B6FBE" w14:textId="77777777" w:rsidR="00D8679F" w:rsidRDefault="00D8679F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A1A9BE6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9DB9227" w14:textId="77777777" w:rsidR="00D8679F" w:rsidRDefault="00D8679F" w:rsidP="0090320C">
            <w:r>
              <w:rPr>
                <w:sz w:val="16"/>
                <w:szCs w:val="16"/>
              </w:rPr>
              <w:t>R4-2412478</w:t>
            </w:r>
          </w:p>
        </w:tc>
        <w:tc>
          <w:tcPr>
            <w:tcW w:w="1597" w:type="dxa"/>
          </w:tcPr>
          <w:p w14:paraId="7782ECEF" w14:textId="77777777" w:rsidR="00D8679F" w:rsidRDefault="00D8679F" w:rsidP="0090320C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74C875F2" w14:textId="77777777" w:rsidR="00D8679F" w:rsidRDefault="00D8679F" w:rsidP="0090320C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4961BF1F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EDEBFE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</w:tr>
      <w:tr w:rsidR="00D8679F" w14:paraId="55F9066E" w14:textId="77777777" w:rsidTr="0090320C">
        <w:tc>
          <w:tcPr>
            <w:tcW w:w="879" w:type="dxa"/>
          </w:tcPr>
          <w:p w14:paraId="6D3CDEDA" w14:textId="77777777" w:rsidR="00D8679F" w:rsidRDefault="00D8679F" w:rsidP="0090320C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533E50DF" w14:textId="77777777" w:rsidR="00D8679F" w:rsidRDefault="00D8679F" w:rsidP="0090320C">
            <w:r>
              <w:rPr>
                <w:sz w:val="16"/>
                <w:szCs w:val="16"/>
              </w:rPr>
              <w:t>2467</w:t>
            </w:r>
          </w:p>
        </w:tc>
        <w:tc>
          <w:tcPr>
            <w:tcW w:w="517" w:type="dxa"/>
          </w:tcPr>
          <w:p w14:paraId="18B168A2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07DEB9" w14:textId="77777777" w:rsidR="00D8679F" w:rsidRDefault="00D8679F" w:rsidP="0090320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DF8512C" w14:textId="77777777" w:rsidR="00D8679F" w:rsidRDefault="00D8679F" w:rsidP="0090320C">
            <w:r>
              <w:rPr>
                <w:sz w:val="16"/>
                <w:szCs w:val="16"/>
              </w:rPr>
              <w:t>Cat F CR to TS 38.101-1 Rel-15 REFSENS Corrections</w:t>
            </w:r>
          </w:p>
        </w:tc>
        <w:tc>
          <w:tcPr>
            <w:tcW w:w="517" w:type="dxa"/>
          </w:tcPr>
          <w:p w14:paraId="6A4EE963" w14:textId="77777777" w:rsidR="00D8679F" w:rsidRDefault="00D8679F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5C6416" w14:textId="77777777" w:rsidR="00D8679F" w:rsidRDefault="00D8679F" w:rsidP="0090320C">
            <w:r>
              <w:rPr>
                <w:sz w:val="16"/>
                <w:szCs w:val="16"/>
              </w:rPr>
              <w:t>15.26.0</w:t>
            </w:r>
          </w:p>
        </w:tc>
        <w:tc>
          <w:tcPr>
            <w:tcW w:w="758" w:type="dxa"/>
          </w:tcPr>
          <w:p w14:paraId="23789A21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4BD9A76" w14:textId="77777777" w:rsidR="00D8679F" w:rsidRDefault="00D8679F" w:rsidP="0090320C">
            <w:r>
              <w:rPr>
                <w:sz w:val="16"/>
                <w:szCs w:val="16"/>
              </w:rPr>
              <w:t>R4-2413024</w:t>
            </w:r>
          </w:p>
        </w:tc>
        <w:tc>
          <w:tcPr>
            <w:tcW w:w="1597" w:type="dxa"/>
          </w:tcPr>
          <w:p w14:paraId="58DB7CBA" w14:textId="77777777" w:rsidR="00D8679F" w:rsidRDefault="00D8679F" w:rsidP="0090320C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774CDFEE" w14:textId="77777777" w:rsidR="00D8679F" w:rsidRDefault="00D8679F" w:rsidP="0090320C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5B37B109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8F7E9D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</w:tr>
      <w:tr w:rsidR="00D8679F" w14:paraId="3DEC74FE" w14:textId="77777777" w:rsidTr="0090320C">
        <w:tc>
          <w:tcPr>
            <w:tcW w:w="879" w:type="dxa"/>
          </w:tcPr>
          <w:p w14:paraId="4D78890C" w14:textId="77777777" w:rsidR="00D8679F" w:rsidRDefault="00D8679F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42E6F19" w14:textId="77777777" w:rsidR="00D8679F" w:rsidRDefault="00D8679F" w:rsidP="0090320C">
            <w:r>
              <w:rPr>
                <w:sz w:val="16"/>
                <w:szCs w:val="16"/>
              </w:rPr>
              <w:t>2468</w:t>
            </w:r>
          </w:p>
        </w:tc>
        <w:tc>
          <w:tcPr>
            <w:tcW w:w="517" w:type="dxa"/>
          </w:tcPr>
          <w:p w14:paraId="2468CE7A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C5E13B" w14:textId="77777777" w:rsidR="00D8679F" w:rsidRDefault="00D8679F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95E7624" w14:textId="77777777" w:rsidR="00D8679F" w:rsidRDefault="00D8679F" w:rsidP="0090320C">
            <w:r>
              <w:rPr>
                <w:sz w:val="16"/>
                <w:szCs w:val="16"/>
              </w:rPr>
              <w:t>Cat A CR to TS 38.101-1 Rel-16 REFSENS Corrections</w:t>
            </w:r>
          </w:p>
        </w:tc>
        <w:tc>
          <w:tcPr>
            <w:tcW w:w="517" w:type="dxa"/>
          </w:tcPr>
          <w:p w14:paraId="77E71785" w14:textId="77777777" w:rsidR="00D8679F" w:rsidRDefault="00D8679F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77E3E5A" w14:textId="77777777" w:rsidR="00D8679F" w:rsidRDefault="00D8679F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412AF868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8889569" w14:textId="77777777" w:rsidR="00D8679F" w:rsidRDefault="00D8679F" w:rsidP="0090320C">
            <w:r>
              <w:rPr>
                <w:sz w:val="16"/>
                <w:szCs w:val="16"/>
              </w:rPr>
              <w:t>R4-2413025</w:t>
            </w:r>
          </w:p>
        </w:tc>
        <w:tc>
          <w:tcPr>
            <w:tcW w:w="1597" w:type="dxa"/>
          </w:tcPr>
          <w:p w14:paraId="1AD898A4" w14:textId="77777777" w:rsidR="00D8679F" w:rsidRDefault="00D8679F" w:rsidP="0090320C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0264879A" w14:textId="77777777" w:rsidR="00D8679F" w:rsidRDefault="00D8679F" w:rsidP="0090320C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65B2BF03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56CC68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</w:tr>
      <w:tr w:rsidR="00D8679F" w14:paraId="323DD61D" w14:textId="77777777" w:rsidTr="0090320C">
        <w:tc>
          <w:tcPr>
            <w:tcW w:w="879" w:type="dxa"/>
          </w:tcPr>
          <w:p w14:paraId="33510B7E" w14:textId="77777777" w:rsidR="00D8679F" w:rsidRDefault="00D8679F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732A4BC" w14:textId="77777777" w:rsidR="00D8679F" w:rsidRDefault="00D8679F" w:rsidP="0090320C">
            <w:r>
              <w:rPr>
                <w:sz w:val="16"/>
                <w:szCs w:val="16"/>
              </w:rPr>
              <w:t>2469</w:t>
            </w:r>
          </w:p>
        </w:tc>
        <w:tc>
          <w:tcPr>
            <w:tcW w:w="517" w:type="dxa"/>
          </w:tcPr>
          <w:p w14:paraId="7CE69077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413312" w14:textId="77777777" w:rsidR="00D8679F" w:rsidRDefault="00D8679F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510D89" w14:textId="77777777" w:rsidR="00D8679F" w:rsidRDefault="00D8679F" w:rsidP="0090320C">
            <w:r>
              <w:rPr>
                <w:sz w:val="16"/>
                <w:szCs w:val="16"/>
              </w:rPr>
              <w:t>Cat F CR to TS 38.101-1 Rel-17 REFSENS Corrections</w:t>
            </w:r>
          </w:p>
        </w:tc>
        <w:tc>
          <w:tcPr>
            <w:tcW w:w="517" w:type="dxa"/>
          </w:tcPr>
          <w:p w14:paraId="74810BFF" w14:textId="77777777" w:rsidR="00D8679F" w:rsidRDefault="00D8679F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B61D91" w14:textId="77777777" w:rsidR="00D8679F" w:rsidRDefault="00D8679F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0698F4C2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4F268FB" w14:textId="77777777" w:rsidR="00D8679F" w:rsidRDefault="00D8679F" w:rsidP="0090320C">
            <w:r>
              <w:rPr>
                <w:sz w:val="16"/>
                <w:szCs w:val="16"/>
              </w:rPr>
              <w:t>R4-2413032</w:t>
            </w:r>
          </w:p>
        </w:tc>
        <w:tc>
          <w:tcPr>
            <w:tcW w:w="1597" w:type="dxa"/>
          </w:tcPr>
          <w:p w14:paraId="52B228FE" w14:textId="77777777" w:rsidR="00D8679F" w:rsidRDefault="00D8679F" w:rsidP="0090320C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17DB80E0" w14:textId="77777777" w:rsidR="00D8679F" w:rsidRDefault="00D8679F" w:rsidP="0090320C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5AEBDABA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330B1B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</w:tr>
      <w:tr w:rsidR="00D8679F" w14:paraId="5FF91CD5" w14:textId="77777777" w:rsidTr="0090320C">
        <w:tc>
          <w:tcPr>
            <w:tcW w:w="879" w:type="dxa"/>
          </w:tcPr>
          <w:p w14:paraId="094BDF12" w14:textId="77777777" w:rsidR="00D8679F" w:rsidRDefault="00D8679F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EB9626C" w14:textId="77777777" w:rsidR="00D8679F" w:rsidRDefault="00D8679F" w:rsidP="0090320C">
            <w:r>
              <w:rPr>
                <w:sz w:val="16"/>
                <w:szCs w:val="16"/>
              </w:rPr>
              <w:t>2473</w:t>
            </w:r>
          </w:p>
        </w:tc>
        <w:tc>
          <w:tcPr>
            <w:tcW w:w="517" w:type="dxa"/>
          </w:tcPr>
          <w:p w14:paraId="69019B81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B78EA2" w14:textId="77777777" w:rsidR="00D8679F" w:rsidRDefault="00D8679F" w:rsidP="0090320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5E7D6D7" w14:textId="77777777" w:rsidR="00D8679F" w:rsidRDefault="00D8679F" w:rsidP="0090320C">
            <w:r>
              <w:rPr>
                <w:sz w:val="16"/>
                <w:szCs w:val="16"/>
              </w:rPr>
              <w:t>Cat F CR to TS 38.101-1 Rel-15 Power Class 4 clean-up</w:t>
            </w:r>
          </w:p>
        </w:tc>
        <w:tc>
          <w:tcPr>
            <w:tcW w:w="517" w:type="dxa"/>
          </w:tcPr>
          <w:p w14:paraId="2A299E7E" w14:textId="77777777" w:rsidR="00D8679F" w:rsidRDefault="00D8679F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B21DF2" w14:textId="77777777" w:rsidR="00D8679F" w:rsidRDefault="00D8679F" w:rsidP="0090320C">
            <w:r>
              <w:rPr>
                <w:sz w:val="16"/>
                <w:szCs w:val="16"/>
              </w:rPr>
              <w:t>15.26.0</w:t>
            </w:r>
          </w:p>
        </w:tc>
        <w:tc>
          <w:tcPr>
            <w:tcW w:w="758" w:type="dxa"/>
          </w:tcPr>
          <w:p w14:paraId="61337C0B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F2A9581" w14:textId="77777777" w:rsidR="00D8679F" w:rsidRDefault="00D8679F" w:rsidP="0090320C">
            <w:r>
              <w:rPr>
                <w:sz w:val="16"/>
                <w:szCs w:val="16"/>
              </w:rPr>
              <w:t>R4-2413055</w:t>
            </w:r>
          </w:p>
        </w:tc>
        <w:tc>
          <w:tcPr>
            <w:tcW w:w="1597" w:type="dxa"/>
          </w:tcPr>
          <w:p w14:paraId="6FB631BA" w14:textId="77777777" w:rsidR="00D8679F" w:rsidRDefault="00D8679F" w:rsidP="0090320C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3B9EB1CB" w14:textId="77777777" w:rsidR="00D8679F" w:rsidRDefault="00D8679F" w:rsidP="0090320C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52179116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25D8C0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</w:tr>
      <w:tr w:rsidR="00D8679F" w14:paraId="68634015" w14:textId="77777777" w:rsidTr="0090320C">
        <w:tc>
          <w:tcPr>
            <w:tcW w:w="879" w:type="dxa"/>
          </w:tcPr>
          <w:p w14:paraId="72D4048C" w14:textId="77777777" w:rsidR="00D8679F" w:rsidRDefault="00D8679F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ABF61A6" w14:textId="77777777" w:rsidR="00D8679F" w:rsidRDefault="00D8679F" w:rsidP="0090320C">
            <w:r>
              <w:rPr>
                <w:sz w:val="16"/>
                <w:szCs w:val="16"/>
              </w:rPr>
              <w:t>2474</w:t>
            </w:r>
          </w:p>
        </w:tc>
        <w:tc>
          <w:tcPr>
            <w:tcW w:w="517" w:type="dxa"/>
          </w:tcPr>
          <w:p w14:paraId="2B1201A3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D58601" w14:textId="77777777" w:rsidR="00D8679F" w:rsidRDefault="00D8679F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682D29E" w14:textId="77777777" w:rsidR="00D8679F" w:rsidRDefault="00D8679F" w:rsidP="0090320C">
            <w:r>
              <w:rPr>
                <w:sz w:val="16"/>
                <w:szCs w:val="16"/>
              </w:rPr>
              <w:t>Cat A CR to TS 38.101-1 Rel-16 Power Class 4 clean-up</w:t>
            </w:r>
          </w:p>
        </w:tc>
        <w:tc>
          <w:tcPr>
            <w:tcW w:w="517" w:type="dxa"/>
          </w:tcPr>
          <w:p w14:paraId="73D6D3C8" w14:textId="77777777" w:rsidR="00D8679F" w:rsidRDefault="00D8679F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879E70" w14:textId="77777777" w:rsidR="00D8679F" w:rsidRDefault="00D8679F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54D5EF0D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E40A0B0" w14:textId="77777777" w:rsidR="00D8679F" w:rsidRDefault="00D8679F" w:rsidP="0090320C">
            <w:r>
              <w:rPr>
                <w:sz w:val="16"/>
                <w:szCs w:val="16"/>
              </w:rPr>
              <w:t>R4-2413057</w:t>
            </w:r>
          </w:p>
        </w:tc>
        <w:tc>
          <w:tcPr>
            <w:tcW w:w="1597" w:type="dxa"/>
          </w:tcPr>
          <w:p w14:paraId="0061470C" w14:textId="77777777" w:rsidR="00D8679F" w:rsidRDefault="00D8679F" w:rsidP="0090320C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2EEF594C" w14:textId="77777777" w:rsidR="00D8679F" w:rsidRDefault="00D8679F" w:rsidP="0090320C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2F418C75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B63030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</w:tr>
      <w:tr w:rsidR="00D8679F" w14:paraId="39E97424" w14:textId="77777777" w:rsidTr="0090320C">
        <w:tc>
          <w:tcPr>
            <w:tcW w:w="879" w:type="dxa"/>
          </w:tcPr>
          <w:p w14:paraId="429E4AA2" w14:textId="77777777" w:rsidR="00D8679F" w:rsidRDefault="00D8679F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DA20876" w14:textId="77777777" w:rsidR="00D8679F" w:rsidRDefault="00D8679F" w:rsidP="0090320C">
            <w:r>
              <w:rPr>
                <w:sz w:val="16"/>
                <w:szCs w:val="16"/>
              </w:rPr>
              <w:t>2475</w:t>
            </w:r>
          </w:p>
        </w:tc>
        <w:tc>
          <w:tcPr>
            <w:tcW w:w="517" w:type="dxa"/>
          </w:tcPr>
          <w:p w14:paraId="5C2B6803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42306E" w14:textId="77777777" w:rsidR="00D8679F" w:rsidRDefault="00D8679F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48B0AB" w14:textId="77777777" w:rsidR="00D8679F" w:rsidRDefault="00D8679F" w:rsidP="0090320C">
            <w:r>
              <w:rPr>
                <w:sz w:val="16"/>
                <w:szCs w:val="16"/>
              </w:rPr>
              <w:t>Cat A CR to TS 38.101-1 Rel-17 Power Class 4 clean-up</w:t>
            </w:r>
          </w:p>
        </w:tc>
        <w:tc>
          <w:tcPr>
            <w:tcW w:w="517" w:type="dxa"/>
          </w:tcPr>
          <w:p w14:paraId="75AE7F9D" w14:textId="77777777" w:rsidR="00D8679F" w:rsidRDefault="00D8679F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2628EAA" w14:textId="77777777" w:rsidR="00D8679F" w:rsidRDefault="00D8679F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5A07E77F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C48E7DF" w14:textId="77777777" w:rsidR="00D8679F" w:rsidRDefault="00D8679F" w:rsidP="0090320C">
            <w:r>
              <w:rPr>
                <w:sz w:val="16"/>
                <w:szCs w:val="16"/>
              </w:rPr>
              <w:t>R4-2413058</w:t>
            </w:r>
          </w:p>
        </w:tc>
        <w:tc>
          <w:tcPr>
            <w:tcW w:w="1597" w:type="dxa"/>
          </w:tcPr>
          <w:p w14:paraId="13F45611" w14:textId="77777777" w:rsidR="00D8679F" w:rsidRDefault="00D8679F" w:rsidP="0090320C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1F968DFD" w14:textId="77777777" w:rsidR="00D8679F" w:rsidRDefault="00D8679F" w:rsidP="0090320C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6DD1E525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50AC29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</w:tr>
      <w:tr w:rsidR="00D8679F" w14:paraId="3AF47937" w14:textId="77777777" w:rsidTr="0090320C">
        <w:tc>
          <w:tcPr>
            <w:tcW w:w="879" w:type="dxa"/>
          </w:tcPr>
          <w:p w14:paraId="4C195B59" w14:textId="77777777" w:rsidR="00D8679F" w:rsidRDefault="00D8679F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3D2501C" w14:textId="77777777" w:rsidR="00D8679F" w:rsidRDefault="00D8679F" w:rsidP="0090320C">
            <w:r>
              <w:rPr>
                <w:sz w:val="16"/>
                <w:szCs w:val="16"/>
              </w:rPr>
              <w:t>2476</w:t>
            </w:r>
          </w:p>
        </w:tc>
        <w:tc>
          <w:tcPr>
            <w:tcW w:w="517" w:type="dxa"/>
          </w:tcPr>
          <w:p w14:paraId="3657EF6E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891DB5" w14:textId="77777777" w:rsidR="00D8679F" w:rsidRDefault="00D8679F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45A549" w14:textId="77777777" w:rsidR="00D8679F" w:rsidRDefault="00D8679F" w:rsidP="0090320C">
            <w:r>
              <w:rPr>
                <w:sz w:val="16"/>
                <w:szCs w:val="16"/>
              </w:rPr>
              <w:t>Cat A CR to TS 38.101-1 Rel-18 Power Class 4 clean-up</w:t>
            </w:r>
          </w:p>
        </w:tc>
        <w:tc>
          <w:tcPr>
            <w:tcW w:w="517" w:type="dxa"/>
          </w:tcPr>
          <w:p w14:paraId="4BE2B703" w14:textId="77777777" w:rsidR="00D8679F" w:rsidRDefault="00D8679F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393D198" w14:textId="77777777" w:rsidR="00D8679F" w:rsidRDefault="00D8679F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8DC9673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18498A2" w14:textId="77777777" w:rsidR="00D8679F" w:rsidRDefault="00D8679F" w:rsidP="0090320C">
            <w:r>
              <w:rPr>
                <w:sz w:val="16"/>
                <w:szCs w:val="16"/>
              </w:rPr>
              <w:t>R4-2413059</w:t>
            </w:r>
          </w:p>
        </w:tc>
        <w:tc>
          <w:tcPr>
            <w:tcW w:w="1597" w:type="dxa"/>
          </w:tcPr>
          <w:p w14:paraId="06E07D69" w14:textId="77777777" w:rsidR="00D8679F" w:rsidRDefault="00D8679F" w:rsidP="0090320C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6D37D0AD" w14:textId="77777777" w:rsidR="00D8679F" w:rsidRDefault="00D8679F" w:rsidP="0090320C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114D6B25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142C4D" w14:textId="77777777" w:rsidR="00D8679F" w:rsidRDefault="00D8679F" w:rsidP="0090320C">
            <w:pPr>
              <w:rPr>
                <w:sz w:val="16"/>
                <w:szCs w:val="16"/>
              </w:rPr>
            </w:pPr>
          </w:p>
        </w:tc>
      </w:tr>
      <w:tr w:rsidR="00D8679F" w14:paraId="12C08244" w14:textId="77777777" w:rsidTr="0090320C">
        <w:tc>
          <w:tcPr>
            <w:tcW w:w="879" w:type="dxa"/>
          </w:tcPr>
          <w:p w14:paraId="4FDAF464" w14:textId="77777777" w:rsidR="00D8679F" w:rsidRDefault="00D8679F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DDE9020" w14:textId="77777777" w:rsidR="00D8679F" w:rsidRDefault="00D8679F" w:rsidP="0090320C">
            <w:r>
              <w:rPr>
                <w:sz w:val="16"/>
                <w:szCs w:val="16"/>
              </w:rPr>
              <w:t>2485</w:t>
            </w:r>
          </w:p>
        </w:tc>
        <w:tc>
          <w:tcPr>
            <w:tcW w:w="517" w:type="dxa"/>
          </w:tcPr>
          <w:p w14:paraId="7E4BCF66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60699A" w14:textId="77777777" w:rsidR="00D8679F" w:rsidRDefault="00D8679F" w:rsidP="0090320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6C00200" w14:textId="77777777" w:rsidR="00D8679F" w:rsidRDefault="00D8679F" w:rsidP="0090320C">
            <w:r>
              <w:rPr>
                <w:sz w:val="16"/>
                <w:szCs w:val="16"/>
              </w:rPr>
              <w:t>(TEI) On missing BCS set definition for asymmetric FDD</w:t>
            </w:r>
          </w:p>
        </w:tc>
        <w:tc>
          <w:tcPr>
            <w:tcW w:w="517" w:type="dxa"/>
          </w:tcPr>
          <w:p w14:paraId="7F1997A8" w14:textId="77777777" w:rsidR="00D8679F" w:rsidRDefault="00D8679F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DC0A2F" w14:textId="77777777" w:rsidR="00D8679F" w:rsidRDefault="00D8679F" w:rsidP="0090320C">
            <w:r>
              <w:rPr>
                <w:sz w:val="16"/>
                <w:szCs w:val="16"/>
              </w:rPr>
              <w:t>15.26.0</w:t>
            </w:r>
          </w:p>
        </w:tc>
        <w:tc>
          <w:tcPr>
            <w:tcW w:w="758" w:type="dxa"/>
          </w:tcPr>
          <w:p w14:paraId="7B7F742E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398F102" w14:textId="77777777" w:rsidR="00D8679F" w:rsidRDefault="00D8679F" w:rsidP="0090320C">
            <w:r>
              <w:rPr>
                <w:sz w:val="16"/>
                <w:szCs w:val="16"/>
              </w:rPr>
              <w:t>R4-2413152</w:t>
            </w:r>
          </w:p>
        </w:tc>
        <w:tc>
          <w:tcPr>
            <w:tcW w:w="1597" w:type="dxa"/>
          </w:tcPr>
          <w:p w14:paraId="7D62D3EE" w14:textId="77777777" w:rsidR="00D8679F" w:rsidRDefault="00D8679F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3695B7A" w14:textId="77777777" w:rsidR="00D8679F" w:rsidRDefault="00D8679F" w:rsidP="0090320C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0BE747A4" w14:textId="77777777" w:rsidR="00D8679F" w:rsidRDefault="00D8679F" w:rsidP="0090320C">
            <w:r>
              <w:rPr>
                <w:sz w:val="16"/>
                <w:szCs w:val="16"/>
              </w:rPr>
              <w:t>5.3.6</w:t>
            </w:r>
          </w:p>
        </w:tc>
        <w:tc>
          <w:tcPr>
            <w:tcW w:w="998" w:type="dxa"/>
          </w:tcPr>
          <w:p w14:paraId="42B41CC5" w14:textId="77777777" w:rsidR="00D8679F" w:rsidRDefault="00D8679F" w:rsidP="0090320C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D8679F" w14:paraId="3F4E00B8" w14:textId="77777777" w:rsidTr="0090320C">
        <w:tc>
          <w:tcPr>
            <w:tcW w:w="879" w:type="dxa"/>
          </w:tcPr>
          <w:p w14:paraId="7E52363A" w14:textId="77777777" w:rsidR="00D8679F" w:rsidRDefault="00D8679F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2F752DF" w14:textId="77777777" w:rsidR="00D8679F" w:rsidRDefault="00D8679F" w:rsidP="0090320C">
            <w:r>
              <w:rPr>
                <w:sz w:val="16"/>
                <w:szCs w:val="16"/>
              </w:rPr>
              <w:t>2486</w:t>
            </w:r>
          </w:p>
        </w:tc>
        <w:tc>
          <w:tcPr>
            <w:tcW w:w="517" w:type="dxa"/>
          </w:tcPr>
          <w:p w14:paraId="5532FBF8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F93376" w14:textId="77777777" w:rsidR="00D8679F" w:rsidRDefault="00D8679F" w:rsidP="0090320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637EB97" w14:textId="77777777" w:rsidR="00D8679F" w:rsidRDefault="00D8679F" w:rsidP="0090320C">
            <w:r>
              <w:rPr>
                <w:sz w:val="16"/>
                <w:szCs w:val="16"/>
              </w:rPr>
              <w:t>(TEI) On missing BCS set definition for asymmetric TDD</w:t>
            </w:r>
          </w:p>
        </w:tc>
        <w:tc>
          <w:tcPr>
            <w:tcW w:w="517" w:type="dxa"/>
          </w:tcPr>
          <w:p w14:paraId="1A55E2C3" w14:textId="77777777" w:rsidR="00D8679F" w:rsidRDefault="00D8679F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E923AF" w14:textId="77777777" w:rsidR="00D8679F" w:rsidRDefault="00D8679F" w:rsidP="0090320C">
            <w:r>
              <w:rPr>
                <w:sz w:val="16"/>
                <w:szCs w:val="16"/>
              </w:rPr>
              <w:t>15.26.0</w:t>
            </w:r>
          </w:p>
        </w:tc>
        <w:tc>
          <w:tcPr>
            <w:tcW w:w="758" w:type="dxa"/>
          </w:tcPr>
          <w:p w14:paraId="6A0AF066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0B574C3" w14:textId="77777777" w:rsidR="00D8679F" w:rsidRDefault="00D8679F" w:rsidP="0090320C">
            <w:r>
              <w:rPr>
                <w:sz w:val="16"/>
                <w:szCs w:val="16"/>
              </w:rPr>
              <w:t>R4-2413153</w:t>
            </w:r>
          </w:p>
        </w:tc>
        <w:tc>
          <w:tcPr>
            <w:tcW w:w="1597" w:type="dxa"/>
          </w:tcPr>
          <w:p w14:paraId="0C4D3269" w14:textId="77777777" w:rsidR="00D8679F" w:rsidRDefault="00D8679F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893AA42" w14:textId="77777777" w:rsidR="00D8679F" w:rsidRDefault="00D8679F" w:rsidP="0090320C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23F75DBA" w14:textId="77777777" w:rsidR="00D8679F" w:rsidRDefault="00D8679F" w:rsidP="0090320C">
            <w:r>
              <w:rPr>
                <w:sz w:val="16"/>
                <w:szCs w:val="16"/>
              </w:rPr>
              <w:t>5.3.6</w:t>
            </w:r>
          </w:p>
        </w:tc>
        <w:tc>
          <w:tcPr>
            <w:tcW w:w="998" w:type="dxa"/>
          </w:tcPr>
          <w:p w14:paraId="63D36170" w14:textId="77777777" w:rsidR="00D8679F" w:rsidRDefault="00D8679F" w:rsidP="0090320C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D8679F" w14:paraId="153F8F07" w14:textId="77777777" w:rsidTr="0090320C">
        <w:tc>
          <w:tcPr>
            <w:tcW w:w="879" w:type="dxa"/>
          </w:tcPr>
          <w:p w14:paraId="2E7E766D" w14:textId="77777777" w:rsidR="00D8679F" w:rsidRDefault="00D8679F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491F66F" w14:textId="77777777" w:rsidR="00D8679F" w:rsidRDefault="00D8679F" w:rsidP="0090320C">
            <w:r>
              <w:rPr>
                <w:sz w:val="16"/>
                <w:szCs w:val="16"/>
              </w:rPr>
              <w:t>2487</w:t>
            </w:r>
          </w:p>
        </w:tc>
        <w:tc>
          <w:tcPr>
            <w:tcW w:w="517" w:type="dxa"/>
          </w:tcPr>
          <w:p w14:paraId="2EA7DB10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8BCD60" w14:textId="77777777" w:rsidR="00D8679F" w:rsidRDefault="00D8679F" w:rsidP="0090320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652D08A" w14:textId="77777777" w:rsidR="00D8679F" w:rsidRDefault="00D8679F" w:rsidP="0090320C">
            <w:r>
              <w:rPr>
                <w:sz w:val="16"/>
                <w:szCs w:val="16"/>
              </w:rPr>
              <w:t>(TEI) On missing BCS set definition for asymmetric TDD</w:t>
            </w:r>
          </w:p>
        </w:tc>
        <w:tc>
          <w:tcPr>
            <w:tcW w:w="517" w:type="dxa"/>
          </w:tcPr>
          <w:p w14:paraId="521710EE" w14:textId="77777777" w:rsidR="00D8679F" w:rsidRDefault="00D8679F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9F14949" w14:textId="77777777" w:rsidR="00D8679F" w:rsidRDefault="00D8679F" w:rsidP="0090320C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189552A8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390C868" w14:textId="77777777" w:rsidR="00D8679F" w:rsidRDefault="00D8679F" w:rsidP="0090320C">
            <w:r>
              <w:rPr>
                <w:sz w:val="16"/>
                <w:szCs w:val="16"/>
              </w:rPr>
              <w:t>R4-2413154</w:t>
            </w:r>
          </w:p>
        </w:tc>
        <w:tc>
          <w:tcPr>
            <w:tcW w:w="1597" w:type="dxa"/>
          </w:tcPr>
          <w:p w14:paraId="5464FB4C" w14:textId="77777777" w:rsidR="00D8679F" w:rsidRDefault="00D8679F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1097152" w14:textId="77777777" w:rsidR="00D8679F" w:rsidRDefault="00D8679F" w:rsidP="0090320C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224D210C" w14:textId="77777777" w:rsidR="00D8679F" w:rsidRDefault="00D8679F" w:rsidP="0090320C">
            <w:r>
              <w:rPr>
                <w:sz w:val="16"/>
                <w:szCs w:val="16"/>
              </w:rPr>
              <w:t>5.3.6</w:t>
            </w:r>
          </w:p>
        </w:tc>
        <w:tc>
          <w:tcPr>
            <w:tcW w:w="998" w:type="dxa"/>
          </w:tcPr>
          <w:p w14:paraId="03F97D10" w14:textId="77777777" w:rsidR="00D8679F" w:rsidRDefault="00D8679F" w:rsidP="0090320C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D8679F" w14:paraId="17D59330" w14:textId="77777777" w:rsidTr="0090320C">
        <w:tc>
          <w:tcPr>
            <w:tcW w:w="879" w:type="dxa"/>
          </w:tcPr>
          <w:p w14:paraId="425ECC92" w14:textId="77777777" w:rsidR="00D8679F" w:rsidRDefault="00D8679F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9DACC63" w14:textId="77777777" w:rsidR="00D8679F" w:rsidRDefault="00D8679F" w:rsidP="0090320C">
            <w:r>
              <w:rPr>
                <w:sz w:val="16"/>
                <w:szCs w:val="16"/>
              </w:rPr>
              <w:t>2488</w:t>
            </w:r>
          </w:p>
        </w:tc>
        <w:tc>
          <w:tcPr>
            <w:tcW w:w="517" w:type="dxa"/>
          </w:tcPr>
          <w:p w14:paraId="69DFD983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A877D7" w14:textId="77777777" w:rsidR="00D8679F" w:rsidRDefault="00D8679F" w:rsidP="0090320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0A599C" w14:textId="77777777" w:rsidR="00D8679F" w:rsidRDefault="00D8679F" w:rsidP="0090320C">
            <w:r>
              <w:rPr>
                <w:sz w:val="16"/>
                <w:szCs w:val="16"/>
              </w:rPr>
              <w:t>(TEI) On missing BCS set definition for asymmetric TDD</w:t>
            </w:r>
          </w:p>
        </w:tc>
        <w:tc>
          <w:tcPr>
            <w:tcW w:w="517" w:type="dxa"/>
          </w:tcPr>
          <w:p w14:paraId="3D1C7BBB" w14:textId="77777777" w:rsidR="00D8679F" w:rsidRDefault="00D8679F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C38868" w14:textId="77777777" w:rsidR="00D8679F" w:rsidRDefault="00D8679F" w:rsidP="0090320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5054BE98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E20ABA0" w14:textId="77777777" w:rsidR="00D8679F" w:rsidRDefault="00D8679F" w:rsidP="0090320C">
            <w:r>
              <w:rPr>
                <w:sz w:val="16"/>
                <w:szCs w:val="16"/>
              </w:rPr>
              <w:t>R4-2413155</w:t>
            </w:r>
          </w:p>
        </w:tc>
        <w:tc>
          <w:tcPr>
            <w:tcW w:w="1597" w:type="dxa"/>
          </w:tcPr>
          <w:p w14:paraId="2665143C" w14:textId="77777777" w:rsidR="00D8679F" w:rsidRDefault="00D8679F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EC605FC" w14:textId="77777777" w:rsidR="00D8679F" w:rsidRDefault="00D8679F" w:rsidP="0090320C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5DE05343" w14:textId="77777777" w:rsidR="00D8679F" w:rsidRDefault="00D8679F" w:rsidP="0090320C">
            <w:r>
              <w:rPr>
                <w:sz w:val="16"/>
                <w:szCs w:val="16"/>
              </w:rPr>
              <w:t>5.3.6</w:t>
            </w:r>
          </w:p>
        </w:tc>
        <w:tc>
          <w:tcPr>
            <w:tcW w:w="998" w:type="dxa"/>
          </w:tcPr>
          <w:p w14:paraId="01E70C75" w14:textId="77777777" w:rsidR="00D8679F" w:rsidRDefault="00D8679F" w:rsidP="0090320C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D8679F" w14:paraId="55F9D9D7" w14:textId="77777777" w:rsidTr="0090320C">
        <w:tc>
          <w:tcPr>
            <w:tcW w:w="879" w:type="dxa"/>
          </w:tcPr>
          <w:p w14:paraId="777C5222" w14:textId="77777777" w:rsidR="00D8679F" w:rsidRDefault="00D8679F" w:rsidP="0090320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767CDF2" w14:textId="77777777" w:rsidR="00D8679F" w:rsidRDefault="00D8679F" w:rsidP="0090320C">
            <w:r>
              <w:rPr>
                <w:sz w:val="16"/>
                <w:szCs w:val="16"/>
              </w:rPr>
              <w:t>2489</w:t>
            </w:r>
          </w:p>
        </w:tc>
        <w:tc>
          <w:tcPr>
            <w:tcW w:w="517" w:type="dxa"/>
          </w:tcPr>
          <w:p w14:paraId="6454B6D2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F68483" w14:textId="77777777" w:rsidR="00D8679F" w:rsidRDefault="00D8679F" w:rsidP="0090320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46507C" w14:textId="77777777" w:rsidR="00D8679F" w:rsidRDefault="00D8679F" w:rsidP="0090320C">
            <w:r>
              <w:rPr>
                <w:sz w:val="16"/>
                <w:szCs w:val="16"/>
              </w:rPr>
              <w:t>(TEI) On missing BCS set definition for asymmetric TDD</w:t>
            </w:r>
          </w:p>
        </w:tc>
        <w:tc>
          <w:tcPr>
            <w:tcW w:w="517" w:type="dxa"/>
          </w:tcPr>
          <w:p w14:paraId="208A760C" w14:textId="77777777" w:rsidR="00D8679F" w:rsidRDefault="00D8679F" w:rsidP="0090320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ADF6B65" w14:textId="77777777" w:rsidR="00D8679F" w:rsidRDefault="00D8679F" w:rsidP="0090320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827F501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FEF162E" w14:textId="77777777" w:rsidR="00D8679F" w:rsidRDefault="00D8679F" w:rsidP="0090320C">
            <w:r>
              <w:rPr>
                <w:sz w:val="16"/>
                <w:szCs w:val="16"/>
              </w:rPr>
              <w:t>R4-2413156</w:t>
            </w:r>
          </w:p>
        </w:tc>
        <w:tc>
          <w:tcPr>
            <w:tcW w:w="1597" w:type="dxa"/>
          </w:tcPr>
          <w:p w14:paraId="7232D559" w14:textId="77777777" w:rsidR="00D8679F" w:rsidRDefault="00D8679F" w:rsidP="0090320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32FB417" w14:textId="77777777" w:rsidR="00D8679F" w:rsidRDefault="00D8679F" w:rsidP="0090320C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781C9A76" w14:textId="77777777" w:rsidR="00D8679F" w:rsidRDefault="00D8679F" w:rsidP="0090320C">
            <w:r>
              <w:rPr>
                <w:sz w:val="16"/>
                <w:szCs w:val="16"/>
              </w:rPr>
              <w:t>5.3.6</w:t>
            </w:r>
          </w:p>
        </w:tc>
        <w:tc>
          <w:tcPr>
            <w:tcW w:w="998" w:type="dxa"/>
          </w:tcPr>
          <w:p w14:paraId="7C5EA556" w14:textId="77777777" w:rsidR="00D8679F" w:rsidRDefault="00D8679F" w:rsidP="0090320C">
            <w:r>
              <w:rPr>
                <w:sz w:val="16"/>
                <w:szCs w:val="16"/>
              </w:rPr>
              <w:t xml:space="preserve">TS/TR ... CR ... ; TS 38.521-1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D8679F" w14:paraId="23B5AE7E" w14:textId="77777777" w:rsidTr="0090320C">
        <w:tc>
          <w:tcPr>
            <w:tcW w:w="879" w:type="dxa"/>
          </w:tcPr>
          <w:p w14:paraId="6D26E1D9" w14:textId="77777777" w:rsidR="00D8679F" w:rsidRDefault="00D8679F" w:rsidP="0090320C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07B32C62" w14:textId="77777777" w:rsidR="00D8679F" w:rsidRDefault="00D8679F" w:rsidP="0090320C">
            <w:r>
              <w:rPr>
                <w:sz w:val="16"/>
                <w:szCs w:val="16"/>
              </w:rPr>
              <w:t>2491</w:t>
            </w:r>
          </w:p>
        </w:tc>
        <w:tc>
          <w:tcPr>
            <w:tcW w:w="517" w:type="dxa"/>
          </w:tcPr>
          <w:p w14:paraId="7FBA6A76" w14:textId="77777777" w:rsidR="00D8679F" w:rsidRDefault="00D8679F" w:rsidP="0090320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934048" w14:textId="77777777" w:rsidR="00D8679F" w:rsidRDefault="00D8679F" w:rsidP="0090320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515D71D" w14:textId="77777777" w:rsidR="00D8679F" w:rsidRDefault="00D8679F" w:rsidP="0090320C">
            <w:r>
              <w:rPr>
                <w:sz w:val="16"/>
                <w:szCs w:val="16"/>
              </w:rPr>
              <w:t>Rel-15 SUL configuration correction for REFSENS alignment with subsequent releases</w:t>
            </w:r>
          </w:p>
        </w:tc>
        <w:tc>
          <w:tcPr>
            <w:tcW w:w="517" w:type="dxa"/>
          </w:tcPr>
          <w:p w14:paraId="31EA158E" w14:textId="77777777" w:rsidR="00D8679F" w:rsidRDefault="00D8679F" w:rsidP="0090320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49ADE4" w14:textId="77777777" w:rsidR="00D8679F" w:rsidRDefault="00D8679F" w:rsidP="0090320C">
            <w:r>
              <w:rPr>
                <w:sz w:val="16"/>
                <w:szCs w:val="16"/>
              </w:rPr>
              <w:t>15.26.0</w:t>
            </w:r>
          </w:p>
        </w:tc>
        <w:tc>
          <w:tcPr>
            <w:tcW w:w="758" w:type="dxa"/>
          </w:tcPr>
          <w:p w14:paraId="31A104B5" w14:textId="77777777" w:rsidR="00D8679F" w:rsidRDefault="00D8679F" w:rsidP="0090320C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93E576B" w14:textId="77777777" w:rsidR="00D8679F" w:rsidRDefault="00D8679F" w:rsidP="0090320C">
            <w:r>
              <w:rPr>
                <w:sz w:val="16"/>
                <w:szCs w:val="16"/>
              </w:rPr>
              <w:t>R4-2413211</w:t>
            </w:r>
          </w:p>
        </w:tc>
        <w:tc>
          <w:tcPr>
            <w:tcW w:w="1597" w:type="dxa"/>
          </w:tcPr>
          <w:p w14:paraId="37AC582C" w14:textId="77777777" w:rsidR="00D8679F" w:rsidRDefault="00D8679F" w:rsidP="0090320C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9BF6194" w14:textId="77777777" w:rsidR="00D8679F" w:rsidRDefault="00D8679F" w:rsidP="0090320C">
            <w:r>
              <w:rPr>
                <w:sz w:val="16"/>
                <w:szCs w:val="16"/>
              </w:rPr>
              <w:t>TEI15, NR_newRAT-Core</w:t>
            </w:r>
          </w:p>
        </w:tc>
        <w:tc>
          <w:tcPr>
            <w:tcW w:w="2323" w:type="dxa"/>
          </w:tcPr>
          <w:p w14:paraId="6E0F638C" w14:textId="77777777" w:rsidR="00D8679F" w:rsidRDefault="00D8679F" w:rsidP="0090320C">
            <w:r>
              <w:rPr>
                <w:sz w:val="16"/>
                <w:szCs w:val="16"/>
              </w:rPr>
              <w:t>7.3C.2</w:t>
            </w:r>
          </w:p>
        </w:tc>
        <w:tc>
          <w:tcPr>
            <w:tcW w:w="998" w:type="dxa"/>
          </w:tcPr>
          <w:p w14:paraId="5F6AEA91" w14:textId="77777777" w:rsidR="00D8679F" w:rsidRDefault="00D8679F" w:rsidP="0090320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18CE78B2" w14:textId="77777777" w:rsidR="001B1DF5" w:rsidRDefault="001B1DF5" w:rsidP="001B1DF5"/>
    <w:p w14:paraId="28078B87" w14:textId="77777777" w:rsidR="00D8679F" w:rsidRDefault="00D8679F" w:rsidP="001B1DF5"/>
    <w:p w14:paraId="56439B22" w14:textId="760BA646" w:rsidR="001B1DF5" w:rsidRDefault="001B1DF5" w:rsidP="001B1DF5">
      <w:pPr>
        <w:pStyle w:val="Heading2"/>
        <w:rPr>
          <w:rFonts w:cs="Arial"/>
          <w:noProof/>
        </w:rPr>
      </w:pPr>
      <w:r w:rsidRPr="005E14E4">
        <w:rPr>
          <w:noProof/>
        </w:rPr>
        <w:t>RP-2421</w:t>
      </w:r>
      <w:r>
        <w:rPr>
          <w:noProof/>
        </w:rPr>
        <w:t>92</w:t>
      </w:r>
    </w:p>
    <w:p w14:paraId="7AA343A9" w14:textId="1496D007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44</w:t>
      </w:r>
    </w:p>
    <w:p w14:paraId="6467A234" w14:textId="77777777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9241A" w:rsidRPr="004E535C" w14:paraId="3B418A3F" w14:textId="77777777" w:rsidTr="00F439F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3950784" w14:textId="77777777" w:rsidR="0069241A" w:rsidRPr="00BF1EB6" w:rsidRDefault="0069241A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4E3BB4" w14:textId="77777777" w:rsidR="0069241A" w:rsidRPr="00BF1EB6" w:rsidRDefault="0069241A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F553FAF" w14:textId="77777777" w:rsidR="0069241A" w:rsidRPr="00BF1EB6" w:rsidRDefault="0069241A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78E781" w14:textId="77777777" w:rsidR="0069241A" w:rsidRPr="00BF1EB6" w:rsidRDefault="0069241A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D560BEA" w14:textId="77777777" w:rsidR="0069241A" w:rsidRPr="00BF1EB6" w:rsidRDefault="0069241A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913F7DB" w14:textId="77777777" w:rsidR="0069241A" w:rsidRPr="00BF1EB6" w:rsidRDefault="0069241A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188353" w14:textId="77777777" w:rsidR="0069241A" w:rsidRPr="00BF1EB6" w:rsidRDefault="0069241A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D72B6E1" w14:textId="77777777" w:rsidR="0069241A" w:rsidRPr="00BF1EB6" w:rsidRDefault="0069241A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4DECAA1" w14:textId="77777777" w:rsidR="0069241A" w:rsidRPr="00BF1EB6" w:rsidRDefault="0069241A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21043C0" w14:textId="77777777" w:rsidR="0069241A" w:rsidRPr="00BF1EB6" w:rsidRDefault="0069241A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503FE9C" w14:textId="77777777" w:rsidR="0069241A" w:rsidRPr="00BF1EB6" w:rsidRDefault="0069241A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54B62B1" w14:textId="77777777" w:rsidR="0069241A" w:rsidRPr="00BF1EB6" w:rsidRDefault="0069241A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815E6BC" w14:textId="77777777" w:rsidR="0069241A" w:rsidRPr="00BF1EB6" w:rsidRDefault="0069241A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9241A" w14:paraId="3C584E5D" w14:textId="77777777" w:rsidTr="00F439FF">
        <w:tc>
          <w:tcPr>
            <w:tcW w:w="879" w:type="dxa"/>
          </w:tcPr>
          <w:p w14:paraId="5C616575" w14:textId="77777777" w:rsidR="0069241A" w:rsidRDefault="0069241A" w:rsidP="00F439FF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F7E19CA" w14:textId="77777777" w:rsidR="0069241A" w:rsidRDefault="0069241A" w:rsidP="00F439FF">
            <w:r>
              <w:rPr>
                <w:sz w:val="16"/>
                <w:szCs w:val="16"/>
              </w:rPr>
              <w:t>0653</w:t>
            </w:r>
          </w:p>
        </w:tc>
        <w:tc>
          <w:tcPr>
            <w:tcW w:w="517" w:type="dxa"/>
          </w:tcPr>
          <w:p w14:paraId="43B01D85" w14:textId="77777777" w:rsidR="0069241A" w:rsidRDefault="0069241A" w:rsidP="00F439F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6694790" w14:textId="77777777" w:rsidR="0069241A" w:rsidRDefault="0069241A" w:rsidP="00F439F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EB4DC2" w14:textId="77777777" w:rsidR="0069241A" w:rsidRDefault="0069241A" w:rsidP="00F439FF">
            <w:r>
              <w:rPr>
                <w:sz w:val="16"/>
                <w:szCs w:val="16"/>
              </w:rPr>
              <w:t>(TEI18) [NR_bands_R17_BWs-core] CR to 38.104: Correction of regional requirement table</w:t>
            </w:r>
          </w:p>
        </w:tc>
        <w:tc>
          <w:tcPr>
            <w:tcW w:w="517" w:type="dxa"/>
          </w:tcPr>
          <w:p w14:paraId="2112DB47" w14:textId="77777777" w:rsidR="0069241A" w:rsidRDefault="0069241A" w:rsidP="00F439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72F76D" w14:textId="77777777" w:rsidR="0069241A" w:rsidRDefault="0069241A" w:rsidP="00F439FF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48AF920" w14:textId="77777777" w:rsidR="0069241A" w:rsidRDefault="0069241A" w:rsidP="00F439FF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2840316" w14:textId="77777777" w:rsidR="0069241A" w:rsidRDefault="0069241A" w:rsidP="00F439FF">
            <w:r>
              <w:rPr>
                <w:sz w:val="16"/>
                <w:szCs w:val="16"/>
              </w:rPr>
              <w:t>R4-2413607</w:t>
            </w:r>
          </w:p>
        </w:tc>
        <w:tc>
          <w:tcPr>
            <w:tcW w:w="1597" w:type="dxa"/>
          </w:tcPr>
          <w:p w14:paraId="2D774141" w14:textId="77777777" w:rsidR="0069241A" w:rsidRDefault="0069241A" w:rsidP="00F439FF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530F216B" w14:textId="77777777" w:rsidR="0069241A" w:rsidRDefault="0069241A" w:rsidP="00F439FF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0681F8AA" w14:textId="77777777" w:rsidR="0069241A" w:rsidRDefault="0069241A" w:rsidP="00F439FF">
            <w:r>
              <w:rPr>
                <w:sz w:val="16"/>
                <w:szCs w:val="16"/>
              </w:rPr>
              <w:t>4.5</w:t>
            </w:r>
          </w:p>
        </w:tc>
        <w:tc>
          <w:tcPr>
            <w:tcW w:w="998" w:type="dxa"/>
          </w:tcPr>
          <w:p w14:paraId="432D4FB9" w14:textId="77777777" w:rsidR="0069241A" w:rsidRDefault="0069241A" w:rsidP="00F439FF">
            <w:r>
              <w:rPr>
                <w:sz w:val="16"/>
                <w:szCs w:val="16"/>
              </w:rPr>
              <w:t xml:space="preserve">TS/TR ... CR ... ; TS 38.141-1, 38.141-2; TS/TR ... CR ... </w:t>
            </w:r>
          </w:p>
        </w:tc>
      </w:tr>
      <w:tr w:rsidR="0069241A" w14:paraId="43FC827D" w14:textId="77777777" w:rsidTr="00F439FF">
        <w:tc>
          <w:tcPr>
            <w:tcW w:w="879" w:type="dxa"/>
          </w:tcPr>
          <w:p w14:paraId="22C31DAE" w14:textId="77777777" w:rsidR="0069241A" w:rsidRDefault="0069241A" w:rsidP="00F439FF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32565229" w14:textId="77777777" w:rsidR="0069241A" w:rsidRDefault="0069241A" w:rsidP="00F439FF">
            <w:r>
              <w:rPr>
                <w:sz w:val="16"/>
                <w:szCs w:val="16"/>
              </w:rPr>
              <w:t>0464</w:t>
            </w:r>
          </w:p>
        </w:tc>
        <w:tc>
          <w:tcPr>
            <w:tcW w:w="517" w:type="dxa"/>
          </w:tcPr>
          <w:p w14:paraId="349AC058" w14:textId="77777777" w:rsidR="0069241A" w:rsidRDefault="0069241A" w:rsidP="00F439F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FD1B474" w14:textId="77777777" w:rsidR="0069241A" w:rsidRDefault="0069241A" w:rsidP="00F439F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04A0BB" w14:textId="77777777" w:rsidR="0069241A" w:rsidRDefault="0069241A" w:rsidP="00F439FF">
            <w:r>
              <w:rPr>
                <w:sz w:val="16"/>
                <w:szCs w:val="16"/>
              </w:rPr>
              <w:t>(TEI18) [NR_bands_R17_BWs-core] CR to 38.141-1: Correction of regional requirement table</w:t>
            </w:r>
          </w:p>
        </w:tc>
        <w:tc>
          <w:tcPr>
            <w:tcW w:w="517" w:type="dxa"/>
          </w:tcPr>
          <w:p w14:paraId="1B96F091" w14:textId="77777777" w:rsidR="0069241A" w:rsidRDefault="0069241A" w:rsidP="00F439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979ADC" w14:textId="77777777" w:rsidR="0069241A" w:rsidRDefault="0069241A" w:rsidP="00F439FF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B1C9588" w14:textId="77777777" w:rsidR="0069241A" w:rsidRDefault="0069241A" w:rsidP="00F439FF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2A1514E" w14:textId="77777777" w:rsidR="0069241A" w:rsidRDefault="0069241A" w:rsidP="00F439FF">
            <w:r>
              <w:rPr>
                <w:sz w:val="16"/>
                <w:szCs w:val="16"/>
              </w:rPr>
              <w:t>R4-2413608</w:t>
            </w:r>
          </w:p>
        </w:tc>
        <w:tc>
          <w:tcPr>
            <w:tcW w:w="1597" w:type="dxa"/>
          </w:tcPr>
          <w:p w14:paraId="11B90171" w14:textId="77777777" w:rsidR="0069241A" w:rsidRDefault="0069241A" w:rsidP="00F439FF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0179194E" w14:textId="77777777" w:rsidR="0069241A" w:rsidRDefault="0069241A" w:rsidP="00F439FF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1DCC833B" w14:textId="77777777" w:rsidR="0069241A" w:rsidRDefault="0069241A" w:rsidP="00F439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D32342" w14:textId="77777777" w:rsidR="0069241A" w:rsidRDefault="0069241A" w:rsidP="00F439FF">
            <w:pPr>
              <w:rPr>
                <w:sz w:val="16"/>
                <w:szCs w:val="16"/>
              </w:rPr>
            </w:pPr>
          </w:p>
        </w:tc>
      </w:tr>
      <w:tr w:rsidR="0069241A" w14:paraId="3D9DFD17" w14:textId="77777777" w:rsidTr="00F439FF">
        <w:tc>
          <w:tcPr>
            <w:tcW w:w="879" w:type="dxa"/>
          </w:tcPr>
          <w:p w14:paraId="4926DFF5" w14:textId="77777777" w:rsidR="0069241A" w:rsidRDefault="0069241A" w:rsidP="00F439FF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736A9F14" w14:textId="77777777" w:rsidR="0069241A" w:rsidRDefault="0069241A" w:rsidP="00F439FF">
            <w:r>
              <w:rPr>
                <w:sz w:val="16"/>
                <w:szCs w:val="16"/>
              </w:rPr>
              <w:t>0597</w:t>
            </w:r>
          </w:p>
        </w:tc>
        <w:tc>
          <w:tcPr>
            <w:tcW w:w="517" w:type="dxa"/>
          </w:tcPr>
          <w:p w14:paraId="5C65C3BE" w14:textId="77777777" w:rsidR="0069241A" w:rsidRDefault="0069241A" w:rsidP="00F439F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7132511" w14:textId="77777777" w:rsidR="0069241A" w:rsidRDefault="0069241A" w:rsidP="00F439F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81DD3C" w14:textId="77777777" w:rsidR="0069241A" w:rsidRDefault="0069241A" w:rsidP="00F439FF">
            <w:r>
              <w:rPr>
                <w:sz w:val="16"/>
                <w:szCs w:val="16"/>
              </w:rPr>
              <w:t>(TEI18) [NR_bands_R17_BWs] CR to 38.141-2: Correction of regional requirement table</w:t>
            </w:r>
          </w:p>
        </w:tc>
        <w:tc>
          <w:tcPr>
            <w:tcW w:w="517" w:type="dxa"/>
          </w:tcPr>
          <w:p w14:paraId="45111B64" w14:textId="77777777" w:rsidR="0069241A" w:rsidRDefault="0069241A" w:rsidP="00F439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54A7F1" w14:textId="77777777" w:rsidR="0069241A" w:rsidRDefault="0069241A" w:rsidP="00F439FF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6BB8F83" w14:textId="77777777" w:rsidR="0069241A" w:rsidRDefault="0069241A" w:rsidP="00F439FF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347D4897" w14:textId="77777777" w:rsidR="0069241A" w:rsidRDefault="0069241A" w:rsidP="00F439FF">
            <w:r>
              <w:rPr>
                <w:sz w:val="16"/>
                <w:szCs w:val="16"/>
              </w:rPr>
              <w:t>R4-2413609</w:t>
            </w:r>
          </w:p>
        </w:tc>
        <w:tc>
          <w:tcPr>
            <w:tcW w:w="1597" w:type="dxa"/>
          </w:tcPr>
          <w:p w14:paraId="4556A4F1" w14:textId="77777777" w:rsidR="0069241A" w:rsidRDefault="0069241A" w:rsidP="00F439FF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28029475" w14:textId="77777777" w:rsidR="0069241A" w:rsidRDefault="0069241A" w:rsidP="00F439FF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06061D5B" w14:textId="77777777" w:rsidR="0069241A" w:rsidRDefault="0069241A" w:rsidP="00F439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A0DF29" w14:textId="77777777" w:rsidR="0069241A" w:rsidRDefault="0069241A" w:rsidP="00F439FF">
            <w:pPr>
              <w:rPr>
                <w:sz w:val="16"/>
                <w:szCs w:val="16"/>
              </w:rPr>
            </w:pPr>
          </w:p>
        </w:tc>
      </w:tr>
    </w:tbl>
    <w:p w14:paraId="76C68FCF" w14:textId="77777777" w:rsidR="001B1DF5" w:rsidRDefault="001B1DF5" w:rsidP="001B1DF5"/>
    <w:p w14:paraId="3A88001F" w14:textId="77777777" w:rsidR="001B1DF5" w:rsidRDefault="001B1DF5" w:rsidP="001B1DF5"/>
    <w:p w14:paraId="78B76A3E" w14:textId="4199B3E7" w:rsidR="001B1DF5" w:rsidRDefault="001B1DF5" w:rsidP="001B1DF5">
      <w:pPr>
        <w:pStyle w:val="Heading2"/>
        <w:rPr>
          <w:rFonts w:cs="Arial"/>
          <w:noProof/>
        </w:rPr>
      </w:pPr>
      <w:r w:rsidRPr="005E14E4">
        <w:rPr>
          <w:noProof/>
        </w:rPr>
        <w:t>RP-2421</w:t>
      </w:r>
      <w:r>
        <w:rPr>
          <w:noProof/>
        </w:rPr>
        <w:t>93</w:t>
      </w:r>
    </w:p>
    <w:p w14:paraId="2F73B43A" w14:textId="2B240EEF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1B1DF5">
        <w:rPr>
          <w:rFonts w:ascii="Arial" w:hAnsi="Arial" w:cs="Arial"/>
          <w:b/>
          <w:bCs/>
        </w:rPr>
        <w:t>RAN4 CRs to NR+LTE TEI17 – Batch 1</w:t>
      </w:r>
    </w:p>
    <w:p w14:paraId="04D5D789" w14:textId="77777777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44133" w:rsidRPr="004E535C" w14:paraId="7F1B4F7F" w14:textId="77777777" w:rsidTr="00F439F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8739F92" w14:textId="77777777" w:rsidR="00944133" w:rsidRPr="00BF1EB6" w:rsidRDefault="00944133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BD94BB" w14:textId="77777777" w:rsidR="00944133" w:rsidRPr="00BF1EB6" w:rsidRDefault="00944133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FFAAF8" w14:textId="77777777" w:rsidR="00944133" w:rsidRPr="00BF1EB6" w:rsidRDefault="00944133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4EA82F" w14:textId="77777777" w:rsidR="00944133" w:rsidRPr="00BF1EB6" w:rsidRDefault="00944133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C9706D7" w14:textId="77777777" w:rsidR="00944133" w:rsidRPr="00BF1EB6" w:rsidRDefault="00944133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8EE31EF" w14:textId="77777777" w:rsidR="00944133" w:rsidRPr="00BF1EB6" w:rsidRDefault="00944133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FE70C6" w14:textId="77777777" w:rsidR="00944133" w:rsidRPr="00BF1EB6" w:rsidRDefault="00944133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0391254" w14:textId="77777777" w:rsidR="00944133" w:rsidRPr="00BF1EB6" w:rsidRDefault="00944133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880F569" w14:textId="77777777" w:rsidR="00944133" w:rsidRPr="00BF1EB6" w:rsidRDefault="00944133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6538F44" w14:textId="77777777" w:rsidR="00944133" w:rsidRPr="00BF1EB6" w:rsidRDefault="00944133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EAC008B" w14:textId="77777777" w:rsidR="00944133" w:rsidRPr="00BF1EB6" w:rsidRDefault="00944133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79D89FE" w14:textId="77777777" w:rsidR="00944133" w:rsidRPr="00BF1EB6" w:rsidRDefault="00944133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1C3C9A2" w14:textId="77777777" w:rsidR="00944133" w:rsidRPr="00BF1EB6" w:rsidRDefault="00944133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44133" w14:paraId="1336ACBC" w14:textId="77777777" w:rsidTr="00F439FF">
        <w:tc>
          <w:tcPr>
            <w:tcW w:w="879" w:type="dxa"/>
          </w:tcPr>
          <w:p w14:paraId="55C5C0E2" w14:textId="77777777" w:rsidR="00944133" w:rsidRDefault="00944133" w:rsidP="00F439FF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E8580C9" w14:textId="77777777" w:rsidR="00944133" w:rsidRDefault="00944133" w:rsidP="00F439FF">
            <w:r>
              <w:rPr>
                <w:sz w:val="16"/>
                <w:szCs w:val="16"/>
              </w:rPr>
              <w:t>0662</w:t>
            </w:r>
          </w:p>
        </w:tc>
        <w:tc>
          <w:tcPr>
            <w:tcW w:w="517" w:type="dxa"/>
          </w:tcPr>
          <w:p w14:paraId="02AA5AF7" w14:textId="77777777" w:rsidR="00944133" w:rsidRDefault="00944133" w:rsidP="00F439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707531" w14:textId="77777777" w:rsidR="00944133" w:rsidRDefault="00944133" w:rsidP="00F439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4CD33C" w14:textId="77777777" w:rsidR="00944133" w:rsidRDefault="00944133" w:rsidP="00F439FF">
            <w:r>
              <w:rPr>
                <w:sz w:val="16"/>
                <w:szCs w:val="16"/>
              </w:rPr>
              <w:t>(TEI17) CR to TS 38.104 - BS spurious receiver protection note [MSR_BSRF_RX]</w:t>
            </w:r>
          </w:p>
        </w:tc>
        <w:tc>
          <w:tcPr>
            <w:tcW w:w="517" w:type="dxa"/>
          </w:tcPr>
          <w:p w14:paraId="5B508DFF" w14:textId="77777777" w:rsidR="00944133" w:rsidRDefault="00944133" w:rsidP="00F439F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C644A60" w14:textId="77777777" w:rsidR="00944133" w:rsidRDefault="00944133" w:rsidP="00F439FF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6E861D70" w14:textId="77777777" w:rsidR="00944133" w:rsidRDefault="00944133" w:rsidP="00F439FF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2A24465A" w14:textId="77777777" w:rsidR="00944133" w:rsidRDefault="00944133" w:rsidP="00F439FF">
            <w:r>
              <w:rPr>
                <w:sz w:val="16"/>
                <w:szCs w:val="16"/>
              </w:rPr>
              <w:t>R4-2413545</w:t>
            </w:r>
          </w:p>
        </w:tc>
        <w:tc>
          <w:tcPr>
            <w:tcW w:w="1597" w:type="dxa"/>
          </w:tcPr>
          <w:p w14:paraId="4CABBD7E" w14:textId="77777777" w:rsidR="00944133" w:rsidRDefault="00944133" w:rsidP="00F439F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3915998" w14:textId="77777777" w:rsidR="00944133" w:rsidRDefault="00944133" w:rsidP="00F439FF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2A271FB8" w14:textId="77777777" w:rsidR="00944133" w:rsidRDefault="00944133" w:rsidP="00F439FF">
            <w:r>
              <w:rPr>
                <w:sz w:val="16"/>
                <w:szCs w:val="16"/>
              </w:rPr>
              <w:t>6.6.5.2.2</w:t>
            </w:r>
          </w:p>
        </w:tc>
        <w:tc>
          <w:tcPr>
            <w:tcW w:w="998" w:type="dxa"/>
          </w:tcPr>
          <w:p w14:paraId="39F8A74B" w14:textId="77777777" w:rsidR="00944133" w:rsidRDefault="00944133" w:rsidP="00F439FF">
            <w:r>
              <w:rPr>
                <w:sz w:val="16"/>
                <w:szCs w:val="16"/>
              </w:rPr>
              <w:t xml:space="preserve">TS/TR ... CR ...; TS 38.141-1, TS 38.141-2; TS/TR ... CR ... </w:t>
            </w:r>
          </w:p>
        </w:tc>
      </w:tr>
      <w:tr w:rsidR="00944133" w14:paraId="1607166A" w14:textId="77777777" w:rsidTr="00F439FF">
        <w:tc>
          <w:tcPr>
            <w:tcW w:w="879" w:type="dxa"/>
          </w:tcPr>
          <w:p w14:paraId="338D5C86" w14:textId="77777777" w:rsidR="00944133" w:rsidRDefault="00944133" w:rsidP="00F439FF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1234B4F" w14:textId="77777777" w:rsidR="00944133" w:rsidRDefault="00944133" w:rsidP="00F439FF">
            <w:r>
              <w:rPr>
                <w:sz w:val="16"/>
                <w:szCs w:val="16"/>
              </w:rPr>
              <w:t>0663</w:t>
            </w:r>
          </w:p>
        </w:tc>
        <w:tc>
          <w:tcPr>
            <w:tcW w:w="517" w:type="dxa"/>
          </w:tcPr>
          <w:p w14:paraId="520CEC3E" w14:textId="77777777" w:rsidR="00944133" w:rsidRDefault="00944133" w:rsidP="00F439F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CFD87E" w14:textId="77777777" w:rsidR="00944133" w:rsidRDefault="00944133" w:rsidP="00F439F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B14F09" w14:textId="77777777" w:rsidR="00944133" w:rsidRDefault="00944133" w:rsidP="00F439FF">
            <w:r>
              <w:rPr>
                <w:sz w:val="16"/>
                <w:szCs w:val="16"/>
              </w:rPr>
              <w:t>(TEI17) CR to TS 38.104 - BS spurious receiver protection note [MSR_BSRF_RX]</w:t>
            </w:r>
          </w:p>
        </w:tc>
        <w:tc>
          <w:tcPr>
            <w:tcW w:w="517" w:type="dxa"/>
          </w:tcPr>
          <w:p w14:paraId="6131F05F" w14:textId="77777777" w:rsidR="00944133" w:rsidRDefault="00944133" w:rsidP="00F439F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3DF6020" w14:textId="77777777" w:rsidR="00944133" w:rsidRDefault="00944133" w:rsidP="00F439FF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B778FE1" w14:textId="77777777" w:rsidR="00944133" w:rsidRDefault="00944133" w:rsidP="00F439FF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4D785EC" w14:textId="77777777" w:rsidR="00944133" w:rsidRDefault="00944133" w:rsidP="00F439FF">
            <w:r>
              <w:rPr>
                <w:sz w:val="16"/>
                <w:szCs w:val="16"/>
              </w:rPr>
              <w:t>R4-2413286</w:t>
            </w:r>
          </w:p>
        </w:tc>
        <w:tc>
          <w:tcPr>
            <w:tcW w:w="1597" w:type="dxa"/>
          </w:tcPr>
          <w:p w14:paraId="0B39B11D" w14:textId="77777777" w:rsidR="00944133" w:rsidRDefault="00944133" w:rsidP="00F439F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F4C5B1C" w14:textId="77777777" w:rsidR="00944133" w:rsidRDefault="00944133" w:rsidP="00F439FF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6F501623" w14:textId="77777777" w:rsidR="00944133" w:rsidRDefault="00944133" w:rsidP="00F439FF">
            <w:r>
              <w:rPr>
                <w:sz w:val="16"/>
                <w:szCs w:val="16"/>
              </w:rPr>
              <w:t>6.6.5.2.2</w:t>
            </w:r>
          </w:p>
        </w:tc>
        <w:tc>
          <w:tcPr>
            <w:tcW w:w="998" w:type="dxa"/>
          </w:tcPr>
          <w:p w14:paraId="6E6E3C2A" w14:textId="77777777" w:rsidR="00944133" w:rsidRDefault="00944133" w:rsidP="00F439FF">
            <w:r>
              <w:rPr>
                <w:sz w:val="16"/>
                <w:szCs w:val="16"/>
              </w:rPr>
              <w:t xml:space="preserve">TS/TR ... CR ...; TS 38.141-1, TS 38.141-2; TS/TR ... CR ... </w:t>
            </w:r>
          </w:p>
        </w:tc>
      </w:tr>
      <w:tr w:rsidR="00944133" w14:paraId="7C3C9E0A" w14:textId="77777777" w:rsidTr="00F439FF">
        <w:tc>
          <w:tcPr>
            <w:tcW w:w="879" w:type="dxa"/>
          </w:tcPr>
          <w:p w14:paraId="28F39D6D" w14:textId="77777777" w:rsidR="00944133" w:rsidRDefault="00944133" w:rsidP="00F439FF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24EB2BED" w14:textId="77777777" w:rsidR="00944133" w:rsidRDefault="00944133" w:rsidP="00F439FF">
            <w:r>
              <w:rPr>
                <w:sz w:val="16"/>
                <w:szCs w:val="16"/>
              </w:rPr>
              <w:t>0471</w:t>
            </w:r>
          </w:p>
        </w:tc>
        <w:tc>
          <w:tcPr>
            <w:tcW w:w="517" w:type="dxa"/>
          </w:tcPr>
          <w:p w14:paraId="6D00E7F4" w14:textId="77777777" w:rsidR="00944133" w:rsidRDefault="00944133" w:rsidP="00F439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CF7912" w14:textId="77777777" w:rsidR="00944133" w:rsidRDefault="00944133" w:rsidP="00F439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648413" w14:textId="77777777" w:rsidR="00944133" w:rsidRDefault="00944133" w:rsidP="00F439FF">
            <w:r>
              <w:rPr>
                <w:sz w:val="16"/>
                <w:szCs w:val="16"/>
              </w:rPr>
              <w:t>(TEI17)CR to TS 38.141-1 - BS spurious receiver protection note  [MSR_BSRF_RX]</w:t>
            </w:r>
          </w:p>
        </w:tc>
        <w:tc>
          <w:tcPr>
            <w:tcW w:w="517" w:type="dxa"/>
          </w:tcPr>
          <w:p w14:paraId="5B2BB341" w14:textId="77777777" w:rsidR="00944133" w:rsidRDefault="00944133" w:rsidP="00F439F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688A340" w14:textId="77777777" w:rsidR="00944133" w:rsidRDefault="00944133" w:rsidP="00F439FF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32EB9189" w14:textId="77777777" w:rsidR="00944133" w:rsidRDefault="00944133" w:rsidP="00F439FF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23B12F5" w14:textId="77777777" w:rsidR="00944133" w:rsidRDefault="00944133" w:rsidP="00F439FF">
            <w:r>
              <w:rPr>
                <w:sz w:val="16"/>
                <w:szCs w:val="16"/>
              </w:rPr>
              <w:t>R4-2413546</w:t>
            </w:r>
          </w:p>
        </w:tc>
        <w:tc>
          <w:tcPr>
            <w:tcW w:w="1597" w:type="dxa"/>
          </w:tcPr>
          <w:p w14:paraId="7F5300D7" w14:textId="77777777" w:rsidR="00944133" w:rsidRDefault="00944133" w:rsidP="00F439F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E542F05" w14:textId="77777777" w:rsidR="00944133" w:rsidRDefault="00944133" w:rsidP="00F439FF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6E9C907B" w14:textId="77777777" w:rsidR="00944133" w:rsidRDefault="00944133" w:rsidP="00F439FF">
            <w:r>
              <w:rPr>
                <w:sz w:val="16"/>
                <w:szCs w:val="16"/>
              </w:rPr>
              <w:t>6.6.5.5.1.2</w:t>
            </w:r>
          </w:p>
        </w:tc>
        <w:tc>
          <w:tcPr>
            <w:tcW w:w="998" w:type="dxa"/>
          </w:tcPr>
          <w:p w14:paraId="075FAB55" w14:textId="77777777" w:rsidR="00944133" w:rsidRDefault="00944133" w:rsidP="00F439FF">
            <w:r>
              <w:rPr>
                <w:sz w:val="16"/>
                <w:szCs w:val="16"/>
              </w:rPr>
              <w:t xml:space="preserve">TS 38.104; TS 38.141-2 ; TS/TR ... CR ... </w:t>
            </w:r>
          </w:p>
        </w:tc>
      </w:tr>
      <w:tr w:rsidR="00944133" w14:paraId="75D95B06" w14:textId="77777777" w:rsidTr="00F439FF">
        <w:tc>
          <w:tcPr>
            <w:tcW w:w="879" w:type="dxa"/>
          </w:tcPr>
          <w:p w14:paraId="3C87CE62" w14:textId="77777777" w:rsidR="00944133" w:rsidRDefault="00944133" w:rsidP="00F439FF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41055D0B" w14:textId="77777777" w:rsidR="00944133" w:rsidRDefault="00944133" w:rsidP="00F439FF">
            <w:r>
              <w:rPr>
                <w:sz w:val="16"/>
                <w:szCs w:val="16"/>
              </w:rPr>
              <w:t>0472</w:t>
            </w:r>
          </w:p>
        </w:tc>
        <w:tc>
          <w:tcPr>
            <w:tcW w:w="517" w:type="dxa"/>
          </w:tcPr>
          <w:p w14:paraId="05CF47DD" w14:textId="77777777" w:rsidR="00944133" w:rsidRDefault="00944133" w:rsidP="00F439F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04AD18" w14:textId="77777777" w:rsidR="00944133" w:rsidRDefault="00944133" w:rsidP="00F439F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715A51" w14:textId="77777777" w:rsidR="00944133" w:rsidRDefault="00944133" w:rsidP="00F439FF">
            <w:r>
              <w:rPr>
                <w:sz w:val="16"/>
                <w:szCs w:val="16"/>
              </w:rPr>
              <w:t>(TEI17)CR to TS 38.141-1 - BS spurious receiver protection note  [MSR_BSRF_RX]</w:t>
            </w:r>
          </w:p>
        </w:tc>
        <w:tc>
          <w:tcPr>
            <w:tcW w:w="517" w:type="dxa"/>
          </w:tcPr>
          <w:p w14:paraId="49A2C525" w14:textId="77777777" w:rsidR="00944133" w:rsidRDefault="00944133" w:rsidP="00F439F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471EF9E" w14:textId="77777777" w:rsidR="00944133" w:rsidRDefault="00944133" w:rsidP="00F439FF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2022557" w14:textId="77777777" w:rsidR="00944133" w:rsidRDefault="00944133" w:rsidP="00F439FF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75F4323" w14:textId="77777777" w:rsidR="00944133" w:rsidRDefault="00944133" w:rsidP="00F439FF">
            <w:r>
              <w:rPr>
                <w:sz w:val="16"/>
                <w:szCs w:val="16"/>
              </w:rPr>
              <w:t>R4-2413288</w:t>
            </w:r>
          </w:p>
        </w:tc>
        <w:tc>
          <w:tcPr>
            <w:tcW w:w="1597" w:type="dxa"/>
          </w:tcPr>
          <w:p w14:paraId="2C9F68F6" w14:textId="77777777" w:rsidR="00944133" w:rsidRDefault="00944133" w:rsidP="00F439F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8A77A3" w14:textId="77777777" w:rsidR="00944133" w:rsidRDefault="00944133" w:rsidP="00F439FF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2D1C92FD" w14:textId="77777777" w:rsidR="00944133" w:rsidRDefault="00944133" w:rsidP="00F439FF">
            <w:r>
              <w:rPr>
                <w:sz w:val="16"/>
                <w:szCs w:val="16"/>
              </w:rPr>
              <w:t>6.6.5.5.1.2</w:t>
            </w:r>
          </w:p>
        </w:tc>
        <w:tc>
          <w:tcPr>
            <w:tcW w:w="998" w:type="dxa"/>
          </w:tcPr>
          <w:p w14:paraId="3C3FC79B" w14:textId="77777777" w:rsidR="00944133" w:rsidRDefault="00944133" w:rsidP="00F439FF">
            <w:r>
              <w:rPr>
                <w:sz w:val="16"/>
                <w:szCs w:val="16"/>
              </w:rPr>
              <w:t xml:space="preserve">TS 38.104; TS 38.141-2 ; TS/TR ... CR ... </w:t>
            </w:r>
          </w:p>
        </w:tc>
      </w:tr>
      <w:tr w:rsidR="00944133" w14:paraId="67828878" w14:textId="77777777" w:rsidTr="00F439FF">
        <w:tc>
          <w:tcPr>
            <w:tcW w:w="879" w:type="dxa"/>
          </w:tcPr>
          <w:p w14:paraId="2E85ED97" w14:textId="77777777" w:rsidR="00944133" w:rsidRDefault="00944133" w:rsidP="00F439FF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2F88FCC" w14:textId="77777777" w:rsidR="00944133" w:rsidRDefault="00944133" w:rsidP="00F439FF">
            <w:r>
              <w:rPr>
                <w:sz w:val="16"/>
                <w:szCs w:val="16"/>
              </w:rPr>
              <w:t>0598</w:t>
            </w:r>
          </w:p>
        </w:tc>
        <w:tc>
          <w:tcPr>
            <w:tcW w:w="517" w:type="dxa"/>
          </w:tcPr>
          <w:p w14:paraId="74B16C0F" w14:textId="77777777" w:rsidR="00944133" w:rsidRDefault="00944133" w:rsidP="00F439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8B6B51" w14:textId="77777777" w:rsidR="00944133" w:rsidRDefault="00944133" w:rsidP="00F439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A0E39B" w14:textId="77777777" w:rsidR="00944133" w:rsidRDefault="00944133" w:rsidP="00F439FF">
            <w:r>
              <w:rPr>
                <w:sz w:val="16"/>
                <w:szCs w:val="16"/>
              </w:rPr>
              <w:t>(TEI17)CR to TS 38.141-2 - BS spurious receiver protection note [MSR_BSRF_RX]</w:t>
            </w:r>
          </w:p>
        </w:tc>
        <w:tc>
          <w:tcPr>
            <w:tcW w:w="517" w:type="dxa"/>
          </w:tcPr>
          <w:p w14:paraId="1748A1B4" w14:textId="77777777" w:rsidR="00944133" w:rsidRDefault="00944133" w:rsidP="00F439F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8703B8C" w14:textId="77777777" w:rsidR="00944133" w:rsidRDefault="00944133" w:rsidP="00F439FF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64A95CCC" w14:textId="77777777" w:rsidR="00944133" w:rsidRDefault="00944133" w:rsidP="00F439FF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059F060" w14:textId="77777777" w:rsidR="00944133" w:rsidRDefault="00944133" w:rsidP="00F439FF">
            <w:r>
              <w:rPr>
                <w:sz w:val="16"/>
                <w:szCs w:val="16"/>
              </w:rPr>
              <w:t>R4-2413547</w:t>
            </w:r>
          </w:p>
        </w:tc>
        <w:tc>
          <w:tcPr>
            <w:tcW w:w="1597" w:type="dxa"/>
          </w:tcPr>
          <w:p w14:paraId="25676CCA" w14:textId="77777777" w:rsidR="00944133" w:rsidRDefault="00944133" w:rsidP="00F439F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BC55A07" w14:textId="77777777" w:rsidR="00944133" w:rsidRDefault="00944133" w:rsidP="00F439FF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2D1B6D73" w14:textId="77777777" w:rsidR="00944133" w:rsidRDefault="00944133" w:rsidP="00F439FF">
            <w:r>
              <w:rPr>
                <w:sz w:val="16"/>
                <w:szCs w:val="16"/>
              </w:rPr>
              <w:t>6.7.5.3.5</w:t>
            </w:r>
          </w:p>
        </w:tc>
        <w:tc>
          <w:tcPr>
            <w:tcW w:w="998" w:type="dxa"/>
          </w:tcPr>
          <w:p w14:paraId="1042A361" w14:textId="77777777" w:rsidR="00944133" w:rsidRDefault="00944133" w:rsidP="00F439FF">
            <w:r>
              <w:rPr>
                <w:sz w:val="16"/>
                <w:szCs w:val="16"/>
              </w:rPr>
              <w:t xml:space="preserve">TS 38.104; TS 38.141-1 ; TS/TR ... CR ... </w:t>
            </w:r>
          </w:p>
        </w:tc>
      </w:tr>
      <w:tr w:rsidR="00944133" w14:paraId="713D21E5" w14:textId="77777777" w:rsidTr="00F439FF">
        <w:tc>
          <w:tcPr>
            <w:tcW w:w="879" w:type="dxa"/>
          </w:tcPr>
          <w:p w14:paraId="15BA4155" w14:textId="77777777" w:rsidR="00944133" w:rsidRDefault="00944133" w:rsidP="00F439FF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5691646" w14:textId="77777777" w:rsidR="00944133" w:rsidRDefault="00944133" w:rsidP="00F439FF">
            <w:r>
              <w:rPr>
                <w:sz w:val="16"/>
                <w:szCs w:val="16"/>
              </w:rPr>
              <w:t>0599</w:t>
            </w:r>
          </w:p>
        </w:tc>
        <w:tc>
          <w:tcPr>
            <w:tcW w:w="517" w:type="dxa"/>
          </w:tcPr>
          <w:p w14:paraId="4B883E57" w14:textId="77777777" w:rsidR="00944133" w:rsidRDefault="00944133" w:rsidP="00F439F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CC7150" w14:textId="77777777" w:rsidR="00944133" w:rsidRDefault="00944133" w:rsidP="00F439F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23DE81" w14:textId="77777777" w:rsidR="00944133" w:rsidRDefault="00944133" w:rsidP="00F439FF">
            <w:r>
              <w:rPr>
                <w:sz w:val="16"/>
                <w:szCs w:val="16"/>
              </w:rPr>
              <w:t>(TEI17)CR to TS 38.141-2 - BS spurious receiver protection note [MSR_BSRF_RX]</w:t>
            </w:r>
          </w:p>
        </w:tc>
        <w:tc>
          <w:tcPr>
            <w:tcW w:w="517" w:type="dxa"/>
          </w:tcPr>
          <w:p w14:paraId="651BEFE6" w14:textId="77777777" w:rsidR="00944133" w:rsidRDefault="00944133" w:rsidP="00F439F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CF4044" w14:textId="77777777" w:rsidR="00944133" w:rsidRDefault="00944133" w:rsidP="00F439FF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8E15841" w14:textId="77777777" w:rsidR="00944133" w:rsidRDefault="00944133" w:rsidP="00F439FF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80390A6" w14:textId="77777777" w:rsidR="00944133" w:rsidRDefault="00944133" w:rsidP="00F439FF">
            <w:r>
              <w:rPr>
                <w:sz w:val="16"/>
                <w:szCs w:val="16"/>
              </w:rPr>
              <w:t>R4-2413290</w:t>
            </w:r>
          </w:p>
        </w:tc>
        <w:tc>
          <w:tcPr>
            <w:tcW w:w="1597" w:type="dxa"/>
          </w:tcPr>
          <w:p w14:paraId="1BD124BF" w14:textId="77777777" w:rsidR="00944133" w:rsidRDefault="00944133" w:rsidP="00F439F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17B7134" w14:textId="77777777" w:rsidR="00944133" w:rsidRDefault="00944133" w:rsidP="00F439FF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37B2AC1C" w14:textId="77777777" w:rsidR="00944133" w:rsidRDefault="00944133" w:rsidP="00F439FF">
            <w:r>
              <w:rPr>
                <w:sz w:val="16"/>
                <w:szCs w:val="16"/>
              </w:rPr>
              <w:t>6.7.5.3.5</w:t>
            </w:r>
          </w:p>
        </w:tc>
        <w:tc>
          <w:tcPr>
            <w:tcW w:w="998" w:type="dxa"/>
          </w:tcPr>
          <w:p w14:paraId="5C818E4E" w14:textId="77777777" w:rsidR="00944133" w:rsidRDefault="00944133" w:rsidP="00F439FF">
            <w:r>
              <w:rPr>
                <w:sz w:val="16"/>
                <w:szCs w:val="16"/>
              </w:rPr>
              <w:t xml:space="preserve">TS 38.104; TS 38.141-1 ; TS/TR ... CR ... </w:t>
            </w:r>
          </w:p>
        </w:tc>
      </w:tr>
    </w:tbl>
    <w:p w14:paraId="1ABA5AAB" w14:textId="77777777" w:rsidR="001B1DF5" w:rsidRDefault="001B1DF5" w:rsidP="001B1DF5"/>
    <w:p w14:paraId="7A3518ED" w14:textId="77777777" w:rsidR="001B1DF5" w:rsidRDefault="001B1DF5" w:rsidP="001B1DF5"/>
    <w:p w14:paraId="695A0E12" w14:textId="142A03D0" w:rsidR="001B1DF5" w:rsidRDefault="001B1DF5" w:rsidP="001B1DF5">
      <w:pPr>
        <w:pStyle w:val="Heading2"/>
        <w:rPr>
          <w:rFonts w:cs="Arial"/>
          <w:noProof/>
        </w:rPr>
      </w:pPr>
      <w:r w:rsidRPr="005E14E4">
        <w:rPr>
          <w:noProof/>
        </w:rPr>
        <w:t>RP-2421</w:t>
      </w:r>
      <w:r>
        <w:rPr>
          <w:noProof/>
        </w:rPr>
        <w:t>94</w:t>
      </w:r>
    </w:p>
    <w:p w14:paraId="3EDAB5B6" w14:textId="5FAD62F0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1B1DF5">
        <w:rPr>
          <w:rFonts w:ascii="Arial" w:hAnsi="Arial" w:cs="Arial"/>
          <w:b/>
          <w:bCs/>
        </w:rPr>
        <w:t>RAN4 CRs to NR+LTE TEI18 – Batch 2</w:t>
      </w:r>
    </w:p>
    <w:p w14:paraId="6779D38B" w14:textId="77777777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766A5" w:rsidRPr="004E535C" w14:paraId="771EF972" w14:textId="77777777" w:rsidTr="00F439F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79B2BD1" w14:textId="77777777" w:rsidR="000766A5" w:rsidRPr="00BF1EB6" w:rsidRDefault="000766A5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ECDD6D" w14:textId="77777777" w:rsidR="000766A5" w:rsidRPr="00BF1EB6" w:rsidRDefault="000766A5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7F752AD" w14:textId="77777777" w:rsidR="000766A5" w:rsidRPr="00BF1EB6" w:rsidRDefault="000766A5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2B738B" w14:textId="77777777" w:rsidR="000766A5" w:rsidRPr="00BF1EB6" w:rsidRDefault="000766A5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BFC53EB" w14:textId="77777777" w:rsidR="000766A5" w:rsidRPr="00BF1EB6" w:rsidRDefault="000766A5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2C2F98" w14:textId="77777777" w:rsidR="000766A5" w:rsidRPr="00BF1EB6" w:rsidRDefault="000766A5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2AB028" w14:textId="77777777" w:rsidR="000766A5" w:rsidRPr="00BF1EB6" w:rsidRDefault="000766A5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CB4FBD9" w14:textId="77777777" w:rsidR="000766A5" w:rsidRPr="00BF1EB6" w:rsidRDefault="000766A5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62E7D7D" w14:textId="77777777" w:rsidR="000766A5" w:rsidRPr="00BF1EB6" w:rsidRDefault="000766A5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090ED18" w14:textId="77777777" w:rsidR="000766A5" w:rsidRPr="00BF1EB6" w:rsidRDefault="000766A5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2E46C8A" w14:textId="77777777" w:rsidR="000766A5" w:rsidRPr="00BF1EB6" w:rsidRDefault="000766A5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024B42A" w14:textId="77777777" w:rsidR="000766A5" w:rsidRPr="00BF1EB6" w:rsidRDefault="000766A5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B20746C" w14:textId="77777777" w:rsidR="000766A5" w:rsidRPr="00BF1EB6" w:rsidRDefault="000766A5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766A5" w14:paraId="321FC6CB" w14:textId="77777777" w:rsidTr="00F439FF">
        <w:tc>
          <w:tcPr>
            <w:tcW w:w="879" w:type="dxa"/>
          </w:tcPr>
          <w:p w14:paraId="7A547CAD" w14:textId="77777777" w:rsidR="000766A5" w:rsidRDefault="000766A5" w:rsidP="00F439F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63FF934" w14:textId="77777777" w:rsidR="000766A5" w:rsidRDefault="000766A5" w:rsidP="00F439FF">
            <w:r>
              <w:rPr>
                <w:sz w:val="16"/>
                <w:szCs w:val="16"/>
              </w:rPr>
              <w:t>1292</w:t>
            </w:r>
          </w:p>
        </w:tc>
        <w:tc>
          <w:tcPr>
            <w:tcW w:w="517" w:type="dxa"/>
          </w:tcPr>
          <w:p w14:paraId="2F47F936" w14:textId="77777777" w:rsidR="000766A5" w:rsidRDefault="000766A5" w:rsidP="00F439F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73064BB" w14:textId="77777777" w:rsidR="000766A5" w:rsidRDefault="000766A5" w:rsidP="00F439F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954B27" w14:textId="77777777" w:rsidR="000766A5" w:rsidRDefault="000766A5" w:rsidP="00F439FF">
            <w:r>
              <w:rPr>
                <w:sz w:val="16"/>
                <w:szCs w:val="16"/>
              </w:rPr>
              <w:t>R18 Cat-F CR 38.101-3 channel spacing for intra-band EN-DC[Intra-Band_EN-DC_Channelspacing]</w:t>
            </w:r>
          </w:p>
        </w:tc>
        <w:tc>
          <w:tcPr>
            <w:tcW w:w="517" w:type="dxa"/>
          </w:tcPr>
          <w:p w14:paraId="7870DC53" w14:textId="77777777" w:rsidR="000766A5" w:rsidRDefault="000766A5" w:rsidP="00F439F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C14F18" w14:textId="77777777" w:rsidR="000766A5" w:rsidRDefault="000766A5" w:rsidP="00F439FF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F0417C5" w14:textId="77777777" w:rsidR="000766A5" w:rsidRDefault="000766A5" w:rsidP="00F439FF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B10C86B" w14:textId="77777777" w:rsidR="000766A5" w:rsidRDefault="000766A5" w:rsidP="00F439FF">
            <w:r>
              <w:rPr>
                <w:sz w:val="16"/>
                <w:szCs w:val="16"/>
              </w:rPr>
              <w:t>R4-2414423</w:t>
            </w:r>
          </w:p>
        </w:tc>
        <w:tc>
          <w:tcPr>
            <w:tcW w:w="1597" w:type="dxa"/>
          </w:tcPr>
          <w:p w14:paraId="6DE58144" w14:textId="77777777" w:rsidR="000766A5" w:rsidRDefault="000766A5" w:rsidP="00F439F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89D0A16" w14:textId="77777777" w:rsidR="000766A5" w:rsidRDefault="000766A5" w:rsidP="00F439FF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5B98B58C" w14:textId="77777777" w:rsidR="000766A5" w:rsidRDefault="000766A5" w:rsidP="00F439FF">
            <w:r>
              <w:rPr>
                <w:sz w:val="16"/>
                <w:szCs w:val="16"/>
              </w:rPr>
              <w:t>5.4B.1</w:t>
            </w:r>
          </w:p>
        </w:tc>
        <w:tc>
          <w:tcPr>
            <w:tcW w:w="998" w:type="dxa"/>
          </w:tcPr>
          <w:p w14:paraId="0C79A79C" w14:textId="77777777" w:rsidR="000766A5" w:rsidRDefault="000766A5" w:rsidP="00F439FF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0766A5" w14:paraId="38F37D44" w14:textId="77777777" w:rsidTr="00F439FF">
        <w:tc>
          <w:tcPr>
            <w:tcW w:w="879" w:type="dxa"/>
          </w:tcPr>
          <w:p w14:paraId="081A194A" w14:textId="77777777" w:rsidR="000766A5" w:rsidRDefault="000766A5" w:rsidP="00F439FF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6C48E08E" w14:textId="77777777" w:rsidR="000766A5" w:rsidRDefault="000766A5" w:rsidP="00F439FF">
            <w:r>
              <w:rPr>
                <w:sz w:val="16"/>
                <w:szCs w:val="16"/>
              </w:rPr>
              <w:t>0460</w:t>
            </w:r>
          </w:p>
        </w:tc>
        <w:tc>
          <w:tcPr>
            <w:tcW w:w="517" w:type="dxa"/>
          </w:tcPr>
          <w:p w14:paraId="42DB9C06" w14:textId="77777777" w:rsidR="000766A5" w:rsidRDefault="000766A5" w:rsidP="00F439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FD7681" w14:textId="77777777" w:rsidR="000766A5" w:rsidRDefault="000766A5" w:rsidP="00F439F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B83B61" w14:textId="77777777" w:rsidR="000766A5" w:rsidRDefault="000766A5" w:rsidP="00F439FF">
            <w:r>
              <w:rPr>
                <w:sz w:val="16"/>
                <w:szCs w:val="16"/>
              </w:rPr>
              <w:t>(TEI18) [NR NTN HAPS] CR for 38.141-1 on PRACH format 1 demodulation requirements</w:t>
            </w:r>
          </w:p>
        </w:tc>
        <w:tc>
          <w:tcPr>
            <w:tcW w:w="517" w:type="dxa"/>
          </w:tcPr>
          <w:p w14:paraId="59CAF6A4" w14:textId="77777777" w:rsidR="000766A5" w:rsidRDefault="000766A5" w:rsidP="00F439F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A64DBE6" w14:textId="77777777" w:rsidR="000766A5" w:rsidRDefault="000766A5" w:rsidP="00F439FF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A54FD17" w14:textId="77777777" w:rsidR="000766A5" w:rsidRDefault="000766A5" w:rsidP="00F439FF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97E42D5" w14:textId="77777777" w:rsidR="000766A5" w:rsidRDefault="000766A5" w:rsidP="00F439FF">
            <w:r>
              <w:rPr>
                <w:sz w:val="16"/>
                <w:szCs w:val="16"/>
              </w:rPr>
              <w:t>R4-2413563</w:t>
            </w:r>
          </w:p>
        </w:tc>
        <w:tc>
          <w:tcPr>
            <w:tcW w:w="1597" w:type="dxa"/>
          </w:tcPr>
          <w:p w14:paraId="5BD6B94C" w14:textId="77777777" w:rsidR="000766A5" w:rsidRDefault="000766A5" w:rsidP="00F439FF">
            <w:r>
              <w:rPr>
                <w:sz w:val="16"/>
                <w:szCs w:val="16"/>
              </w:rPr>
              <w:t>Ericsson, NTT DOCOMO</w:t>
            </w:r>
          </w:p>
        </w:tc>
        <w:tc>
          <w:tcPr>
            <w:tcW w:w="1122" w:type="dxa"/>
          </w:tcPr>
          <w:p w14:paraId="578F833B" w14:textId="77777777" w:rsidR="000766A5" w:rsidRDefault="000766A5" w:rsidP="00F439FF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37AA5A7B" w14:textId="77777777" w:rsidR="000766A5" w:rsidRDefault="000766A5" w:rsidP="00F439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5DF7AE" w14:textId="77777777" w:rsidR="000766A5" w:rsidRDefault="000766A5" w:rsidP="00F439FF">
            <w:r>
              <w:rPr>
                <w:sz w:val="16"/>
                <w:szCs w:val="16"/>
              </w:rPr>
              <w:t xml:space="preserve">TS/TR ... CR ... ; TS ; TS/TR ... CR ... </w:t>
            </w:r>
          </w:p>
        </w:tc>
      </w:tr>
      <w:tr w:rsidR="000766A5" w14:paraId="3B4B365E" w14:textId="77777777" w:rsidTr="00F439FF">
        <w:tc>
          <w:tcPr>
            <w:tcW w:w="879" w:type="dxa"/>
          </w:tcPr>
          <w:p w14:paraId="7019763D" w14:textId="77777777" w:rsidR="000766A5" w:rsidRDefault="000766A5" w:rsidP="00F439FF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BD9E884" w14:textId="77777777" w:rsidR="000766A5" w:rsidRDefault="000766A5" w:rsidP="00F439FF">
            <w:r>
              <w:rPr>
                <w:sz w:val="16"/>
                <w:szCs w:val="16"/>
              </w:rPr>
              <w:t>0594</w:t>
            </w:r>
          </w:p>
        </w:tc>
        <w:tc>
          <w:tcPr>
            <w:tcW w:w="517" w:type="dxa"/>
          </w:tcPr>
          <w:p w14:paraId="11B9C83A" w14:textId="77777777" w:rsidR="000766A5" w:rsidRDefault="000766A5" w:rsidP="00F439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431C5C" w14:textId="77777777" w:rsidR="000766A5" w:rsidRDefault="000766A5" w:rsidP="00F439F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A3AD3E" w14:textId="77777777" w:rsidR="000766A5" w:rsidRDefault="000766A5" w:rsidP="00F439FF">
            <w:r>
              <w:rPr>
                <w:sz w:val="16"/>
                <w:szCs w:val="16"/>
              </w:rPr>
              <w:t>(TEI18) [NR NTN HAPS] CR for 38.141-2 on PRACH format 1 demodulation requirements</w:t>
            </w:r>
          </w:p>
        </w:tc>
        <w:tc>
          <w:tcPr>
            <w:tcW w:w="517" w:type="dxa"/>
          </w:tcPr>
          <w:p w14:paraId="5E3A09B9" w14:textId="77777777" w:rsidR="000766A5" w:rsidRDefault="000766A5" w:rsidP="00F439F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393F51E" w14:textId="77777777" w:rsidR="000766A5" w:rsidRDefault="000766A5" w:rsidP="00F439FF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E2F63DB" w14:textId="77777777" w:rsidR="000766A5" w:rsidRDefault="000766A5" w:rsidP="00F439FF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4B168806" w14:textId="77777777" w:rsidR="000766A5" w:rsidRDefault="000766A5" w:rsidP="00F439FF">
            <w:r>
              <w:rPr>
                <w:sz w:val="16"/>
                <w:szCs w:val="16"/>
              </w:rPr>
              <w:t>R4-2413564</w:t>
            </w:r>
          </w:p>
        </w:tc>
        <w:tc>
          <w:tcPr>
            <w:tcW w:w="1597" w:type="dxa"/>
          </w:tcPr>
          <w:p w14:paraId="3A6D2240" w14:textId="77777777" w:rsidR="000766A5" w:rsidRDefault="000766A5" w:rsidP="00F439FF">
            <w:r>
              <w:rPr>
                <w:sz w:val="16"/>
                <w:szCs w:val="16"/>
              </w:rPr>
              <w:t>Ericsson, NTT DOCOMO</w:t>
            </w:r>
          </w:p>
        </w:tc>
        <w:tc>
          <w:tcPr>
            <w:tcW w:w="1122" w:type="dxa"/>
          </w:tcPr>
          <w:p w14:paraId="07C7C373" w14:textId="77777777" w:rsidR="000766A5" w:rsidRDefault="000766A5" w:rsidP="00F439FF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15A1D039" w14:textId="77777777" w:rsidR="000766A5" w:rsidRDefault="000766A5" w:rsidP="00F439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BDCC15" w14:textId="77777777" w:rsidR="000766A5" w:rsidRDefault="000766A5" w:rsidP="00F439FF">
            <w:pPr>
              <w:rPr>
                <w:sz w:val="16"/>
                <w:szCs w:val="16"/>
              </w:rPr>
            </w:pPr>
          </w:p>
        </w:tc>
      </w:tr>
    </w:tbl>
    <w:p w14:paraId="43F90600" w14:textId="77777777" w:rsidR="001B1DF5" w:rsidRDefault="001B1DF5" w:rsidP="001B1DF5"/>
    <w:p w14:paraId="3712942A" w14:textId="77777777" w:rsidR="00915E08" w:rsidRDefault="00915E08" w:rsidP="00915E08"/>
    <w:p w14:paraId="378B0821" w14:textId="3B545257" w:rsidR="006217FF" w:rsidRDefault="006217FF" w:rsidP="006217FF">
      <w:pPr>
        <w:pStyle w:val="Heading1"/>
      </w:pPr>
      <w:r>
        <w:rPr>
          <w:noProof/>
        </w:rPr>
        <w:t>List of CRs from RAN WG4 for AI 9.</w:t>
      </w:r>
      <w:r w:rsidR="00A966BC">
        <w:rPr>
          <w:noProof/>
        </w:rPr>
        <w:t>5.1</w:t>
      </w:r>
    </w:p>
    <w:p w14:paraId="4F5B72C4" w14:textId="6780FCA4" w:rsidR="00915E08" w:rsidRDefault="00A966BC" w:rsidP="00512C52">
      <w:pPr>
        <w:pStyle w:val="Heading2"/>
        <w:rPr>
          <w:rFonts w:cs="Arial"/>
          <w:noProof/>
        </w:rPr>
      </w:pPr>
      <w:r w:rsidRPr="00A966BC">
        <w:rPr>
          <w:noProof/>
        </w:rPr>
        <w:t>RP-242195</w:t>
      </w:r>
    </w:p>
    <w:p w14:paraId="024EB40E" w14:textId="50AF2E2F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A966BC">
        <w:rPr>
          <w:rFonts w:ascii="Arial" w:hAnsi="Arial" w:cs="Arial"/>
          <w:b/>
          <w:bCs/>
        </w:rPr>
        <w:fldChar w:fldCharType="begin"/>
      </w:r>
      <w:r w:rsidR="00A966BC">
        <w:rPr>
          <w:rFonts w:ascii="Arial" w:hAnsi="Arial" w:cs="Arial"/>
          <w:b/>
          <w:bCs/>
        </w:rPr>
        <w:instrText xml:space="preserve"> DOCPROPERTY  CrPackTitle  \* MERGEFORMAT </w:instrText>
      </w:r>
      <w:r w:rsidR="00A966BC">
        <w:rPr>
          <w:rFonts w:ascii="Arial" w:hAnsi="Arial" w:cs="Arial"/>
          <w:b/>
          <w:bCs/>
        </w:rPr>
        <w:fldChar w:fldCharType="separate"/>
      </w:r>
      <w:r w:rsidR="00A966BC">
        <w:rPr>
          <w:rFonts w:ascii="Arial" w:hAnsi="Arial" w:cs="Arial"/>
          <w:b/>
          <w:bCs/>
        </w:rPr>
        <w:t>RAN4 CRs to Open REL-18 NR or NR+LTE WIs  – Batch 1</w:t>
      </w:r>
      <w:r w:rsidR="00A966BC">
        <w:rPr>
          <w:rFonts w:ascii="Arial" w:hAnsi="Arial" w:cs="Arial"/>
          <w:b/>
          <w:bCs/>
        </w:rPr>
        <w:fldChar w:fldCharType="end"/>
      </w:r>
    </w:p>
    <w:p w14:paraId="205E3150" w14:textId="6968651C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6217FF">
        <w:rPr>
          <w:rFonts w:ascii="Arial" w:hAnsi="Arial" w:cs="Arial"/>
          <w:b/>
          <w:bCs/>
        </w:rPr>
        <w:t>9.</w:t>
      </w:r>
      <w:r w:rsidR="00A966BC">
        <w:rPr>
          <w:rFonts w:ascii="Arial" w:hAnsi="Arial" w:cs="Arial"/>
          <w:b/>
          <w:bCs/>
        </w:rPr>
        <w:t>5.1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966BC" w:rsidRPr="004E535C" w14:paraId="05FEE89B" w14:textId="77777777" w:rsidTr="00F439F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810E8A8" w14:textId="77777777" w:rsidR="00A966BC" w:rsidRPr="00BF1EB6" w:rsidRDefault="00A966BC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BA4B47" w14:textId="77777777" w:rsidR="00A966BC" w:rsidRPr="00BF1EB6" w:rsidRDefault="00A966BC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4E698E4" w14:textId="77777777" w:rsidR="00A966BC" w:rsidRPr="00BF1EB6" w:rsidRDefault="00A966BC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844237" w14:textId="77777777" w:rsidR="00A966BC" w:rsidRPr="00BF1EB6" w:rsidRDefault="00A966BC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5ECF439" w14:textId="77777777" w:rsidR="00A966BC" w:rsidRPr="00BF1EB6" w:rsidRDefault="00A966BC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E620A0C" w14:textId="77777777" w:rsidR="00A966BC" w:rsidRPr="00BF1EB6" w:rsidRDefault="00A966BC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2831F3" w14:textId="77777777" w:rsidR="00A966BC" w:rsidRPr="00BF1EB6" w:rsidRDefault="00A966BC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B10E49C" w14:textId="77777777" w:rsidR="00A966BC" w:rsidRPr="00BF1EB6" w:rsidRDefault="00A966BC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21F0A65" w14:textId="77777777" w:rsidR="00A966BC" w:rsidRPr="00BF1EB6" w:rsidRDefault="00A966BC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BDE8760" w14:textId="77777777" w:rsidR="00A966BC" w:rsidRPr="00BF1EB6" w:rsidRDefault="00A966BC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2FC610A" w14:textId="77777777" w:rsidR="00A966BC" w:rsidRPr="00BF1EB6" w:rsidRDefault="00A966BC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7239D84" w14:textId="77777777" w:rsidR="00A966BC" w:rsidRPr="00BF1EB6" w:rsidRDefault="00A966BC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C5EA578" w14:textId="77777777" w:rsidR="00A966BC" w:rsidRPr="00BF1EB6" w:rsidRDefault="00A966BC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966BC" w14:paraId="7B5444E4" w14:textId="77777777" w:rsidTr="00F439FF">
        <w:tc>
          <w:tcPr>
            <w:tcW w:w="879" w:type="dxa"/>
          </w:tcPr>
          <w:p w14:paraId="1F2E271A" w14:textId="77777777" w:rsidR="00A966BC" w:rsidRDefault="00A966BC" w:rsidP="00F439F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89ECB0A" w14:textId="77777777" w:rsidR="00A966BC" w:rsidRDefault="00A966BC" w:rsidP="00F439FF">
            <w:r>
              <w:rPr>
                <w:sz w:val="16"/>
                <w:szCs w:val="16"/>
              </w:rPr>
              <w:t>4954</w:t>
            </w:r>
          </w:p>
        </w:tc>
        <w:tc>
          <w:tcPr>
            <w:tcW w:w="517" w:type="dxa"/>
          </w:tcPr>
          <w:p w14:paraId="0EE01A20" w14:textId="77777777" w:rsidR="00A966BC" w:rsidRDefault="00A966BC" w:rsidP="00F439F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56E8C9" w14:textId="77777777" w:rsidR="00A966BC" w:rsidRDefault="00A966BC" w:rsidP="00F439F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2D327A" w14:textId="77777777" w:rsidR="00A966BC" w:rsidRDefault="00A966BC" w:rsidP="00F439FF">
            <w:r>
              <w:rPr>
                <w:sz w:val="16"/>
                <w:szCs w:val="16"/>
              </w:rPr>
              <w:t>Big CR to 38.133 for RRM performance part for expanded and improved NR positioning</w:t>
            </w:r>
          </w:p>
        </w:tc>
        <w:tc>
          <w:tcPr>
            <w:tcW w:w="517" w:type="dxa"/>
          </w:tcPr>
          <w:p w14:paraId="53F6226C" w14:textId="77777777" w:rsidR="00A966BC" w:rsidRDefault="00A966BC" w:rsidP="00F439F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4937A9A" w14:textId="77777777" w:rsidR="00A966BC" w:rsidRDefault="00A966BC" w:rsidP="00F439FF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8D338F7" w14:textId="77777777" w:rsidR="00A966BC" w:rsidRDefault="00A966BC" w:rsidP="00F439FF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A3D3F75" w14:textId="77777777" w:rsidR="00A966BC" w:rsidRDefault="00A966BC" w:rsidP="00F439FF">
            <w:r>
              <w:rPr>
                <w:sz w:val="16"/>
                <w:szCs w:val="16"/>
              </w:rPr>
              <w:t>R4-2413983</w:t>
            </w:r>
          </w:p>
        </w:tc>
        <w:tc>
          <w:tcPr>
            <w:tcW w:w="1597" w:type="dxa"/>
          </w:tcPr>
          <w:p w14:paraId="4AB862A4" w14:textId="77777777" w:rsidR="00A966BC" w:rsidRDefault="00A966BC" w:rsidP="00F439F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EAD0014" w14:textId="77777777" w:rsidR="00A966BC" w:rsidRDefault="00A966BC" w:rsidP="00F439FF"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 w14:paraId="6DE8B237" w14:textId="77777777" w:rsidR="00A966BC" w:rsidRDefault="00A966BC" w:rsidP="00F439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09D59B" w14:textId="77777777" w:rsidR="00A966BC" w:rsidRDefault="00A966BC" w:rsidP="00F439FF">
            <w:pPr>
              <w:rPr>
                <w:sz w:val="16"/>
                <w:szCs w:val="16"/>
              </w:rPr>
            </w:pPr>
          </w:p>
        </w:tc>
      </w:tr>
    </w:tbl>
    <w:p w14:paraId="589694B1" w14:textId="77777777" w:rsidR="00915E08" w:rsidRDefault="00915E08" w:rsidP="00915E08"/>
    <w:p w14:paraId="351E9E0D" w14:textId="77777777" w:rsidR="00A966BC" w:rsidRDefault="00A966BC" w:rsidP="00915E08"/>
    <w:p w14:paraId="23D337D9" w14:textId="16182E81" w:rsidR="00915E08" w:rsidRDefault="00935FA1" w:rsidP="00935FA1">
      <w:pPr>
        <w:pStyle w:val="Heading1"/>
      </w:pPr>
      <w:r>
        <w:rPr>
          <w:noProof/>
        </w:rPr>
        <w:t xml:space="preserve">List of CRs from RAN WG4 for AI </w:t>
      </w:r>
      <w:r w:rsidR="004D372B">
        <w:rPr>
          <w:noProof/>
        </w:rPr>
        <w:t>14</w:t>
      </w:r>
    </w:p>
    <w:p w14:paraId="2BE596BA" w14:textId="164D118E" w:rsidR="00915E08" w:rsidRDefault="004D372B" w:rsidP="00512C52">
      <w:pPr>
        <w:pStyle w:val="Heading2"/>
        <w:rPr>
          <w:rFonts w:cs="Arial"/>
          <w:noProof/>
        </w:rPr>
      </w:pPr>
      <w:r w:rsidRPr="004D372B">
        <w:rPr>
          <w:noProof/>
        </w:rPr>
        <w:t>RP-242196</w:t>
      </w:r>
    </w:p>
    <w:p w14:paraId="21D43863" w14:textId="6DDFD7A1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A966BC">
        <w:rPr>
          <w:rFonts w:ascii="Arial" w:hAnsi="Arial" w:cs="Arial"/>
          <w:b/>
          <w:bCs/>
        </w:rPr>
        <w:fldChar w:fldCharType="begin"/>
      </w:r>
      <w:r w:rsidR="00A966BC">
        <w:rPr>
          <w:rFonts w:ascii="Arial" w:hAnsi="Arial" w:cs="Arial"/>
          <w:b/>
          <w:bCs/>
        </w:rPr>
        <w:instrText xml:space="preserve"> DOCPROPERTY  CrPackTitle  \* MERGEFORMAT </w:instrText>
      </w:r>
      <w:r w:rsidR="00A966BC">
        <w:rPr>
          <w:rFonts w:ascii="Arial" w:hAnsi="Arial" w:cs="Arial"/>
          <w:b/>
          <w:bCs/>
        </w:rPr>
        <w:fldChar w:fldCharType="separate"/>
      </w:r>
      <w:r w:rsidR="00A966BC">
        <w:rPr>
          <w:rFonts w:ascii="Arial" w:hAnsi="Arial" w:cs="Arial"/>
          <w:b/>
          <w:bCs/>
        </w:rPr>
        <w:t>RAN4 CRs to Maintenance for Closed WIs/SIs for REL-18 and earlier - Batch 45</w:t>
      </w:r>
      <w:r w:rsidR="00A966BC">
        <w:rPr>
          <w:rFonts w:ascii="Arial" w:hAnsi="Arial" w:cs="Arial"/>
          <w:b/>
          <w:bCs/>
        </w:rPr>
        <w:fldChar w:fldCharType="end"/>
      </w:r>
    </w:p>
    <w:p w14:paraId="6583E722" w14:textId="0D59EE77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lastRenderedPageBreak/>
        <w:t>Agenda item:</w:t>
      </w:r>
      <w:r w:rsidRPr="004347C0">
        <w:rPr>
          <w:rFonts w:ascii="Arial" w:hAnsi="Arial" w:cs="Arial"/>
          <w:b/>
          <w:bCs/>
        </w:rPr>
        <w:tab/>
      </w:r>
      <w:r w:rsidR="004D372B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966BC" w:rsidRPr="004E535C" w14:paraId="4951CC1C" w14:textId="77777777" w:rsidTr="00F439F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D21C1B2" w14:textId="77777777" w:rsidR="00A966BC" w:rsidRPr="00BF1EB6" w:rsidRDefault="00A966BC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10B8EF" w14:textId="77777777" w:rsidR="00A966BC" w:rsidRPr="00BF1EB6" w:rsidRDefault="00A966BC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393789F" w14:textId="77777777" w:rsidR="00A966BC" w:rsidRPr="00BF1EB6" w:rsidRDefault="00A966BC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8756C2" w14:textId="77777777" w:rsidR="00A966BC" w:rsidRPr="00BF1EB6" w:rsidRDefault="00A966BC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2183901" w14:textId="77777777" w:rsidR="00A966BC" w:rsidRPr="00BF1EB6" w:rsidRDefault="00A966BC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64F9DD3" w14:textId="77777777" w:rsidR="00A966BC" w:rsidRPr="00BF1EB6" w:rsidRDefault="00A966BC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6685E9" w14:textId="77777777" w:rsidR="00A966BC" w:rsidRPr="00BF1EB6" w:rsidRDefault="00A966BC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32C28D1" w14:textId="77777777" w:rsidR="00A966BC" w:rsidRPr="00BF1EB6" w:rsidRDefault="00A966BC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026A66E" w14:textId="77777777" w:rsidR="00A966BC" w:rsidRPr="00BF1EB6" w:rsidRDefault="00A966BC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5CB8EE6" w14:textId="77777777" w:rsidR="00A966BC" w:rsidRPr="00BF1EB6" w:rsidRDefault="00A966BC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D35C53B" w14:textId="77777777" w:rsidR="00A966BC" w:rsidRPr="00BF1EB6" w:rsidRDefault="00A966BC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2DC1A56" w14:textId="77777777" w:rsidR="00A966BC" w:rsidRPr="00BF1EB6" w:rsidRDefault="00A966BC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0EB2E09" w14:textId="77777777" w:rsidR="00A966BC" w:rsidRPr="00BF1EB6" w:rsidRDefault="00A966BC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966BC" w14:paraId="48BC6E1C" w14:textId="77777777" w:rsidTr="00F439FF">
        <w:tc>
          <w:tcPr>
            <w:tcW w:w="879" w:type="dxa"/>
          </w:tcPr>
          <w:p w14:paraId="62103AE4" w14:textId="77777777" w:rsidR="00A966BC" w:rsidRDefault="00A966BC" w:rsidP="00F439F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3B02C2C" w14:textId="77777777" w:rsidR="00A966BC" w:rsidRDefault="00A966BC" w:rsidP="00F439FF">
            <w:r>
              <w:rPr>
                <w:sz w:val="16"/>
                <w:szCs w:val="16"/>
              </w:rPr>
              <w:t>2392</w:t>
            </w:r>
          </w:p>
        </w:tc>
        <w:tc>
          <w:tcPr>
            <w:tcW w:w="517" w:type="dxa"/>
          </w:tcPr>
          <w:p w14:paraId="389B6AAD" w14:textId="77777777" w:rsidR="00A966BC" w:rsidRDefault="00A966BC" w:rsidP="00F439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584EC2" w14:textId="77777777" w:rsidR="00A966BC" w:rsidRDefault="00A966BC" w:rsidP="00F439F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D22F21" w14:textId="77777777" w:rsidR="00A966BC" w:rsidRDefault="00A966BC" w:rsidP="00F439FF">
            <w:r>
              <w:rPr>
                <w:sz w:val="16"/>
                <w:szCs w:val="16"/>
              </w:rPr>
              <w:t>(NR_pos_enh2-Core) CR to 38.101-1 on positioning IE correction</w:t>
            </w:r>
          </w:p>
        </w:tc>
        <w:tc>
          <w:tcPr>
            <w:tcW w:w="517" w:type="dxa"/>
          </w:tcPr>
          <w:p w14:paraId="3D671035" w14:textId="77777777" w:rsidR="00A966BC" w:rsidRDefault="00A966BC" w:rsidP="00F439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E5879D" w14:textId="77777777" w:rsidR="00A966BC" w:rsidRDefault="00A966BC" w:rsidP="00F439FF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1905B04" w14:textId="77777777" w:rsidR="00A966BC" w:rsidRDefault="00A966BC" w:rsidP="00F439FF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5A007F25" w14:textId="77777777" w:rsidR="00A966BC" w:rsidRDefault="00A966BC" w:rsidP="00F439FF">
            <w:r>
              <w:rPr>
                <w:sz w:val="16"/>
                <w:szCs w:val="16"/>
              </w:rPr>
              <w:t>R4-2414415</w:t>
            </w:r>
          </w:p>
        </w:tc>
        <w:tc>
          <w:tcPr>
            <w:tcW w:w="1597" w:type="dxa"/>
          </w:tcPr>
          <w:p w14:paraId="601A8E59" w14:textId="77777777" w:rsidR="00A966BC" w:rsidRDefault="00A966BC" w:rsidP="00F439FF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5D3D95A" w14:textId="77777777" w:rsidR="00A966BC" w:rsidRDefault="00A966BC" w:rsidP="00F439FF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5B46368C" w14:textId="77777777" w:rsidR="00A966BC" w:rsidRDefault="00A966BC" w:rsidP="00F439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A78595" w14:textId="77777777" w:rsidR="00A966BC" w:rsidRDefault="00A966BC" w:rsidP="00F439FF">
            <w:pPr>
              <w:rPr>
                <w:sz w:val="16"/>
                <w:szCs w:val="16"/>
              </w:rPr>
            </w:pPr>
          </w:p>
        </w:tc>
      </w:tr>
      <w:tr w:rsidR="00A966BC" w14:paraId="68939E6A" w14:textId="77777777" w:rsidTr="00F439FF">
        <w:tc>
          <w:tcPr>
            <w:tcW w:w="879" w:type="dxa"/>
          </w:tcPr>
          <w:p w14:paraId="7FD8FEDC" w14:textId="77777777" w:rsidR="00A966BC" w:rsidRDefault="00A966BC" w:rsidP="00F439F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2B64432" w14:textId="77777777" w:rsidR="00A966BC" w:rsidRDefault="00A966BC" w:rsidP="00F439FF">
            <w:r>
              <w:rPr>
                <w:sz w:val="16"/>
                <w:szCs w:val="16"/>
              </w:rPr>
              <w:t>4953</w:t>
            </w:r>
          </w:p>
        </w:tc>
        <w:tc>
          <w:tcPr>
            <w:tcW w:w="517" w:type="dxa"/>
          </w:tcPr>
          <w:p w14:paraId="6562F8D2" w14:textId="77777777" w:rsidR="00A966BC" w:rsidRDefault="00A966BC" w:rsidP="00F439F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F07525" w14:textId="77777777" w:rsidR="00A966BC" w:rsidRDefault="00A966BC" w:rsidP="00F439F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CAD2A6" w14:textId="77777777" w:rsidR="00A966BC" w:rsidRDefault="00A966BC" w:rsidP="00F439FF">
            <w:r>
              <w:rPr>
                <w:sz w:val="16"/>
                <w:szCs w:val="16"/>
              </w:rPr>
              <w:t>Big CR to 38133 for RRM core part for expanded and improved NR positioning</w:t>
            </w:r>
          </w:p>
        </w:tc>
        <w:tc>
          <w:tcPr>
            <w:tcW w:w="517" w:type="dxa"/>
          </w:tcPr>
          <w:p w14:paraId="57000BB6" w14:textId="77777777" w:rsidR="00A966BC" w:rsidRDefault="00A966BC" w:rsidP="00F439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CE240D" w14:textId="77777777" w:rsidR="00A966BC" w:rsidRDefault="00A966BC" w:rsidP="00F439FF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A49E5E1" w14:textId="77777777" w:rsidR="00A966BC" w:rsidRDefault="00A966BC" w:rsidP="00F439FF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0004DCCE" w14:textId="77777777" w:rsidR="00A966BC" w:rsidRDefault="00A966BC" w:rsidP="00F439FF">
            <w:r>
              <w:rPr>
                <w:sz w:val="16"/>
                <w:szCs w:val="16"/>
              </w:rPr>
              <w:t>R4-2413975</w:t>
            </w:r>
          </w:p>
        </w:tc>
        <w:tc>
          <w:tcPr>
            <w:tcW w:w="1597" w:type="dxa"/>
          </w:tcPr>
          <w:p w14:paraId="55978C3F" w14:textId="77777777" w:rsidR="00A966BC" w:rsidRDefault="00A966BC" w:rsidP="00F439F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1EC3CAF" w14:textId="77777777" w:rsidR="00A966BC" w:rsidRDefault="00A966BC" w:rsidP="00F439FF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4EE0C736" w14:textId="77777777" w:rsidR="00A966BC" w:rsidRDefault="00A966BC" w:rsidP="00F439FF">
            <w:r>
              <w:rPr>
                <w:sz w:val="16"/>
                <w:szCs w:val="16"/>
              </w:rPr>
              <w:t>R4-2412680: 4.5.1.R4-2413980: 4.5.5.3, 5.6.7.3, 5.6.8.3, 9.9.7.3, 9.9.8.3.R4-2413979: 4.5.5.5, 5.6.7.5, 5.6.8.5.R4-2413978: 4.6.2.6, 4.6.3.6, 5.6A.4.6, 9.9A.2.6.1, 9.9A.3.6.1, 9.9A.4.8.R4-2411332: 5.6.3.5, 5.6.4.5, 5.6.6.3, 7.1.2.4.R4-2413976: 5.6.4.2, 5.6.4.6, 8.2.2.2.21 (new), 9.9.2.2.R4-2414088: 5.6.7.5, 5.6.8.5, 9.9.7.5, 9.9.8.5.R4-2411330: 5.6A.4.5, 5.6A.5.5, 5.6A.5.6, 5.6A.6.5, 5.6A.6.6.R4-2412646: 7.1A.2.2 (new).R4-2413977: 9.9A.2.6, 9.9A.3.6, 9.9A.4.8.R4-2413981: 12A.</w:t>
            </w:r>
          </w:p>
        </w:tc>
        <w:tc>
          <w:tcPr>
            <w:tcW w:w="998" w:type="dxa"/>
          </w:tcPr>
          <w:p w14:paraId="204740F4" w14:textId="77777777" w:rsidR="00A966BC" w:rsidRDefault="00A966BC" w:rsidP="00F439F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</w:tbl>
    <w:p w14:paraId="24CAED6B" w14:textId="77777777" w:rsidR="00E25BAC" w:rsidRDefault="00E25BAC" w:rsidP="00E25BAC"/>
    <w:p w14:paraId="776B4EC2" w14:textId="77777777" w:rsidR="00C13D06" w:rsidRDefault="00C13D06" w:rsidP="00C13D06"/>
    <w:p w14:paraId="1674E3C5" w14:textId="35CE8862" w:rsidR="00D7297A" w:rsidRDefault="00D7297A" w:rsidP="00D7297A">
      <w:pPr>
        <w:pStyle w:val="Heading1"/>
      </w:pPr>
      <w:r>
        <w:rPr>
          <w:noProof/>
        </w:rPr>
        <w:t>List of CRs from RAN WG4 for AI 9.</w:t>
      </w:r>
      <w:r w:rsidR="004D372B">
        <w:rPr>
          <w:noProof/>
        </w:rPr>
        <w:t>5.2</w:t>
      </w:r>
    </w:p>
    <w:p w14:paraId="1D52B01F" w14:textId="7D8F8516" w:rsidR="00D7297A" w:rsidRDefault="004D372B" w:rsidP="00D7297A">
      <w:pPr>
        <w:pStyle w:val="Heading2"/>
        <w:rPr>
          <w:rFonts w:cs="Arial"/>
          <w:noProof/>
        </w:rPr>
      </w:pPr>
      <w:r w:rsidRPr="004D372B">
        <w:rPr>
          <w:noProof/>
        </w:rPr>
        <w:t>RP-242197</w:t>
      </w:r>
    </w:p>
    <w:p w14:paraId="083B478B" w14:textId="3C5971C4" w:rsidR="00D7297A" w:rsidRPr="004347C0" w:rsidRDefault="00D7297A" w:rsidP="00D729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4D372B">
        <w:rPr>
          <w:rFonts w:ascii="Arial" w:hAnsi="Arial" w:cs="Arial"/>
          <w:b/>
          <w:bCs/>
        </w:rPr>
        <w:fldChar w:fldCharType="begin"/>
      </w:r>
      <w:r w:rsidR="004D372B">
        <w:rPr>
          <w:rFonts w:ascii="Arial" w:hAnsi="Arial" w:cs="Arial"/>
          <w:b/>
          <w:bCs/>
        </w:rPr>
        <w:instrText xml:space="preserve"> DOCPROPERTY  CrPackTitle  \* MERGEFORMAT </w:instrText>
      </w:r>
      <w:r w:rsidR="004D372B">
        <w:rPr>
          <w:rFonts w:ascii="Arial" w:hAnsi="Arial" w:cs="Arial"/>
          <w:b/>
          <w:bCs/>
        </w:rPr>
        <w:fldChar w:fldCharType="separate"/>
      </w:r>
      <w:r w:rsidR="004D372B">
        <w:rPr>
          <w:rFonts w:ascii="Arial" w:hAnsi="Arial" w:cs="Arial"/>
          <w:b/>
          <w:bCs/>
        </w:rPr>
        <w:t>RAN4 CRs to Open REL-18 NR or NR+LTE WIs  – Batch 2</w:t>
      </w:r>
      <w:r w:rsidR="004D372B">
        <w:rPr>
          <w:rFonts w:ascii="Arial" w:hAnsi="Arial" w:cs="Arial"/>
          <w:b/>
          <w:bCs/>
        </w:rPr>
        <w:fldChar w:fldCharType="end"/>
      </w:r>
    </w:p>
    <w:p w14:paraId="22B09405" w14:textId="23D2897A" w:rsidR="00D7297A" w:rsidRPr="004D372B" w:rsidRDefault="00D7297A" w:rsidP="004D372B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D7297A">
        <w:rPr>
          <w:rFonts w:ascii="Arial" w:hAnsi="Arial" w:cs="Arial"/>
          <w:b/>
          <w:bCs/>
        </w:rPr>
        <w:t>9.</w:t>
      </w:r>
      <w:r w:rsidR="004D372B">
        <w:rPr>
          <w:rFonts w:ascii="Arial" w:hAnsi="Arial" w:cs="Arial"/>
          <w:b/>
          <w:bCs/>
        </w:rPr>
        <w:t>5.2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D372B" w:rsidRPr="004E535C" w14:paraId="627CECBE" w14:textId="77777777" w:rsidTr="00F439F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CD13F2C" w14:textId="77777777" w:rsidR="004D372B" w:rsidRPr="00BF1EB6" w:rsidRDefault="004D372B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713E7F" w14:textId="77777777" w:rsidR="004D372B" w:rsidRPr="00BF1EB6" w:rsidRDefault="004D372B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775ADC" w14:textId="77777777" w:rsidR="004D372B" w:rsidRPr="00BF1EB6" w:rsidRDefault="004D372B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E5AA21" w14:textId="77777777" w:rsidR="004D372B" w:rsidRPr="00BF1EB6" w:rsidRDefault="004D372B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3BC5F60" w14:textId="77777777" w:rsidR="004D372B" w:rsidRPr="00BF1EB6" w:rsidRDefault="004D372B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CA39FDE" w14:textId="77777777" w:rsidR="004D372B" w:rsidRPr="00BF1EB6" w:rsidRDefault="004D372B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38F81D" w14:textId="77777777" w:rsidR="004D372B" w:rsidRPr="00BF1EB6" w:rsidRDefault="004D372B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093631B" w14:textId="77777777" w:rsidR="004D372B" w:rsidRPr="00BF1EB6" w:rsidRDefault="004D372B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14DABE0" w14:textId="77777777" w:rsidR="004D372B" w:rsidRPr="00BF1EB6" w:rsidRDefault="004D372B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BC7522C" w14:textId="77777777" w:rsidR="004D372B" w:rsidRPr="00BF1EB6" w:rsidRDefault="004D372B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8A81264" w14:textId="77777777" w:rsidR="004D372B" w:rsidRPr="00BF1EB6" w:rsidRDefault="004D372B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2D65257" w14:textId="77777777" w:rsidR="004D372B" w:rsidRPr="00BF1EB6" w:rsidRDefault="004D372B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321CB31" w14:textId="77777777" w:rsidR="004D372B" w:rsidRPr="00BF1EB6" w:rsidRDefault="004D372B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D372B" w14:paraId="79605F8E" w14:textId="77777777" w:rsidTr="00F439FF">
        <w:tc>
          <w:tcPr>
            <w:tcW w:w="879" w:type="dxa"/>
          </w:tcPr>
          <w:p w14:paraId="6D931BF9" w14:textId="77777777" w:rsidR="004D372B" w:rsidRDefault="004D372B" w:rsidP="00F439FF">
            <w:r>
              <w:rPr>
                <w:sz w:val="16"/>
                <w:szCs w:val="16"/>
              </w:rPr>
              <w:t>38.161</w:t>
            </w:r>
          </w:p>
        </w:tc>
        <w:tc>
          <w:tcPr>
            <w:tcW w:w="637" w:type="dxa"/>
          </w:tcPr>
          <w:p w14:paraId="3FA50F53" w14:textId="77777777" w:rsidR="004D372B" w:rsidRDefault="004D372B" w:rsidP="00F439FF"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 w14:paraId="3A49C456" w14:textId="77777777" w:rsidR="004D372B" w:rsidRDefault="004D372B" w:rsidP="00F439F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FDE146" w14:textId="77777777" w:rsidR="004D372B" w:rsidRDefault="004D372B" w:rsidP="00F439F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B7FF97" w14:textId="77777777" w:rsidR="004D372B" w:rsidRDefault="004D372B" w:rsidP="00F439FF">
            <w:r>
              <w:rPr>
                <w:sz w:val="16"/>
                <w:szCs w:val="16"/>
              </w:rPr>
              <w:t>CR to TS 38.161 on alternative RC test method</w:t>
            </w:r>
          </w:p>
        </w:tc>
        <w:tc>
          <w:tcPr>
            <w:tcW w:w="517" w:type="dxa"/>
          </w:tcPr>
          <w:p w14:paraId="05D51070" w14:textId="77777777" w:rsidR="004D372B" w:rsidRDefault="004D372B" w:rsidP="00F439F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9E43E3A" w14:textId="77777777" w:rsidR="004D372B" w:rsidRDefault="004D372B" w:rsidP="00F439F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43410FC" w14:textId="77777777" w:rsidR="004D372B" w:rsidRDefault="004D372B" w:rsidP="00F439FF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C7C6C2F" w14:textId="77777777" w:rsidR="004D372B" w:rsidRDefault="004D372B" w:rsidP="00F439FF">
            <w:r>
              <w:rPr>
                <w:sz w:val="16"/>
                <w:szCs w:val="16"/>
              </w:rPr>
              <w:t>R4-2412052</w:t>
            </w:r>
          </w:p>
        </w:tc>
        <w:tc>
          <w:tcPr>
            <w:tcW w:w="1597" w:type="dxa"/>
          </w:tcPr>
          <w:p w14:paraId="4C4F42B5" w14:textId="77777777" w:rsidR="004D372B" w:rsidRDefault="004D372B" w:rsidP="00F439FF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17BEE882" w14:textId="77777777" w:rsidR="004D372B" w:rsidRDefault="004D372B" w:rsidP="00F439FF">
            <w:r>
              <w:rPr>
                <w:sz w:val="16"/>
                <w:szCs w:val="16"/>
              </w:rPr>
              <w:t>NR_FR1_TRP_TRS_enh-Perf</w:t>
            </w:r>
          </w:p>
        </w:tc>
        <w:tc>
          <w:tcPr>
            <w:tcW w:w="2323" w:type="dxa"/>
          </w:tcPr>
          <w:p w14:paraId="11EA7309" w14:textId="77777777" w:rsidR="004D372B" w:rsidRDefault="004D372B" w:rsidP="00F439FF">
            <w:r>
              <w:rPr>
                <w:sz w:val="16"/>
                <w:szCs w:val="16"/>
              </w:rPr>
              <w:t>2, 4.5, A.1, A.3.6, A.4.1</w:t>
            </w:r>
          </w:p>
        </w:tc>
        <w:tc>
          <w:tcPr>
            <w:tcW w:w="998" w:type="dxa"/>
          </w:tcPr>
          <w:p w14:paraId="6A4BCF66" w14:textId="77777777" w:rsidR="004D372B" w:rsidRDefault="004D372B" w:rsidP="00F439FF">
            <w:r>
              <w:rPr>
                <w:sz w:val="16"/>
                <w:szCs w:val="16"/>
              </w:rPr>
              <w:t xml:space="preserve">TS/TR ... CR ...; TS/TR CR ... ; TS/TR ... CR ... </w:t>
            </w:r>
          </w:p>
        </w:tc>
      </w:tr>
      <w:tr w:rsidR="004D372B" w14:paraId="154213ED" w14:textId="77777777" w:rsidTr="00F439FF">
        <w:tc>
          <w:tcPr>
            <w:tcW w:w="879" w:type="dxa"/>
          </w:tcPr>
          <w:p w14:paraId="013ED32F" w14:textId="77777777" w:rsidR="004D372B" w:rsidRDefault="004D372B" w:rsidP="00F439FF">
            <w:r>
              <w:rPr>
                <w:sz w:val="16"/>
                <w:szCs w:val="16"/>
              </w:rPr>
              <w:lastRenderedPageBreak/>
              <w:t>38.161</w:t>
            </w:r>
          </w:p>
        </w:tc>
        <w:tc>
          <w:tcPr>
            <w:tcW w:w="637" w:type="dxa"/>
          </w:tcPr>
          <w:p w14:paraId="62386AA5" w14:textId="77777777" w:rsidR="004D372B" w:rsidRDefault="004D372B" w:rsidP="00F439FF"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 w14:paraId="29601B1A" w14:textId="77777777" w:rsidR="004D372B" w:rsidRDefault="004D372B" w:rsidP="00F439FF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66FC8D9C" w14:textId="77777777" w:rsidR="004D372B" w:rsidRDefault="004D372B" w:rsidP="00F439F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D1795C" w14:textId="77777777" w:rsidR="004D372B" w:rsidRDefault="004D372B" w:rsidP="00F439FF">
            <w:r>
              <w:rPr>
                <w:sz w:val="16"/>
                <w:szCs w:val="16"/>
              </w:rPr>
              <w:t>CR to TS 38.161 on Rel-18 FR1 TRP TRS requirements</w:t>
            </w:r>
          </w:p>
        </w:tc>
        <w:tc>
          <w:tcPr>
            <w:tcW w:w="517" w:type="dxa"/>
          </w:tcPr>
          <w:p w14:paraId="5C29702C" w14:textId="77777777" w:rsidR="004D372B" w:rsidRDefault="004D372B" w:rsidP="00F439F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CC13934" w14:textId="77777777" w:rsidR="004D372B" w:rsidRDefault="004D372B" w:rsidP="00F439F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BBC5BFA" w14:textId="77777777" w:rsidR="004D372B" w:rsidRDefault="004D372B" w:rsidP="00F439FF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642168B9" w14:textId="77777777" w:rsidR="004D372B" w:rsidRDefault="004D372B" w:rsidP="00F439FF">
            <w:r>
              <w:rPr>
                <w:sz w:val="16"/>
                <w:szCs w:val="16"/>
              </w:rPr>
              <w:t>R4-2413602</w:t>
            </w:r>
          </w:p>
        </w:tc>
        <w:tc>
          <w:tcPr>
            <w:tcW w:w="1597" w:type="dxa"/>
          </w:tcPr>
          <w:p w14:paraId="70BB786A" w14:textId="77777777" w:rsidR="004D372B" w:rsidRDefault="004D372B" w:rsidP="00F439FF">
            <w:r>
              <w:rPr>
                <w:sz w:val="16"/>
                <w:szCs w:val="16"/>
              </w:rPr>
              <w:t>vivo, Samsung, OPPO, Apple, Xiaomi, Huawei, HiSilicon, Vodafone, NTT DoCoMo, Telecom Italia, Orange</w:t>
            </w:r>
          </w:p>
        </w:tc>
        <w:tc>
          <w:tcPr>
            <w:tcW w:w="1122" w:type="dxa"/>
          </w:tcPr>
          <w:p w14:paraId="63077A55" w14:textId="77777777" w:rsidR="004D372B" w:rsidRDefault="004D372B" w:rsidP="00F439FF">
            <w:r>
              <w:rPr>
                <w:sz w:val="16"/>
                <w:szCs w:val="16"/>
              </w:rPr>
              <w:t>NR_FR1_TRP_TRS_enh-Perf</w:t>
            </w:r>
          </w:p>
        </w:tc>
        <w:tc>
          <w:tcPr>
            <w:tcW w:w="2323" w:type="dxa"/>
          </w:tcPr>
          <w:p w14:paraId="30ED0A96" w14:textId="77777777" w:rsidR="004D372B" w:rsidRDefault="004D372B" w:rsidP="00F439FF">
            <w:r>
              <w:rPr>
                <w:sz w:val="16"/>
                <w:szCs w:val="16"/>
              </w:rPr>
              <w:t>3.3, 6, 7</w:t>
            </w:r>
          </w:p>
        </w:tc>
        <w:tc>
          <w:tcPr>
            <w:tcW w:w="998" w:type="dxa"/>
          </w:tcPr>
          <w:p w14:paraId="10BBF210" w14:textId="77777777" w:rsidR="004D372B" w:rsidRDefault="004D372B" w:rsidP="00F439FF">
            <w:r>
              <w:rPr>
                <w:sz w:val="16"/>
                <w:szCs w:val="16"/>
              </w:rPr>
              <w:t xml:space="preserve">TS/TR ... CR ...; TS/TR CR ... ; TS/TR ... CR ... </w:t>
            </w:r>
          </w:p>
        </w:tc>
      </w:tr>
    </w:tbl>
    <w:p w14:paraId="393CA7B4" w14:textId="77777777" w:rsidR="00FE00FB" w:rsidRDefault="00FE00FB" w:rsidP="00FE00FB"/>
    <w:p w14:paraId="36051AAD" w14:textId="77777777" w:rsidR="0074393C" w:rsidRDefault="0074393C" w:rsidP="00915E08"/>
    <w:p w14:paraId="1ABA58F9" w14:textId="08984E35" w:rsidR="00E144C4" w:rsidRDefault="00512C52" w:rsidP="00512C52">
      <w:pPr>
        <w:pStyle w:val="Heading1"/>
      </w:pPr>
      <w:r>
        <w:rPr>
          <w:noProof/>
        </w:rPr>
        <w:t xml:space="preserve">List of CRs from RAN WG4 for AI </w:t>
      </w:r>
      <w:r w:rsidR="004D372B">
        <w:rPr>
          <w:noProof/>
        </w:rPr>
        <w:t>14</w:t>
      </w:r>
    </w:p>
    <w:p w14:paraId="7777453C" w14:textId="16A6C2DB" w:rsidR="00303193" w:rsidRDefault="004D372B" w:rsidP="00512C52">
      <w:pPr>
        <w:pStyle w:val="Heading2"/>
        <w:rPr>
          <w:rFonts w:cs="Arial"/>
          <w:noProof/>
        </w:rPr>
      </w:pPr>
      <w:bookmarkStart w:id="3" w:name="_Hlk152587438"/>
      <w:bookmarkStart w:id="4" w:name="_Hlk152588040"/>
      <w:r w:rsidRPr="004D372B">
        <w:rPr>
          <w:noProof/>
        </w:rPr>
        <w:t>RP-242198</w:t>
      </w:r>
    </w:p>
    <w:p w14:paraId="35A80FC0" w14:textId="29A37AE8" w:rsidR="00303193" w:rsidRPr="004347C0" w:rsidRDefault="00303193" w:rsidP="003031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4D372B" w:rsidRPr="004D372B">
        <w:rPr>
          <w:rFonts w:ascii="Arial" w:hAnsi="Arial" w:cs="Arial"/>
          <w:b/>
          <w:bCs/>
        </w:rPr>
        <w:t>RAN4 CRs to Maintenance for Closed WIs/SIs for REL-18 and earlier - Batch 46</w:t>
      </w:r>
    </w:p>
    <w:p w14:paraId="0B710375" w14:textId="1FA57AFD" w:rsidR="00303193" w:rsidRDefault="00303193" w:rsidP="00303193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4D372B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D372B" w:rsidRPr="004E535C" w14:paraId="0129779D" w14:textId="77777777" w:rsidTr="00F439F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9CD6619" w14:textId="77777777" w:rsidR="004D372B" w:rsidRPr="00BF1EB6" w:rsidRDefault="004D372B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D295B1" w14:textId="77777777" w:rsidR="004D372B" w:rsidRPr="00BF1EB6" w:rsidRDefault="004D372B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4C55B28" w14:textId="77777777" w:rsidR="004D372B" w:rsidRPr="00BF1EB6" w:rsidRDefault="004D372B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46B552" w14:textId="77777777" w:rsidR="004D372B" w:rsidRPr="00BF1EB6" w:rsidRDefault="004D372B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DA6CF94" w14:textId="77777777" w:rsidR="004D372B" w:rsidRPr="00BF1EB6" w:rsidRDefault="004D372B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3760A80" w14:textId="77777777" w:rsidR="004D372B" w:rsidRPr="00BF1EB6" w:rsidRDefault="004D372B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7DB101" w14:textId="77777777" w:rsidR="004D372B" w:rsidRPr="00BF1EB6" w:rsidRDefault="004D372B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AFC71C4" w14:textId="77777777" w:rsidR="004D372B" w:rsidRPr="00BF1EB6" w:rsidRDefault="004D372B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1A55687" w14:textId="77777777" w:rsidR="004D372B" w:rsidRPr="00BF1EB6" w:rsidRDefault="004D372B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EF54937" w14:textId="77777777" w:rsidR="004D372B" w:rsidRPr="00BF1EB6" w:rsidRDefault="004D372B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306AA76" w14:textId="77777777" w:rsidR="004D372B" w:rsidRPr="00BF1EB6" w:rsidRDefault="004D372B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1C61E6D" w14:textId="77777777" w:rsidR="004D372B" w:rsidRPr="00BF1EB6" w:rsidRDefault="004D372B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889FFDD" w14:textId="77777777" w:rsidR="004D372B" w:rsidRPr="00BF1EB6" w:rsidRDefault="004D372B" w:rsidP="00F439F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D372B" w14:paraId="6DE4CF90" w14:textId="77777777" w:rsidTr="00F439FF">
        <w:tc>
          <w:tcPr>
            <w:tcW w:w="879" w:type="dxa"/>
          </w:tcPr>
          <w:p w14:paraId="2EDE6999" w14:textId="77777777" w:rsidR="004D372B" w:rsidRDefault="004D372B" w:rsidP="00F439FF">
            <w:r>
              <w:rPr>
                <w:sz w:val="16"/>
                <w:szCs w:val="16"/>
              </w:rPr>
              <w:t>38.161</w:t>
            </w:r>
          </w:p>
        </w:tc>
        <w:tc>
          <w:tcPr>
            <w:tcW w:w="637" w:type="dxa"/>
          </w:tcPr>
          <w:p w14:paraId="2585E8D4" w14:textId="77777777" w:rsidR="004D372B" w:rsidRDefault="004D372B" w:rsidP="00F439FF"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 w14:paraId="1D41CE9E" w14:textId="77777777" w:rsidR="004D372B" w:rsidRDefault="004D372B" w:rsidP="00F439F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A04B12" w14:textId="77777777" w:rsidR="004D372B" w:rsidRDefault="004D372B" w:rsidP="00F439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6CAE32" w14:textId="77777777" w:rsidR="004D372B" w:rsidRDefault="004D372B" w:rsidP="00F439FF">
            <w:r>
              <w:rPr>
                <w:sz w:val="16"/>
                <w:szCs w:val="16"/>
              </w:rPr>
              <w:t>Clarification of voltage environmental requirement</w:t>
            </w:r>
          </w:p>
        </w:tc>
        <w:tc>
          <w:tcPr>
            <w:tcW w:w="517" w:type="dxa"/>
          </w:tcPr>
          <w:p w14:paraId="04637C4A" w14:textId="77777777" w:rsidR="004D372B" w:rsidRDefault="004D372B" w:rsidP="00F439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A3C81E" w14:textId="77777777" w:rsidR="004D372B" w:rsidRDefault="004D372B" w:rsidP="00F439F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14131AA" w14:textId="77777777" w:rsidR="004D372B" w:rsidRDefault="004D372B" w:rsidP="00F439FF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1D1B2FE2" w14:textId="77777777" w:rsidR="004D372B" w:rsidRDefault="004D372B" w:rsidP="00F439FF">
            <w:r>
              <w:rPr>
                <w:sz w:val="16"/>
                <w:szCs w:val="16"/>
              </w:rPr>
              <w:t>R4-2411243</w:t>
            </w:r>
          </w:p>
        </w:tc>
        <w:tc>
          <w:tcPr>
            <w:tcW w:w="1597" w:type="dxa"/>
          </w:tcPr>
          <w:p w14:paraId="3708C4DF" w14:textId="77777777" w:rsidR="004D372B" w:rsidRDefault="004D372B" w:rsidP="00F439FF">
            <w:r>
              <w:rPr>
                <w:sz w:val="16"/>
                <w:szCs w:val="16"/>
              </w:rPr>
              <w:t>Keysight Technologies UK Ltd, MVG, Rohde &amp; Schwarz, ETS-Lindgren</w:t>
            </w:r>
          </w:p>
        </w:tc>
        <w:tc>
          <w:tcPr>
            <w:tcW w:w="1122" w:type="dxa"/>
          </w:tcPr>
          <w:p w14:paraId="66757BB2" w14:textId="77777777" w:rsidR="004D372B" w:rsidRDefault="004D372B" w:rsidP="00F439FF">
            <w:r>
              <w:rPr>
                <w:sz w:val="16"/>
                <w:szCs w:val="16"/>
              </w:rPr>
              <w:t>NR_FR1_TRP_TRS_enh-Core</w:t>
            </w:r>
          </w:p>
        </w:tc>
        <w:tc>
          <w:tcPr>
            <w:tcW w:w="2323" w:type="dxa"/>
          </w:tcPr>
          <w:p w14:paraId="44174FF4" w14:textId="77777777" w:rsidR="004D372B" w:rsidRDefault="004D372B" w:rsidP="00F439FF">
            <w:r>
              <w:rPr>
                <w:sz w:val="16"/>
                <w:szCs w:val="16"/>
              </w:rPr>
              <w:t>C.2.2</w:t>
            </w:r>
          </w:p>
        </w:tc>
        <w:tc>
          <w:tcPr>
            <w:tcW w:w="998" w:type="dxa"/>
          </w:tcPr>
          <w:p w14:paraId="4D6319E2" w14:textId="77777777" w:rsidR="004D372B" w:rsidRDefault="004D372B" w:rsidP="00F439FF">
            <w:r>
              <w:rPr>
                <w:sz w:val="16"/>
                <w:szCs w:val="16"/>
              </w:rPr>
              <w:t xml:space="preserve">TS/TR ... CR ... ; TS/TR 38.561 CR 12 ; TS/TR ... CR ... </w:t>
            </w:r>
          </w:p>
        </w:tc>
      </w:tr>
      <w:tr w:rsidR="004D372B" w14:paraId="06728129" w14:textId="77777777" w:rsidTr="00F439FF">
        <w:tc>
          <w:tcPr>
            <w:tcW w:w="879" w:type="dxa"/>
          </w:tcPr>
          <w:p w14:paraId="7DFBA6B1" w14:textId="77777777" w:rsidR="004D372B" w:rsidRDefault="004D372B" w:rsidP="00F439FF">
            <w:r>
              <w:rPr>
                <w:sz w:val="16"/>
                <w:szCs w:val="16"/>
              </w:rPr>
              <w:t>38.161</w:t>
            </w:r>
          </w:p>
        </w:tc>
        <w:tc>
          <w:tcPr>
            <w:tcW w:w="637" w:type="dxa"/>
          </w:tcPr>
          <w:p w14:paraId="3A36DD58" w14:textId="77777777" w:rsidR="004D372B" w:rsidRDefault="004D372B" w:rsidP="00F439FF"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 w14:paraId="65D65B59" w14:textId="77777777" w:rsidR="004D372B" w:rsidRDefault="004D372B" w:rsidP="00F439F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7B5220" w14:textId="77777777" w:rsidR="004D372B" w:rsidRDefault="004D372B" w:rsidP="00F439F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50A8BEF" w14:textId="77777777" w:rsidR="004D372B" w:rsidRDefault="004D372B" w:rsidP="00F439FF">
            <w:r>
              <w:rPr>
                <w:sz w:val="16"/>
                <w:szCs w:val="16"/>
              </w:rPr>
              <w:t>Clarification of voltage environmental requirement</w:t>
            </w:r>
          </w:p>
        </w:tc>
        <w:tc>
          <w:tcPr>
            <w:tcW w:w="517" w:type="dxa"/>
          </w:tcPr>
          <w:p w14:paraId="30A748D6" w14:textId="77777777" w:rsidR="004D372B" w:rsidRDefault="004D372B" w:rsidP="00F439F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CA1FAB5" w14:textId="77777777" w:rsidR="004D372B" w:rsidRDefault="004D372B" w:rsidP="00F439F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D1BB7BE" w14:textId="77777777" w:rsidR="004D372B" w:rsidRDefault="004D372B" w:rsidP="00F439FF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B649A29" w14:textId="77777777" w:rsidR="004D372B" w:rsidRDefault="004D372B" w:rsidP="00F439FF">
            <w:r>
              <w:rPr>
                <w:sz w:val="16"/>
                <w:szCs w:val="16"/>
              </w:rPr>
              <w:t>R4-2411244</w:t>
            </w:r>
          </w:p>
        </w:tc>
        <w:tc>
          <w:tcPr>
            <w:tcW w:w="1597" w:type="dxa"/>
          </w:tcPr>
          <w:p w14:paraId="5D7B0231" w14:textId="77777777" w:rsidR="004D372B" w:rsidRDefault="004D372B" w:rsidP="00F439FF">
            <w:r>
              <w:rPr>
                <w:sz w:val="16"/>
                <w:szCs w:val="16"/>
              </w:rPr>
              <w:t>Keysight Technologies UK Ltd, MVG, Rohde &amp; Schwarz, ETS-Lindgren</w:t>
            </w:r>
          </w:p>
        </w:tc>
        <w:tc>
          <w:tcPr>
            <w:tcW w:w="1122" w:type="dxa"/>
          </w:tcPr>
          <w:p w14:paraId="530FEFD6" w14:textId="77777777" w:rsidR="004D372B" w:rsidRDefault="004D372B" w:rsidP="00F439FF">
            <w:r>
              <w:rPr>
                <w:sz w:val="16"/>
                <w:szCs w:val="16"/>
              </w:rPr>
              <w:t>NR_FR1_TRP_TRS_enh-Core</w:t>
            </w:r>
          </w:p>
        </w:tc>
        <w:tc>
          <w:tcPr>
            <w:tcW w:w="2323" w:type="dxa"/>
          </w:tcPr>
          <w:p w14:paraId="2570BD02" w14:textId="77777777" w:rsidR="004D372B" w:rsidRDefault="004D372B" w:rsidP="00F439FF">
            <w:r>
              <w:rPr>
                <w:sz w:val="16"/>
                <w:szCs w:val="16"/>
              </w:rPr>
              <w:t>C.2.2</w:t>
            </w:r>
          </w:p>
        </w:tc>
        <w:tc>
          <w:tcPr>
            <w:tcW w:w="998" w:type="dxa"/>
          </w:tcPr>
          <w:p w14:paraId="710FCE84" w14:textId="77777777" w:rsidR="004D372B" w:rsidRDefault="004D372B" w:rsidP="00F439FF">
            <w:r>
              <w:rPr>
                <w:sz w:val="16"/>
                <w:szCs w:val="16"/>
              </w:rPr>
              <w:t xml:space="preserve">TS/TR ... CR ... ; TS/TR 38.561 CR 12 ; TS/TR ... CR ... </w:t>
            </w:r>
          </w:p>
        </w:tc>
      </w:tr>
      <w:tr w:rsidR="004D372B" w14:paraId="1020F130" w14:textId="77777777" w:rsidTr="00F439FF">
        <w:tc>
          <w:tcPr>
            <w:tcW w:w="879" w:type="dxa"/>
          </w:tcPr>
          <w:p w14:paraId="71D1C840" w14:textId="77777777" w:rsidR="004D372B" w:rsidRDefault="004D372B" w:rsidP="00F439FF">
            <w:r>
              <w:rPr>
                <w:sz w:val="16"/>
                <w:szCs w:val="16"/>
              </w:rPr>
              <w:t>38.870</w:t>
            </w:r>
          </w:p>
        </w:tc>
        <w:tc>
          <w:tcPr>
            <w:tcW w:w="637" w:type="dxa"/>
          </w:tcPr>
          <w:p w14:paraId="17FC2E99" w14:textId="77777777" w:rsidR="004D372B" w:rsidRDefault="004D372B" w:rsidP="00F439FF"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 w14:paraId="40945410" w14:textId="77777777" w:rsidR="004D372B" w:rsidRDefault="004D372B" w:rsidP="00F439F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69B14C" w14:textId="77777777" w:rsidR="004D372B" w:rsidRDefault="004D372B" w:rsidP="00F439F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C36F07" w14:textId="77777777" w:rsidR="004D372B" w:rsidRDefault="004D372B" w:rsidP="00F439FF">
            <w:r>
              <w:rPr>
                <w:sz w:val="16"/>
                <w:szCs w:val="16"/>
              </w:rPr>
              <w:t>CR to TR 38.870 on updating Rel-18 RC harmonization results</w:t>
            </w:r>
          </w:p>
        </w:tc>
        <w:tc>
          <w:tcPr>
            <w:tcW w:w="517" w:type="dxa"/>
          </w:tcPr>
          <w:p w14:paraId="6E871EC8" w14:textId="77777777" w:rsidR="004D372B" w:rsidRDefault="004D372B" w:rsidP="00F439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B4C42F" w14:textId="77777777" w:rsidR="004D372B" w:rsidRDefault="004D372B" w:rsidP="00F439FF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41D71DB5" w14:textId="77777777" w:rsidR="004D372B" w:rsidRDefault="004D372B" w:rsidP="00F439FF">
            <w:r>
              <w:rPr>
                <w:sz w:val="16"/>
                <w:szCs w:val="16"/>
              </w:rPr>
              <w:t>RAN4#112</w:t>
            </w:r>
          </w:p>
        </w:tc>
        <w:tc>
          <w:tcPr>
            <w:tcW w:w="1119" w:type="dxa"/>
          </w:tcPr>
          <w:p w14:paraId="749B9266" w14:textId="77777777" w:rsidR="004D372B" w:rsidRDefault="004D372B" w:rsidP="00F439FF">
            <w:r>
              <w:rPr>
                <w:sz w:val="16"/>
                <w:szCs w:val="16"/>
              </w:rPr>
              <w:t>R4-2412051</w:t>
            </w:r>
          </w:p>
        </w:tc>
        <w:tc>
          <w:tcPr>
            <w:tcW w:w="1597" w:type="dxa"/>
          </w:tcPr>
          <w:p w14:paraId="0F4C579B" w14:textId="77777777" w:rsidR="004D372B" w:rsidRDefault="004D372B" w:rsidP="00F439FF">
            <w:r>
              <w:rPr>
                <w:sz w:val="16"/>
                <w:szCs w:val="16"/>
              </w:rPr>
              <w:t>vivo, Samsung</w:t>
            </w:r>
          </w:p>
        </w:tc>
        <w:tc>
          <w:tcPr>
            <w:tcW w:w="1122" w:type="dxa"/>
          </w:tcPr>
          <w:p w14:paraId="7EC99538" w14:textId="77777777" w:rsidR="004D372B" w:rsidRDefault="004D372B" w:rsidP="00F439FF">
            <w:r>
              <w:rPr>
                <w:sz w:val="16"/>
                <w:szCs w:val="16"/>
              </w:rPr>
              <w:t>NR_FR1_TRP_TRS_enh-Core</w:t>
            </w:r>
          </w:p>
        </w:tc>
        <w:tc>
          <w:tcPr>
            <w:tcW w:w="2323" w:type="dxa"/>
          </w:tcPr>
          <w:p w14:paraId="166E833A" w14:textId="77777777" w:rsidR="004D372B" w:rsidRDefault="004D372B" w:rsidP="00F439FF">
            <w:r>
              <w:rPr>
                <w:sz w:val="16"/>
                <w:szCs w:val="16"/>
              </w:rPr>
              <w:t>2, Annex E.2</w:t>
            </w:r>
          </w:p>
        </w:tc>
        <w:tc>
          <w:tcPr>
            <w:tcW w:w="998" w:type="dxa"/>
          </w:tcPr>
          <w:p w14:paraId="28AD018B" w14:textId="77777777" w:rsidR="004D372B" w:rsidRDefault="004D372B" w:rsidP="00F439FF">
            <w:r>
              <w:rPr>
                <w:sz w:val="16"/>
                <w:szCs w:val="16"/>
              </w:rPr>
              <w:t xml:space="preserve">TS/TR ... CR ...; TS/TR CR ... ; TS/TR ... CR ... </w:t>
            </w:r>
          </w:p>
        </w:tc>
      </w:tr>
    </w:tbl>
    <w:p w14:paraId="099E56A8" w14:textId="77777777" w:rsidR="00303193" w:rsidRDefault="00303193" w:rsidP="0074393C"/>
    <w:p w14:paraId="1A6F1285" w14:textId="77777777" w:rsidR="00303193" w:rsidRDefault="00303193" w:rsidP="0074393C"/>
    <w:p w14:paraId="507B43B7" w14:textId="77777777" w:rsidR="000F066B" w:rsidRDefault="000F066B" w:rsidP="000F066B"/>
    <w:bookmarkEnd w:id="3"/>
    <w:bookmarkEnd w:id="4"/>
    <w:p w14:paraId="3B6D390C" w14:textId="77777777" w:rsidR="000E7834" w:rsidRDefault="000E7834" w:rsidP="002E1DA8"/>
    <w:p w14:paraId="173A23DD" w14:textId="77777777" w:rsidR="00C320DE" w:rsidRPr="00BB2DD7" w:rsidRDefault="00BB2DD7">
      <w:pPr>
        <w:rPr>
          <w:i/>
          <w:noProof/>
        </w:rPr>
      </w:pPr>
      <w:r w:rsidRPr="00BB2DD7">
        <w:rPr>
          <w:i/>
          <w:noProof/>
        </w:rPr>
        <w:t>End of document</w:t>
      </w:r>
    </w:p>
    <w:sectPr w:rsidR="00C320DE" w:rsidRPr="00BB2DD7" w:rsidSect="00586093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linkStyles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00577"/>
    <w:rsid w:val="00002D7E"/>
    <w:rsid w:val="0000377D"/>
    <w:rsid w:val="0000396E"/>
    <w:rsid w:val="0000427F"/>
    <w:rsid w:val="00005A22"/>
    <w:rsid w:val="000062D4"/>
    <w:rsid w:val="00006840"/>
    <w:rsid w:val="00007E35"/>
    <w:rsid w:val="00011ADA"/>
    <w:rsid w:val="000143F6"/>
    <w:rsid w:val="0001568A"/>
    <w:rsid w:val="0001612C"/>
    <w:rsid w:val="00016FAD"/>
    <w:rsid w:val="000178CF"/>
    <w:rsid w:val="000208D1"/>
    <w:rsid w:val="00020B0C"/>
    <w:rsid w:val="00023490"/>
    <w:rsid w:val="000235FB"/>
    <w:rsid w:val="00023FCA"/>
    <w:rsid w:val="00023FEB"/>
    <w:rsid w:val="00025092"/>
    <w:rsid w:val="00026F23"/>
    <w:rsid w:val="00027C2D"/>
    <w:rsid w:val="00031502"/>
    <w:rsid w:val="000353C1"/>
    <w:rsid w:val="00036843"/>
    <w:rsid w:val="000403F2"/>
    <w:rsid w:val="0004055D"/>
    <w:rsid w:val="00040E38"/>
    <w:rsid w:val="00042385"/>
    <w:rsid w:val="00042576"/>
    <w:rsid w:val="00044CA5"/>
    <w:rsid w:val="00046208"/>
    <w:rsid w:val="00046931"/>
    <w:rsid w:val="00046DC8"/>
    <w:rsid w:val="00047E3E"/>
    <w:rsid w:val="0005124D"/>
    <w:rsid w:val="000517C7"/>
    <w:rsid w:val="00051DDC"/>
    <w:rsid w:val="0005210C"/>
    <w:rsid w:val="0005218E"/>
    <w:rsid w:val="0005278D"/>
    <w:rsid w:val="00053290"/>
    <w:rsid w:val="00056D5E"/>
    <w:rsid w:val="0005796C"/>
    <w:rsid w:val="00057F65"/>
    <w:rsid w:val="0006240F"/>
    <w:rsid w:val="00063912"/>
    <w:rsid w:val="00067F31"/>
    <w:rsid w:val="00072A0E"/>
    <w:rsid w:val="000766A5"/>
    <w:rsid w:val="00080FCE"/>
    <w:rsid w:val="0008114B"/>
    <w:rsid w:val="00081213"/>
    <w:rsid w:val="00081899"/>
    <w:rsid w:val="00083EF5"/>
    <w:rsid w:val="000858D5"/>
    <w:rsid w:val="00085C2E"/>
    <w:rsid w:val="00086AF7"/>
    <w:rsid w:val="000907A1"/>
    <w:rsid w:val="000916AA"/>
    <w:rsid w:val="000919BE"/>
    <w:rsid w:val="00092ED7"/>
    <w:rsid w:val="0009561E"/>
    <w:rsid w:val="00095FCE"/>
    <w:rsid w:val="000A11F8"/>
    <w:rsid w:val="000A40F7"/>
    <w:rsid w:val="000A434D"/>
    <w:rsid w:val="000A4452"/>
    <w:rsid w:val="000A5301"/>
    <w:rsid w:val="000A70F8"/>
    <w:rsid w:val="000A7A73"/>
    <w:rsid w:val="000A7F0D"/>
    <w:rsid w:val="000B0492"/>
    <w:rsid w:val="000B0C11"/>
    <w:rsid w:val="000B13C6"/>
    <w:rsid w:val="000B184E"/>
    <w:rsid w:val="000B2DAF"/>
    <w:rsid w:val="000B3CCD"/>
    <w:rsid w:val="000B5124"/>
    <w:rsid w:val="000B5554"/>
    <w:rsid w:val="000C0038"/>
    <w:rsid w:val="000C0E87"/>
    <w:rsid w:val="000C0FF2"/>
    <w:rsid w:val="000C18B6"/>
    <w:rsid w:val="000C2FAE"/>
    <w:rsid w:val="000C38EA"/>
    <w:rsid w:val="000C4A5D"/>
    <w:rsid w:val="000C5264"/>
    <w:rsid w:val="000C5FE6"/>
    <w:rsid w:val="000C6B1F"/>
    <w:rsid w:val="000C6DC8"/>
    <w:rsid w:val="000D594A"/>
    <w:rsid w:val="000D639E"/>
    <w:rsid w:val="000E2779"/>
    <w:rsid w:val="000E40F3"/>
    <w:rsid w:val="000E50D4"/>
    <w:rsid w:val="000E52A6"/>
    <w:rsid w:val="000E6AED"/>
    <w:rsid w:val="000E6CC8"/>
    <w:rsid w:val="000E7471"/>
    <w:rsid w:val="000E7834"/>
    <w:rsid w:val="000F066B"/>
    <w:rsid w:val="000F0CED"/>
    <w:rsid w:val="000F40F3"/>
    <w:rsid w:val="0010468C"/>
    <w:rsid w:val="00106C38"/>
    <w:rsid w:val="001105E9"/>
    <w:rsid w:val="001161AB"/>
    <w:rsid w:val="00116EB5"/>
    <w:rsid w:val="00130637"/>
    <w:rsid w:val="001306AE"/>
    <w:rsid w:val="0013191E"/>
    <w:rsid w:val="001327C3"/>
    <w:rsid w:val="00133252"/>
    <w:rsid w:val="00141699"/>
    <w:rsid w:val="0014181C"/>
    <w:rsid w:val="00142361"/>
    <w:rsid w:val="001449F1"/>
    <w:rsid w:val="00145126"/>
    <w:rsid w:val="00151FF5"/>
    <w:rsid w:val="0015280F"/>
    <w:rsid w:val="00153056"/>
    <w:rsid w:val="00157BBB"/>
    <w:rsid w:val="0016011D"/>
    <w:rsid w:val="0016104C"/>
    <w:rsid w:val="00162BBB"/>
    <w:rsid w:val="0016622C"/>
    <w:rsid w:val="001667C5"/>
    <w:rsid w:val="00174946"/>
    <w:rsid w:val="0017494A"/>
    <w:rsid w:val="00176FD8"/>
    <w:rsid w:val="00177FD7"/>
    <w:rsid w:val="00180D43"/>
    <w:rsid w:val="00180DEC"/>
    <w:rsid w:val="00181D3A"/>
    <w:rsid w:val="00182CD1"/>
    <w:rsid w:val="001878F3"/>
    <w:rsid w:val="0019145C"/>
    <w:rsid w:val="00191E04"/>
    <w:rsid w:val="0019200D"/>
    <w:rsid w:val="00193C59"/>
    <w:rsid w:val="001964F4"/>
    <w:rsid w:val="001A453B"/>
    <w:rsid w:val="001A5153"/>
    <w:rsid w:val="001A6DE9"/>
    <w:rsid w:val="001B1DF5"/>
    <w:rsid w:val="001B2A06"/>
    <w:rsid w:val="001B322E"/>
    <w:rsid w:val="001B4B7A"/>
    <w:rsid w:val="001C1909"/>
    <w:rsid w:val="001C3D09"/>
    <w:rsid w:val="001C79DD"/>
    <w:rsid w:val="001D1715"/>
    <w:rsid w:val="001D2A8A"/>
    <w:rsid w:val="001D3A29"/>
    <w:rsid w:val="001D4631"/>
    <w:rsid w:val="001D59D8"/>
    <w:rsid w:val="001D6079"/>
    <w:rsid w:val="001D6D73"/>
    <w:rsid w:val="001D7E4D"/>
    <w:rsid w:val="001E3450"/>
    <w:rsid w:val="001E3CA4"/>
    <w:rsid w:val="001E4506"/>
    <w:rsid w:val="001E57BA"/>
    <w:rsid w:val="001E746A"/>
    <w:rsid w:val="001E7FB7"/>
    <w:rsid w:val="001F306E"/>
    <w:rsid w:val="001F4C0A"/>
    <w:rsid w:val="00201E6A"/>
    <w:rsid w:val="002107FB"/>
    <w:rsid w:val="0021179A"/>
    <w:rsid w:val="00221C8A"/>
    <w:rsid w:val="00223EE4"/>
    <w:rsid w:val="002245CD"/>
    <w:rsid w:val="0022573F"/>
    <w:rsid w:val="00225749"/>
    <w:rsid w:val="00225CC1"/>
    <w:rsid w:val="00225E3C"/>
    <w:rsid w:val="002323EF"/>
    <w:rsid w:val="002335EB"/>
    <w:rsid w:val="0023502C"/>
    <w:rsid w:val="00237358"/>
    <w:rsid w:val="002402C1"/>
    <w:rsid w:val="00240C8C"/>
    <w:rsid w:val="00242BBE"/>
    <w:rsid w:val="00243B5F"/>
    <w:rsid w:val="00243F63"/>
    <w:rsid w:val="0025230C"/>
    <w:rsid w:val="00252773"/>
    <w:rsid w:val="00261171"/>
    <w:rsid w:val="0026330F"/>
    <w:rsid w:val="002633E5"/>
    <w:rsid w:val="0027055A"/>
    <w:rsid w:val="00272A96"/>
    <w:rsid w:val="002764B4"/>
    <w:rsid w:val="00277052"/>
    <w:rsid w:val="00280E2B"/>
    <w:rsid w:val="002822AB"/>
    <w:rsid w:val="00282848"/>
    <w:rsid w:val="00284BC2"/>
    <w:rsid w:val="002854A1"/>
    <w:rsid w:val="00286409"/>
    <w:rsid w:val="0028730D"/>
    <w:rsid w:val="0029186F"/>
    <w:rsid w:val="0029301E"/>
    <w:rsid w:val="00294C0A"/>
    <w:rsid w:val="00294C37"/>
    <w:rsid w:val="0029612D"/>
    <w:rsid w:val="002A1923"/>
    <w:rsid w:val="002A2781"/>
    <w:rsid w:val="002A4097"/>
    <w:rsid w:val="002A5492"/>
    <w:rsid w:val="002A56FB"/>
    <w:rsid w:val="002A7296"/>
    <w:rsid w:val="002B115D"/>
    <w:rsid w:val="002B1694"/>
    <w:rsid w:val="002B3F6E"/>
    <w:rsid w:val="002B45D8"/>
    <w:rsid w:val="002C144D"/>
    <w:rsid w:val="002C1FD6"/>
    <w:rsid w:val="002C233D"/>
    <w:rsid w:val="002C46CB"/>
    <w:rsid w:val="002C6089"/>
    <w:rsid w:val="002D0892"/>
    <w:rsid w:val="002D1CE9"/>
    <w:rsid w:val="002D202F"/>
    <w:rsid w:val="002D4C48"/>
    <w:rsid w:val="002D5DD2"/>
    <w:rsid w:val="002E1DA8"/>
    <w:rsid w:val="002E2009"/>
    <w:rsid w:val="002E2948"/>
    <w:rsid w:val="002E338A"/>
    <w:rsid w:val="002E57D1"/>
    <w:rsid w:val="002E5AE0"/>
    <w:rsid w:val="002E70F4"/>
    <w:rsid w:val="002F1290"/>
    <w:rsid w:val="002F3979"/>
    <w:rsid w:val="003023E0"/>
    <w:rsid w:val="00302550"/>
    <w:rsid w:val="00303193"/>
    <w:rsid w:val="003043E1"/>
    <w:rsid w:val="00304865"/>
    <w:rsid w:val="00310555"/>
    <w:rsid w:val="0031255C"/>
    <w:rsid w:val="00312794"/>
    <w:rsid w:val="0031335B"/>
    <w:rsid w:val="0031391F"/>
    <w:rsid w:val="00314D26"/>
    <w:rsid w:val="00317857"/>
    <w:rsid w:val="00317A5D"/>
    <w:rsid w:val="00317C4C"/>
    <w:rsid w:val="00317E65"/>
    <w:rsid w:val="00320826"/>
    <w:rsid w:val="003211AD"/>
    <w:rsid w:val="00324455"/>
    <w:rsid w:val="00326996"/>
    <w:rsid w:val="0033325F"/>
    <w:rsid w:val="00340116"/>
    <w:rsid w:val="003405A8"/>
    <w:rsid w:val="00342F97"/>
    <w:rsid w:val="00343091"/>
    <w:rsid w:val="003430AB"/>
    <w:rsid w:val="00344513"/>
    <w:rsid w:val="0034542A"/>
    <w:rsid w:val="00345C07"/>
    <w:rsid w:val="00346462"/>
    <w:rsid w:val="00346B4E"/>
    <w:rsid w:val="0035017D"/>
    <w:rsid w:val="00350B38"/>
    <w:rsid w:val="00352079"/>
    <w:rsid w:val="00356290"/>
    <w:rsid w:val="00361A1C"/>
    <w:rsid w:val="00362CF4"/>
    <w:rsid w:val="0036318B"/>
    <w:rsid w:val="00363A85"/>
    <w:rsid w:val="0036459A"/>
    <w:rsid w:val="00364B37"/>
    <w:rsid w:val="003652A8"/>
    <w:rsid w:val="00366F69"/>
    <w:rsid w:val="00373DD0"/>
    <w:rsid w:val="003776E6"/>
    <w:rsid w:val="00377D43"/>
    <w:rsid w:val="00385375"/>
    <w:rsid w:val="00385CE2"/>
    <w:rsid w:val="00390145"/>
    <w:rsid w:val="00390E92"/>
    <w:rsid w:val="00392210"/>
    <w:rsid w:val="003935C9"/>
    <w:rsid w:val="00393DEA"/>
    <w:rsid w:val="00395099"/>
    <w:rsid w:val="0039629E"/>
    <w:rsid w:val="003B3435"/>
    <w:rsid w:val="003B34AC"/>
    <w:rsid w:val="003B3BDE"/>
    <w:rsid w:val="003B5965"/>
    <w:rsid w:val="003B6599"/>
    <w:rsid w:val="003B6A09"/>
    <w:rsid w:val="003B6AD2"/>
    <w:rsid w:val="003B7B38"/>
    <w:rsid w:val="003C0BAB"/>
    <w:rsid w:val="003C2C79"/>
    <w:rsid w:val="003C347C"/>
    <w:rsid w:val="003C4C20"/>
    <w:rsid w:val="003C5D2E"/>
    <w:rsid w:val="003D06CC"/>
    <w:rsid w:val="003D0E11"/>
    <w:rsid w:val="003D4A79"/>
    <w:rsid w:val="003D53DD"/>
    <w:rsid w:val="003D53F3"/>
    <w:rsid w:val="003D7448"/>
    <w:rsid w:val="003E00E4"/>
    <w:rsid w:val="003E04B0"/>
    <w:rsid w:val="003E7076"/>
    <w:rsid w:val="003E71E3"/>
    <w:rsid w:val="003E7563"/>
    <w:rsid w:val="003E775C"/>
    <w:rsid w:val="003F1122"/>
    <w:rsid w:val="003F335E"/>
    <w:rsid w:val="003F586F"/>
    <w:rsid w:val="003F7F8D"/>
    <w:rsid w:val="0040096D"/>
    <w:rsid w:val="00400981"/>
    <w:rsid w:val="00401324"/>
    <w:rsid w:val="004024EF"/>
    <w:rsid w:val="0040496C"/>
    <w:rsid w:val="004050D2"/>
    <w:rsid w:val="00406D8C"/>
    <w:rsid w:val="00410957"/>
    <w:rsid w:val="00414648"/>
    <w:rsid w:val="0041506F"/>
    <w:rsid w:val="004169B4"/>
    <w:rsid w:val="00421306"/>
    <w:rsid w:val="0042202C"/>
    <w:rsid w:val="00425493"/>
    <w:rsid w:val="00425974"/>
    <w:rsid w:val="00427384"/>
    <w:rsid w:val="00430FD7"/>
    <w:rsid w:val="0043162A"/>
    <w:rsid w:val="004347C0"/>
    <w:rsid w:val="00434D63"/>
    <w:rsid w:val="00436676"/>
    <w:rsid w:val="00437FAE"/>
    <w:rsid w:val="004405F7"/>
    <w:rsid w:val="00445D29"/>
    <w:rsid w:val="00447511"/>
    <w:rsid w:val="00451A71"/>
    <w:rsid w:val="00452286"/>
    <w:rsid w:val="0045288F"/>
    <w:rsid w:val="004529D6"/>
    <w:rsid w:val="00452EA5"/>
    <w:rsid w:val="00452EF6"/>
    <w:rsid w:val="00460914"/>
    <w:rsid w:val="00461087"/>
    <w:rsid w:val="00461216"/>
    <w:rsid w:val="00464E6C"/>
    <w:rsid w:val="0046520D"/>
    <w:rsid w:val="00467B05"/>
    <w:rsid w:val="004704BC"/>
    <w:rsid w:val="0047056B"/>
    <w:rsid w:val="00472DDB"/>
    <w:rsid w:val="004730D5"/>
    <w:rsid w:val="00473297"/>
    <w:rsid w:val="00473398"/>
    <w:rsid w:val="00476C9E"/>
    <w:rsid w:val="00480259"/>
    <w:rsid w:val="00482090"/>
    <w:rsid w:val="004829DE"/>
    <w:rsid w:val="00483862"/>
    <w:rsid w:val="004838B9"/>
    <w:rsid w:val="00484D71"/>
    <w:rsid w:val="0048664C"/>
    <w:rsid w:val="004866F8"/>
    <w:rsid w:val="00487432"/>
    <w:rsid w:val="0049001D"/>
    <w:rsid w:val="004903C5"/>
    <w:rsid w:val="00490EFE"/>
    <w:rsid w:val="004921E9"/>
    <w:rsid w:val="0049545C"/>
    <w:rsid w:val="00496F75"/>
    <w:rsid w:val="00497BEC"/>
    <w:rsid w:val="004A023C"/>
    <w:rsid w:val="004A0B34"/>
    <w:rsid w:val="004A1956"/>
    <w:rsid w:val="004A45F1"/>
    <w:rsid w:val="004A7A0A"/>
    <w:rsid w:val="004A7F08"/>
    <w:rsid w:val="004B0069"/>
    <w:rsid w:val="004B155D"/>
    <w:rsid w:val="004B2F5A"/>
    <w:rsid w:val="004B36D7"/>
    <w:rsid w:val="004B6622"/>
    <w:rsid w:val="004C0241"/>
    <w:rsid w:val="004C0E46"/>
    <w:rsid w:val="004C242C"/>
    <w:rsid w:val="004C3B64"/>
    <w:rsid w:val="004C63EA"/>
    <w:rsid w:val="004C666D"/>
    <w:rsid w:val="004D01CB"/>
    <w:rsid w:val="004D0229"/>
    <w:rsid w:val="004D03AF"/>
    <w:rsid w:val="004D1C15"/>
    <w:rsid w:val="004D21A7"/>
    <w:rsid w:val="004D372B"/>
    <w:rsid w:val="004D3D27"/>
    <w:rsid w:val="004D3D8F"/>
    <w:rsid w:val="004D453B"/>
    <w:rsid w:val="004D7ADB"/>
    <w:rsid w:val="004E1797"/>
    <w:rsid w:val="004E1F04"/>
    <w:rsid w:val="004E394F"/>
    <w:rsid w:val="004E5032"/>
    <w:rsid w:val="004E535C"/>
    <w:rsid w:val="004E67D1"/>
    <w:rsid w:val="004E6D91"/>
    <w:rsid w:val="004E6F5F"/>
    <w:rsid w:val="004F007B"/>
    <w:rsid w:val="004F12BC"/>
    <w:rsid w:val="004F1A4B"/>
    <w:rsid w:val="004F5148"/>
    <w:rsid w:val="004F79D4"/>
    <w:rsid w:val="005005F1"/>
    <w:rsid w:val="00500AAD"/>
    <w:rsid w:val="00500C05"/>
    <w:rsid w:val="0050179C"/>
    <w:rsid w:val="0050211E"/>
    <w:rsid w:val="005032B1"/>
    <w:rsid w:val="005105E7"/>
    <w:rsid w:val="00512C52"/>
    <w:rsid w:val="00513D29"/>
    <w:rsid w:val="00514C73"/>
    <w:rsid w:val="00517A79"/>
    <w:rsid w:val="00521064"/>
    <w:rsid w:val="00523C3D"/>
    <w:rsid w:val="00523E70"/>
    <w:rsid w:val="005275A3"/>
    <w:rsid w:val="00530E65"/>
    <w:rsid w:val="00531779"/>
    <w:rsid w:val="00531C6A"/>
    <w:rsid w:val="00534354"/>
    <w:rsid w:val="005349FD"/>
    <w:rsid w:val="00534B9C"/>
    <w:rsid w:val="00536BEE"/>
    <w:rsid w:val="00536D41"/>
    <w:rsid w:val="00536F87"/>
    <w:rsid w:val="00537EDF"/>
    <w:rsid w:val="00537F35"/>
    <w:rsid w:val="00540D3E"/>
    <w:rsid w:val="00541E81"/>
    <w:rsid w:val="0054321B"/>
    <w:rsid w:val="00543F46"/>
    <w:rsid w:val="005440A6"/>
    <w:rsid w:val="00546D57"/>
    <w:rsid w:val="00546E44"/>
    <w:rsid w:val="00552057"/>
    <w:rsid w:val="00552401"/>
    <w:rsid w:val="005537B1"/>
    <w:rsid w:val="0055675E"/>
    <w:rsid w:val="00560836"/>
    <w:rsid w:val="005625EB"/>
    <w:rsid w:val="0056389F"/>
    <w:rsid w:val="00563B73"/>
    <w:rsid w:val="0056582F"/>
    <w:rsid w:val="005671B3"/>
    <w:rsid w:val="0057006F"/>
    <w:rsid w:val="00574065"/>
    <w:rsid w:val="005752F7"/>
    <w:rsid w:val="00575804"/>
    <w:rsid w:val="00576BE5"/>
    <w:rsid w:val="00577EF1"/>
    <w:rsid w:val="00577F88"/>
    <w:rsid w:val="0058015A"/>
    <w:rsid w:val="00580165"/>
    <w:rsid w:val="005804DD"/>
    <w:rsid w:val="005821FA"/>
    <w:rsid w:val="0058288A"/>
    <w:rsid w:val="00582B98"/>
    <w:rsid w:val="005844D4"/>
    <w:rsid w:val="00586093"/>
    <w:rsid w:val="00586E5A"/>
    <w:rsid w:val="00590F48"/>
    <w:rsid w:val="00596826"/>
    <w:rsid w:val="00596A02"/>
    <w:rsid w:val="005A046D"/>
    <w:rsid w:val="005A18E7"/>
    <w:rsid w:val="005A1EE7"/>
    <w:rsid w:val="005A43AE"/>
    <w:rsid w:val="005A55AE"/>
    <w:rsid w:val="005A57BE"/>
    <w:rsid w:val="005A596E"/>
    <w:rsid w:val="005A6E3D"/>
    <w:rsid w:val="005B1B58"/>
    <w:rsid w:val="005B2F02"/>
    <w:rsid w:val="005B3E7B"/>
    <w:rsid w:val="005B481F"/>
    <w:rsid w:val="005B604A"/>
    <w:rsid w:val="005B68D0"/>
    <w:rsid w:val="005B7CFB"/>
    <w:rsid w:val="005C03F3"/>
    <w:rsid w:val="005C0539"/>
    <w:rsid w:val="005C3431"/>
    <w:rsid w:val="005C3628"/>
    <w:rsid w:val="005C5CAE"/>
    <w:rsid w:val="005C6064"/>
    <w:rsid w:val="005C69A3"/>
    <w:rsid w:val="005C7395"/>
    <w:rsid w:val="005D0CA0"/>
    <w:rsid w:val="005D22BC"/>
    <w:rsid w:val="005D3449"/>
    <w:rsid w:val="005D737B"/>
    <w:rsid w:val="005E06E2"/>
    <w:rsid w:val="005E1096"/>
    <w:rsid w:val="005E10FE"/>
    <w:rsid w:val="005E14E4"/>
    <w:rsid w:val="005E58C2"/>
    <w:rsid w:val="005E5964"/>
    <w:rsid w:val="005E6C72"/>
    <w:rsid w:val="005F1D5D"/>
    <w:rsid w:val="005F247C"/>
    <w:rsid w:val="005F6AED"/>
    <w:rsid w:val="005F7DE3"/>
    <w:rsid w:val="00603A8C"/>
    <w:rsid w:val="006056D3"/>
    <w:rsid w:val="00606515"/>
    <w:rsid w:val="00607778"/>
    <w:rsid w:val="006118F1"/>
    <w:rsid w:val="00611956"/>
    <w:rsid w:val="0061295D"/>
    <w:rsid w:val="0061518C"/>
    <w:rsid w:val="00615B99"/>
    <w:rsid w:val="00616C6E"/>
    <w:rsid w:val="00620F74"/>
    <w:rsid w:val="006217FF"/>
    <w:rsid w:val="00626255"/>
    <w:rsid w:val="00626D72"/>
    <w:rsid w:val="00631345"/>
    <w:rsid w:val="0063194E"/>
    <w:rsid w:val="00632DAB"/>
    <w:rsid w:val="006350A7"/>
    <w:rsid w:val="00642788"/>
    <w:rsid w:val="00650A05"/>
    <w:rsid w:val="0065215D"/>
    <w:rsid w:val="0065387E"/>
    <w:rsid w:val="006538CC"/>
    <w:rsid w:val="00653D8E"/>
    <w:rsid w:val="006545DE"/>
    <w:rsid w:val="006571AE"/>
    <w:rsid w:val="006608CB"/>
    <w:rsid w:val="00660ACC"/>
    <w:rsid w:val="006610D8"/>
    <w:rsid w:val="0066211E"/>
    <w:rsid w:val="0066365E"/>
    <w:rsid w:val="006647EE"/>
    <w:rsid w:val="00666F8B"/>
    <w:rsid w:val="00674150"/>
    <w:rsid w:val="00680047"/>
    <w:rsid w:val="00680D0D"/>
    <w:rsid w:val="00683BF3"/>
    <w:rsid w:val="00686BBC"/>
    <w:rsid w:val="00687443"/>
    <w:rsid w:val="0069241A"/>
    <w:rsid w:val="00692EFB"/>
    <w:rsid w:val="006960A9"/>
    <w:rsid w:val="006962C7"/>
    <w:rsid w:val="00697622"/>
    <w:rsid w:val="00697A35"/>
    <w:rsid w:val="00697D3D"/>
    <w:rsid w:val="006A2C74"/>
    <w:rsid w:val="006A35F6"/>
    <w:rsid w:val="006A421F"/>
    <w:rsid w:val="006A71BB"/>
    <w:rsid w:val="006B06D0"/>
    <w:rsid w:val="006B333B"/>
    <w:rsid w:val="006B38D1"/>
    <w:rsid w:val="006B41E9"/>
    <w:rsid w:val="006B496B"/>
    <w:rsid w:val="006B530F"/>
    <w:rsid w:val="006B68E4"/>
    <w:rsid w:val="006B69DA"/>
    <w:rsid w:val="006B783D"/>
    <w:rsid w:val="006C231E"/>
    <w:rsid w:val="006C27FA"/>
    <w:rsid w:val="006C3153"/>
    <w:rsid w:val="006C7CD7"/>
    <w:rsid w:val="006D059E"/>
    <w:rsid w:val="006D0E79"/>
    <w:rsid w:val="006D3571"/>
    <w:rsid w:val="006D39D0"/>
    <w:rsid w:val="006D3E7A"/>
    <w:rsid w:val="006E1163"/>
    <w:rsid w:val="006E2829"/>
    <w:rsid w:val="006E3D68"/>
    <w:rsid w:val="006E4673"/>
    <w:rsid w:val="006F13F4"/>
    <w:rsid w:val="006F1D50"/>
    <w:rsid w:val="006F2D03"/>
    <w:rsid w:val="006F581E"/>
    <w:rsid w:val="006F5F57"/>
    <w:rsid w:val="006F7AC7"/>
    <w:rsid w:val="006F7AE8"/>
    <w:rsid w:val="00702FB8"/>
    <w:rsid w:val="00703EC4"/>
    <w:rsid w:val="00704028"/>
    <w:rsid w:val="00704353"/>
    <w:rsid w:val="007052B0"/>
    <w:rsid w:val="00707E82"/>
    <w:rsid w:val="00710D8D"/>
    <w:rsid w:val="0071293D"/>
    <w:rsid w:val="00715709"/>
    <w:rsid w:val="00717925"/>
    <w:rsid w:val="00717F02"/>
    <w:rsid w:val="0072019C"/>
    <w:rsid w:val="00725FE1"/>
    <w:rsid w:val="00730390"/>
    <w:rsid w:val="0073489D"/>
    <w:rsid w:val="00736AEC"/>
    <w:rsid w:val="0074068F"/>
    <w:rsid w:val="00742378"/>
    <w:rsid w:val="007433B7"/>
    <w:rsid w:val="0074345A"/>
    <w:rsid w:val="0074393C"/>
    <w:rsid w:val="007458CE"/>
    <w:rsid w:val="00746B5C"/>
    <w:rsid w:val="00746D47"/>
    <w:rsid w:val="00751A32"/>
    <w:rsid w:val="0075217C"/>
    <w:rsid w:val="007545BC"/>
    <w:rsid w:val="00754D2C"/>
    <w:rsid w:val="00756E80"/>
    <w:rsid w:val="007614F3"/>
    <w:rsid w:val="00763AF3"/>
    <w:rsid w:val="00764D8A"/>
    <w:rsid w:val="00767389"/>
    <w:rsid w:val="007678B8"/>
    <w:rsid w:val="00767EE7"/>
    <w:rsid w:val="00772D9F"/>
    <w:rsid w:val="007742AA"/>
    <w:rsid w:val="007808B6"/>
    <w:rsid w:val="00782052"/>
    <w:rsid w:val="00784730"/>
    <w:rsid w:val="00785B32"/>
    <w:rsid w:val="0078705C"/>
    <w:rsid w:val="00790369"/>
    <w:rsid w:val="00792B24"/>
    <w:rsid w:val="007930CE"/>
    <w:rsid w:val="007941C0"/>
    <w:rsid w:val="007955BA"/>
    <w:rsid w:val="007A0529"/>
    <w:rsid w:val="007A0FD2"/>
    <w:rsid w:val="007A1098"/>
    <w:rsid w:val="007A2166"/>
    <w:rsid w:val="007A2CA3"/>
    <w:rsid w:val="007A3743"/>
    <w:rsid w:val="007A7A26"/>
    <w:rsid w:val="007A7B76"/>
    <w:rsid w:val="007B032D"/>
    <w:rsid w:val="007B0A18"/>
    <w:rsid w:val="007B0D34"/>
    <w:rsid w:val="007B14F9"/>
    <w:rsid w:val="007B16F1"/>
    <w:rsid w:val="007B22FD"/>
    <w:rsid w:val="007B50A6"/>
    <w:rsid w:val="007C0054"/>
    <w:rsid w:val="007C2BB1"/>
    <w:rsid w:val="007C2FD1"/>
    <w:rsid w:val="007C4C08"/>
    <w:rsid w:val="007C5EFF"/>
    <w:rsid w:val="007C6387"/>
    <w:rsid w:val="007C6583"/>
    <w:rsid w:val="007C69A5"/>
    <w:rsid w:val="007C795C"/>
    <w:rsid w:val="007D006E"/>
    <w:rsid w:val="007D24B8"/>
    <w:rsid w:val="007D28A8"/>
    <w:rsid w:val="007D4B24"/>
    <w:rsid w:val="007D6A9C"/>
    <w:rsid w:val="007D7FFB"/>
    <w:rsid w:val="007E5961"/>
    <w:rsid w:val="007E71EA"/>
    <w:rsid w:val="007E7253"/>
    <w:rsid w:val="007F01F3"/>
    <w:rsid w:val="007F03F1"/>
    <w:rsid w:val="007F218F"/>
    <w:rsid w:val="007F26FB"/>
    <w:rsid w:val="007F423F"/>
    <w:rsid w:val="007F53FD"/>
    <w:rsid w:val="007F63C6"/>
    <w:rsid w:val="007F6AEC"/>
    <w:rsid w:val="007F7C21"/>
    <w:rsid w:val="00800EA0"/>
    <w:rsid w:val="00800FF4"/>
    <w:rsid w:val="00801926"/>
    <w:rsid w:val="00801C54"/>
    <w:rsid w:val="0080265E"/>
    <w:rsid w:val="00802834"/>
    <w:rsid w:val="008028B6"/>
    <w:rsid w:val="00803058"/>
    <w:rsid w:val="0080735A"/>
    <w:rsid w:val="008110D0"/>
    <w:rsid w:val="00811C5F"/>
    <w:rsid w:val="008130DE"/>
    <w:rsid w:val="00813B80"/>
    <w:rsid w:val="0081443E"/>
    <w:rsid w:val="008146DA"/>
    <w:rsid w:val="00816AAC"/>
    <w:rsid w:val="0082093E"/>
    <w:rsid w:val="008218BB"/>
    <w:rsid w:val="00822765"/>
    <w:rsid w:val="0082308F"/>
    <w:rsid w:val="00825311"/>
    <w:rsid w:val="008255BC"/>
    <w:rsid w:val="008265C4"/>
    <w:rsid w:val="00826DF1"/>
    <w:rsid w:val="00834B45"/>
    <w:rsid w:val="0083560E"/>
    <w:rsid w:val="00841A1D"/>
    <w:rsid w:val="00841B8A"/>
    <w:rsid w:val="00845F1C"/>
    <w:rsid w:val="0084671D"/>
    <w:rsid w:val="00847F4C"/>
    <w:rsid w:val="0085086A"/>
    <w:rsid w:val="00852BAC"/>
    <w:rsid w:val="008536C1"/>
    <w:rsid w:val="00854649"/>
    <w:rsid w:val="00855BC9"/>
    <w:rsid w:val="008578D3"/>
    <w:rsid w:val="00857C3C"/>
    <w:rsid w:val="00857E2D"/>
    <w:rsid w:val="0086032B"/>
    <w:rsid w:val="00863BA3"/>
    <w:rsid w:val="008644BC"/>
    <w:rsid w:val="00864C66"/>
    <w:rsid w:val="0086725E"/>
    <w:rsid w:val="00867B5D"/>
    <w:rsid w:val="00873A0E"/>
    <w:rsid w:val="00876160"/>
    <w:rsid w:val="00877002"/>
    <w:rsid w:val="00877262"/>
    <w:rsid w:val="008808A9"/>
    <w:rsid w:val="00880D05"/>
    <w:rsid w:val="00884499"/>
    <w:rsid w:val="0088589D"/>
    <w:rsid w:val="00885B16"/>
    <w:rsid w:val="00885CA8"/>
    <w:rsid w:val="008863B0"/>
    <w:rsid w:val="00886E1C"/>
    <w:rsid w:val="00890E04"/>
    <w:rsid w:val="00891C3A"/>
    <w:rsid w:val="008932BA"/>
    <w:rsid w:val="008941B8"/>
    <w:rsid w:val="00894311"/>
    <w:rsid w:val="00895628"/>
    <w:rsid w:val="008968FD"/>
    <w:rsid w:val="00897ED7"/>
    <w:rsid w:val="008A0122"/>
    <w:rsid w:val="008A029F"/>
    <w:rsid w:val="008A040A"/>
    <w:rsid w:val="008A4171"/>
    <w:rsid w:val="008A5444"/>
    <w:rsid w:val="008B17E6"/>
    <w:rsid w:val="008B1B4A"/>
    <w:rsid w:val="008B5AF7"/>
    <w:rsid w:val="008B6E56"/>
    <w:rsid w:val="008C12C9"/>
    <w:rsid w:val="008C1883"/>
    <w:rsid w:val="008C1964"/>
    <w:rsid w:val="008C211A"/>
    <w:rsid w:val="008C38D0"/>
    <w:rsid w:val="008C723A"/>
    <w:rsid w:val="008D01B1"/>
    <w:rsid w:val="008D02E3"/>
    <w:rsid w:val="008D0D4E"/>
    <w:rsid w:val="008D0FD4"/>
    <w:rsid w:val="008D10ED"/>
    <w:rsid w:val="008D2706"/>
    <w:rsid w:val="008D418C"/>
    <w:rsid w:val="008D6A54"/>
    <w:rsid w:val="008E0ECD"/>
    <w:rsid w:val="008E20BA"/>
    <w:rsid w:val="008E20D9"/>
    <w:rsid w:val="008E2559"/>
    <w:rsid w:val="008E2BCC"/>
    <w:rsid w:val="008E3E8A"/>
    <w:rsid w:val="008E3EFE"/>
    <w:rsid w:val="008E418C"/>
    <w:rsid w:val="008E42B5"/>
    <w:rsid w:val="008E52C5"/>
    <w:rsid w:val="008E740D"/>
    <w:rsid w:val="008E7F27"/>
    <w:rsid w:val="008F37F6"/>
    <w:rsid w:val="008F38B0"/>
    <w:rsid w:val="008F4987"/>
    <w:rsid w:val="008F5237"/>
    <w:rsid w:val="00900F3C"/>
    <w:rsid w:val="00903FDF"/>
    <w:rsid w:val="009046ED"/>
    <w:rsid w:val="00904AC6"/>
    <w:rsid w:val="00913828"/>
    <w:rsid w:val="009151A3"/>
    <w:rsid w:val="00915E08"/>
    <w:rsid w:val="009167EF"/>
    <w:rsid w:val="009202A3"/>
    <w:rsid w:val="0092184B"/>
    <w:rsid w:val="00924348"/>
    <w:rsid w:val="0092635F"/>
    <w:rsid w:val="009305D4"/>
    <w:rsid w:val="0093415A"/>
    <w:rsid w:val="00934442"/>
    <w:rsid w:val="009345AF"/>
    <w:rsid w:val="00935FA1"/>
    <w:rsid w:val="00940E68"/>
    <w:rsid w:val="00941865"/>
    <w:rsid w:val="0094388D"/>
    <w:rsid w:val="00944133"/>
    <w:rsid w:val="00945C06"/>
    <w:rsid w:val="00945E94"/>
    <w:rsid w:val="0094623F"/>
    <w:rsid w:val="0094720D"/>
    <w:rsid w:val="0094757C"/>
    <w:rsid w:val="00952728"/>
    <w:rsid w:val="00952733"/>
    <w:rsid w:val="0095383F"/>
    <w:rsid w:val="009556D9"/>
    <w:rsid w:val="00955F02"/>
    <w:rsid w:val="00963C9A"/>
    <w:rsid w:val="00963F43"/>
    <w:rsid w:val="009672D1"/>
    <w:rsid w:val="009705B2"/>
    <w:rsid w:val="009740DA"/>
    <w:rsid w:val="00976916"/>
    <w:rsid w:val="00976EB0"/>
    <w:rsid w:val="00976F3F"/>
    <w:rsid w:val="00981964"/>
    <w:rsid w:val="00981C4E"/>
    <w:rsid w:val="0098214B"/>
    <w:rsid w:val="0098390D"/>
    <w:rsid w:val="00983F03"/>
    <w:rsid w:val="00992B30"/>
    <w:rsid w:val="00994564"/>
    <w:rsid w:val="00995096"/>
    <w:rsid w:val="00996693"/>
    <w:rsid w:val="00996919"/>
    <w:rsid w:val="009969FE"/>
    <w:rsid w:val="00997751"/>
    <w:rsid w:val="009A039C"/>
    <w:rsid w:val="009A3885"/>
    <w:rsid w:val="009A49CC"/>
    <w:rsid w:val="009A4AA8"/>
    <w:rsid w:val="009A5820"/>
    <w:rsid w:val="009A5F57"/>
    <w:rsid w:val="009A6C5A"/>
    <w:rsid w:val="009A71DA"/>
    <w:rsid w:val="009A74BA"/>
    <w:rsid w:val="009B1E02"/>
    <w:rsid w:val="009B2926"/>
    <w:rsid w:val="009B2BE2"/>
    <w:rsid w:val="009B4321"/>
    <w:rsid w:val="009C0124"/>
    <w:rsid w:val="009C127A"/>
    <w:rsid w:val="009C16E1"/>
    <w:rsid w:val="009C42DE"/>
    <w:rsid w:val="009C70A7"/>
    <w:rsid w:val="009D089B"/>
    <w:rsid w:val="009D19F2"/>
    <w:rsid w:val="009D2CC1"/>
    <w:rsid w:val="009D553C"/>
    <w:rsid w:val="009D701F"/>
    <w:rsid w:val="009E10E3"/>
    <w:rsid w:val="009E25F1"/>
    <w:rsid w:val="009E3D43"/>
    <w:rsid w:val="009E4983"/>
    <w:rsid w:val="009E6D68"/>
    <w:rsid w:val="009E70FD"/>
    <w:rsid w:val="009F14DC"/>
    <w:rsid w:val="009F1A67"/>
    <w:rsid w:val="009F2A3F"/>
    <w:rsid w:val="009F3FAA"/>
    <w:rsid w:val="009F4E9D"/>
    <w:rsid w:val="009F5EA6"/>
    <w:rsid w:val="009F75B5"/>
    <w:rsid w:val="00A009D5"/>
    <w:rsid w:val="00A01A1B"/>
    <w:rsid w:val="00A04211"/>
    <w:rsid w:val="00A048D6"/>
    <w:rsid w:val="00A05C6F"/>
    <w:rsid w:val="00A05D8E"/>
    <w:rsid w:val="00A0677B"/>
    <w:rsid w:val="00A07515"/>
    <w:rsid w:val="00A07C4A"/>
    <w:rsid w:val="00A10151"/>
    <w:rsid w:val="00A11BC9"/>
    <w:rsid w:val="00A11E89"/>
    <w:rsid w:val="00A12DFE"/>
    <w:rsid w:val="00A13B52"/>
    <w:rsid w:val="00A20DAC"/>
    <w:rsid w:val="00A20E70"/>
    <w:rsid w:val="00A2528B"/>
    <w:rsid w:val="00A25983"/>
    <w:rsid w:val="00A3578C"/>
    <w:rsid w:val="00A3610E"/>
    <w:rsid w:val="00A4089F"/>
    <w:rsid w:val="00A43734"/>
    <w:rsid w:val="00A43A4B"/>
    <w:rsid w:val="00A4706B"/>
    <w:rsid w:val="00A533ED"/>
    <w:rsid w:val="00A539F3"/>
    <w:rsid w:val="00A5581B"/>
    <w:rsid w:val="00A55CDA"/>
    <w:rsid w:val="00A57DA4"/>
    <w:rsid w:val="00A6090C"/>
    <w:rsid w:val="00A60BF4"/>
    <w:rsid w:val="00A63196"/>
    <w:rsid w:val="00A64B3F"/>
    <w:rsid w:val="00A655B3"/>
    <w:rsid w:val="00A664CC"/>
    <w:rsid w:val="00A70EDB"/>
    <w:rsid w:val="00A71213"/>
    <w:rsid w:val="00A716C7"/>
    <w:rsid w:val="00A724CE"/>
    <w:rsid w:val="00A75447"/>
    <w:rsid w:val="00A75746"/>
    <w:rsid w:val="00A81246"/>
    <w:rsid w:val="00A822D6"/>
    <w:rsid w:val="00A8372D"/>
    <w:rsid w:val="00A846C1"/>
    <w:rsid w:val="00A85230"/>
    <w:rsid w:val="00A861B1"/>
    <w:rsid w:val="00A862D9"/>
    <w:rsid w:val="00A8719B"/>
    <w:rsid w:val="00A9030C"/>
    <w:rsid w:val="00A9039A"/>
    <w:rsid w:val="00A9065F"/>
    <w:rsid w:val="00A92F2F"/>
    <w:rsid w:val="00A93FD1"/>
    <w:rsid w:val="00A966BC"/>
    <w:rsid w:val="00AA1242"/>
    <w:rsid w:val="00AA176C"/>
    <w:rsid w:val="00AA1B95"/>
    <w:rsid w:val="00AA4676"/>
    <w:rsid w:val="00AA5984"/>
    <w:rsid w:val="00AB0246"/>
    <w:rsid w:val="00AB0336"/>
    <w:rsid w:val="00AB10BB"/>
    <w:rsid w:val="00AB1698"/>
    <w:rsid w:val="00AB1BFA"/>
    <w:rsid w:val="00AB240D"/>
    <w:rsid w:val="00AB2DB9"/>
    <w:rsid w:val="00AB3D70"/>
    <w:rsid w:val="00AB54E2"/>
    <w:rsid w:val="00AB6D23"/>
    <w:rsid w:val="00AB733F"/>
    <w:rsid w:val="00AC1295"/>
    <w:rsid w:val="00AC1452"/>
    <w:rsid w:val="00AC4355"/>
    <w:rsid w:val="00AC4610"/>
    <w:rsid w:val="00AC5561"/>
    <w:rsid w:val="00AC78F9"/>
    <w:rsid w:val="00AD034B"/>
    <w:rsid w:val="00AD0935"/>
    <w:rsid w:val="00AD0BB9"/>
    <w:rsid w:val="00AD0C80"/>
    <w:rsid w:val="00AD262B"/>
    <w:rsid w:val="00AD3D5E"/>
    <w:rsid w:val="00AD44FE"/>
    <w:rsid w:val="00AD53B3"/>
    <w:rsid w:val="00AD555A"/>
    <w:rsid w:val="00AD6849"/>
    <w:rsid w:val="00AD72FA"/>
    <w:rsid w:val="00AD7967"/>
    <w:rsid w:val="00AE4167"/>
    <w:rsid w:val="00AE7308"/>
    <w:rsid w:val="00AE7929"/>
    <w:rsid w:val="00AF1040"/>
    <w:rsid w:val="00AF1A9A"/>
    <w:rsid w:val="00AF323F"/>
    <w:rsid w:val="00AF490D"/>
    <w:rsid w:val="00B00C10"/>
    <w:rsid w:val="00B0363D"/>
    <w:rsid w:val="00B1071B"/>
    <w:rsid w:val="00B11C3A"/>
    <w:rsid w:val="00B21130"/>
    <w:rsid w:val="00B21D32"/>
    <w:rsid w:val="00B22476"/>
    <w:rsid w:val="00B24DCE"/>
    <w:rsid w:val="00B252F2"/>
    <w:rsid w:val="00B26C26"/>
    <w:rsid w:val="00B27287"/>
    <w:rsid w:val="00B344D9"/>
    <w:rsid w:val="00B35965"/>
    <w:rsid w:val="00B3757A"/>
    <w:rsid w:val="00B42963"/>
    <w:rsid w:val="00B504A0"/>
    <w:rsid w:val="00B50A8E"/>
    <w:rsid w:val="00B52CDA"/>
    <w:rsid w:val="00B54369"/>
    <w:rsid w:val="00B554AC"/>
    <w:rsid w:val="00B5569B"/>
    <w:rsid w:val="00B56078"/>
    <w:rsid w:val="00B56B39"/>
    <w:rsid w:val="00B61919"/>
    <w:rsid w:val="00B66C6A"/>
    <w:rsid w:val="00B7120C"/>
    <w:rsid w:val="00B720BA"/>
    <w:rsid w:val="00B73281"/>
    <w:rsid w:val="00B73CDB"/>
    <w:rsid w:val="00B74249"/>
    <w:rsid w:val="00B764AA"/>
    <w:rsid w:val="00B76899"/>
    <w:rsid w:val="00B817BA"/>
    <w:rsid w:val="00B81B02"/>
    <w:rsid w:val="00B84872"/>
    <w:rsid w:val="00B8558C"/>
    <w:rsid w:val="00B864B6"/>
    <w:rsid w:val="00B86B0F"/>
    <w:rsid w:val="00B92973"/>
    <w:rsid w:val="00B942C2"/>
    <w:rsid w:val="00B96D13"/>
    <w:rsid w:val="00B975A5"/>
    <w:rsid w:val="00BA0114"/>
    <w:rsid w:val="00BA2DC7"/>
    <w:rsid w:val="00BA4342"/>
    <w:rsid w:val="00BA6DD3"/>
    <w:rsid w:val="00BB1DA6"/>
    <w:rsid w:val="00BB293F"/>
    <w:rsid w:val="00BB2DD7"/>
    <w:rsid w:val="00BB5116"/>
    <w:rsid w:val="00BB5C66"/>
    <w:rsid w:val="00BB63AA"/>
    <w:rsid w:val="00BB762C"/>
    <w:rsid w:val="00BB795A"/>
    <w:rsid w:val="00BB7DF1"/>
    <w:rsid w:val="00BC0F29"/>
    <w:rsid w:val="00BC1BED"/>
    <w:rsid w:val="00BC47BB"/>
    <w:rsid w:val="00BC5850"/>
    <w:rsid w:val="00BC5B38"/>
    <w:rsid w:val="00BC5E39"/>
    <w:rsid w:val="00BC741E"/>
    <w:rsid w:val="00BC7B62"/>
    <w:rsid w:val="00BD068C"/>
    <w:rsid w:val="00BD1435"/>
    <w:rsid w:val="00BD2195"/>
    <w:rsid w:val="00BD27D0"/>
    <w:rsid w:val="00BD3E10"/>
    <w:rsid w:val="00BD421D"/>
    <w:rsid w:val="00BD5EC4"/>
    <w:rsid w:val="00BD7E31"/>
    <w:rsid w:val="00BE08AC"/>
    <w:rsid w:val="00BE1399"/>
    <w:rsid w:val="00BE3637"/>
    <w:rsid w:val="00BE7526"/>
    <w:rsid w:val="00BF05F3"/>
    <w:rsid w:val="00BF1EB6"/>
    <w:rsid w:val="00BF5C5A"/>
    <w:rsid w:val="00C00059"/>
    <w:rsid w:val="00C02296"/>
    <w:rsid w:val="00C03A87"/>
    <w:rsid w:val="00C04EC2"/>
    <w:rsid w:val="00C0665B"/>
    <w:rsid w:val="00C11571"/>
    <w:rsid w:val="00C13D06"/>
    <w:rsid w:val="00C14281"/>
    <w:rsid w:val="00C15F37"/>
    <w:rsid w:val="00C170EA"/>
    <w:rsid w:val="00C22576"/>
    <w:rsid w:val="00C22DB5"/>
    <w:rsid w:val="00C26360"/>
    <w:rsid w:val="00C26F87"/>
    <w:rsid w:val="00C31F35"/>
    <w:rsid w:val="00C320DE"/>
    <w:rsid w:val="00C32712"/>
    <w:rsid w:val="00C32887"/>
    <w:rsid w:val="00C34DFA"/>
    <w:rsid w:val="00C36890"/>
    <w:rsid w:val="00C41950"/>
    <w:rsid w:val="00C42444"/>
    <w:rsid w:val="00C44508"/>
    <w:rsid w:val="00C449A9"/>
    <w:rsid w:val="00C46B88"/>
    <w:rsid w:val="00C4745F"/>
    <w:rsid w:val="00C52F46"/>
    <w:rsid w:val="00C538F3"/>
    <w:rsid w:val="00C54D35"/>
    <w:rsid w:val="00C54DD2"/>
    <w:rsid w:val="00C55498"/>
    <w:rsid w:val="00C5782D"/>
    <w:rsid w:val="00C60CB6"/>
    <w:rsid w:val="00C6273E"/>
    <w:rsid w:val="00C64C57"/>
    <w:rsid w:val="00C66F39"/>
    <w:rsid w:val="00C738F9"/>
    <w:rsid w:val="00C749B7"/>
    <w:rsid w:val="00C765B9"/>
    <w:rsid w:val="00C76FFD"/>
    <w:rsid w:val="00C770F1"/>
    <w:rsid w:val="00C8227A"/>
    <w:rsid w:val="00C82597"/>
    <w:rsid w:val="00C82F2B"/>
    <w:rsid w:val="00C83322"/>
    <w:rsid w:val="00C83D32"/>
    <w:rsid w:val="00C8408A"/>
    <w:rsid w:val="00C85DC2"/>
    <w:rsid w:val="00C86DD4"/>
    <w:rsid w:val="00C87DA7"/>
    <w:rsid w:val="00C917A3"/>
    <w:rsid w:val="00C9426B"/>
    <w:rsid w:val="00C94CEE"/>
    <w:rsid w:val="00C94F0F"/>
    <w:rsid w:val="00C960DF"/>
    <w:rsid w:val="00C96203"/>
    <w:rsid w:val="00CA4F0F"/>
    <w:rsid w:val="00CA4F71"/>
    <w:rsid w:val="00CA5F3C"/>
    <w:rsid w:val="00CB049B"/>
    <w:rsid w:val="00CB1ADA"/>
    <w:rsid w:val="00CB63BB"/>
    <w:rsid w:val="00CB7457"/>
    <w:rsid w:val="00CC0030"/>
    <w:rsid w:val="00CC1C8E"/>
    <w:rsid w:val="00CC2D45"/>
    <w:rsid w:val="00CC2E8C"/>
    <w:rsid w:val="00CC2EE0"/>
    <w:rsid w:val="00CC3F53"/>
    <w:rsid w:val="00CC4DE0"/>
    <w:rsid w:val="00CC7127"/>
    <w:rsid w:val="00CC77C7"/>
    <w:rsid w:val="00CC7D6D"/>
    <w:rsid w:val="00CD04C0"/>
    <w:rsid w:val="00CD0D73"/>
    <w:rsid w:val="00CD1C39"/>
    <w:rsid w:val="00CD3590"/>
    <w:rsid w:val="00CD39B0"/>
    <w:rsid w:val="00CD4093"/>
    <w:rsid w:val="00CD5DF9"/>
    <w:rsid w:val="00CD652E"/>
    <w:rsid w:val="00CD7007"/>
    <w:rsid w:val="00CE0087"/>
    <w:rsid w:val="00CE0347"/>
    <w:rsid w:val="00CE097D"/>
    <w:rsid w:val="00CE19A5"/>
    <w:rsid w:val="00CE1EBF"/>
    <w:rsid w:val="00CE2778"/>
    <w:rsid w:val="00CE373D"/>
    <w:rsid w:val="00CE3BB5"/>
    <w:rsid w:val="00CE5378"/>
    <w:rsid w:val="00CE5871"/>
    <w:rsid w:val="00CE5FB4"/>
    <w:rsid w:val="00CE7DFD"/>
    <w:rsid w:val="00CF1606"/>
    <w:rsid w:val="00CF4DD4"/>
    <w:rsid w:val="00CF5962"/>
    <w:rsid w:val="00D00D5A"/>
    <w:rsid w:val="00D0422C"/>
    <w:rsid w:val="00D07731"/>
    <w:rsid w:val="00D11980"/>
    <w:rsid w:val="00D11BCF"/>
    <w:rsid w:val="00D13C8B"/>
    <w:rsid w:val="00D163D3"/>
    <w:rsid w:val="00D167A1"/>
    <w:rsid w:val="00D176B4"/>
    <w:rsid w:val="00D21EDB"/>
    <w:rsid w:val="00D2246A"/>
    <w:rsid w:val="00D24C1A"/>
    <w:rsid w:val="00D252E9"/>
    <w:rsid w:val="00D26A10"/>
    <w:rsid w:val="00D32DBF"/>
    <w:rsid w:val="00D347F7"/>
    <w:rsid w:val="00D36AB0"/>
    <w:rsid w:val="00D36C2A"/>
    <w:rsid w:val="00D373E2"/>
    <w:rsid w:val="00D37FF2"/>
    <w:rsid w:val="00D400B4"/>
    <w:rsid w:val="00D413A4"/>
    <w:rsid w:val="00D420F9"/>
    <w:rsid w:val="00D42911"/>
    <w:rsid w:val="00D42C08"/>
    <w:rsid w:val="00D46C5B"/>
    <w:rsid w:val="00D4737C"/>
    <w:rsid w:val="00D52538"/>
    <w:rsid w:val="00D52DFA"/>
    <w:rsid w:val="00D56352"/>
    <w:rsid w:val="00D569D9"/>
    <w:rsid w:val="00D633B6"/>
    <w:rsid w:val="00D653B2"/>
    <w:rsid w:val="00D70574"/>
    <w:rsid w:val="00D713EF"/>
    <w:rsid w:val="00D71AA0"/>
    <w:rsid w:val="00D7297A"/>
    <w:rsid w:val="00D74BC6"/>
    <w:rsid w:val="00D76C31"/>
    <w:rsid w:val="00D7766D"/>
    <w:rsid w:val="00D8124D"/>
    <w:rsid w:val="00D8226C"/>
    <w:rsid w:val="00D841EB"/>
    <w:rsid w:val="00D85FEE"/>
    <w:rsid w:val="00D8679F"/>
    <w:rsid w:val="00D91B1E"/>
    <w:rsid w:val="00D936FC"/>
    <w:rsid w:val="00D93919"/>
    <w:rsid w:val="00D93E7F"/>
    <w:rsid w:val="00D97A11"/>
    <w:rsid w:val="00DA4AEF"/>
    <w:rsid w:val="00DA4BE6"/>
    <w:rsid w:val="00DA5F93"/>
    <w:rsid w:val="00DB0F6C"/>
    <w:rsid w:val="00DB2DE3"/>
    <w:rsid w:val="00DB2F2A"/>
    <w:rsid w:val="00DB43B7"/>
    <w:rsid w:val="00DB5807"/>
    <w:rsid w:val="00DB6E01"/>
    <w:rsid w:val="00DC01C6"/>
    <w:rsid w:val="00DC0A65"/>
    <w:rsid w:val="00DC23E1"/>
    <w:rsid w:val="00DC44EE"/>
    <w:rsid w:val="00DC4C58"/>
    <w:rsid w:val="00DC5BBC"/>
    <w:rsid w:val="00DD1154"/>
    <w:rsid w:val="00DD25DB"/>
    <w:rsid w:val="00DD4673"/>
    <w:rsid w:val="00DD47C1"/>
    <w:rsid w:val="00DD5122"/>
    <w:rsid w:val="00DD6426"/>
    <w:rsid w:val="00DD6630"/>
    <w:rsid w:val="00DD6E55"/>
    <w:rsid w:val="00DE34FF"/>
    <w:rsid w:val="00DE6D72"/>
    <w:rsid w:val="00DF11E7"/>
    <w:rsid w:val="00DF2108"/>
    <w:rsid w:val="00DF4C1C"/>
    <w:rsid w:val="00DF694D"/>
    <w:rsid w:val="00E01896"/>
    <w:rsid w:val="00E0394D"/>
    <w:rsid w:val="00E03BC3"/>
    <w:rsid w:val="00E04154"/>
    <w:rsid w:val="00E04EA3"/>
    <w:rsid w:val="00E074C7"/>
    <w:rsid w:val="00E12C94"/>
    <w:rsid w:val="00E144C4"/>
    <w:rsid w:val="00E14B85"/>
    <w:rsid w:val="00E15403"/>
    <w:rsid w:val="00E154DA"/>
    <w:rsid w:val="00E17938"/>
    <w:rsid w:val="00E2311A"/>
    <w:rsid w:val="00E23730"/>
    <w:rsid w:val="00E25799"/>
    <w:rsid w:val="00E25BAC"/>
    <w:rsid w:val="00E25E77"/>
    <w:rsid w:val="00E26151"/>
    <w:rsid w:val="00E27F40"/>
    <w:rsid w:val="00E31EE5"/>
    <w:rsid w:val="00E32C24"/>
    <w:rsid w:val="00E3308F"/>
    <w:rsid w:val="00E3728B"/>
    <w:rsid w:val="00E429C6"/>
    <w:rsid w:val="00E42C68"/>
    <w:rsid w:val="00E45225"/>
    <w:rsid w:val="00E452C5"/>
    <w:rsid w:val="00E46562"/>
    <w:rsid w:val="00E46DB0"/>
    <w:rsid w:val="00E47014"/>
    <w:rsid w:val="00E47A79"/>
    <w:rsid w:val="00E5168A"/>
    <w:rsid w:val="00E52CB4"/>
    <w:rsid w:val="00E56025"/>
    <w:rsid w:val="00E5762A"/>
    <w:rsid w:val="00E61895"/>
    <w:rsid w:val="00E6332D"/>
    <w:rsid w:val="00E64D64"/>
    <w:rsid w:val="00E6795B"/>
    <w:rsid w:val="00E7702B"/>
    <w:rsid w:val="00E77E32"/>
    <w:rsid w:val="00E865E4"/>
    <w:rsid w:val="00E8778E"/>
    <w:rsid w:val="00E90184"/>
    <w:rsid w:val="00E90CF3"/>
    <w:rsid w:val="00E931CE"/>
    <w:rsid w:val="00E94F8A"/>
    <w:rsid w:val="00E96711"/>
    <w:rsid w:val="00EA0C9E"/>
    <w:rsid w:val="00EA0F46"/>
    <w:rsid w:val="00EA149A"/>
    <w:rsid w:val="00EA1721"/>
    <w:rsid w:val="00EA1CE9"/>
    <w:rsid w:val="00EA2520"/>
    <w:rsid w:val="00EA390D"/>
    <w:rsid w:val="00EA4A50"/>
    <w:rsid w:val="00EA560E"/>
    <w:rsid w:val="00EB1115"/>
    <w:rsid w:val="00EB1EF1"/>
    <w:rsid w:val="00EC0960"/>
    <w:rsid w:val="00EC0FE6"/>
    <w:rsid w:val="00EC187C"/>
    <w:rsid w:val="00EC214E"/>
    <w:rsid w:val="00EC3844"/>
    <w:rsid w:val="00EC493F"/>
    <w:rsid w:val="00EC569B"/>
    <w:rsid w:val="00ED0C7C"/>
    <w:rsid w:val="00ED14EF"/>
    <w:rsid w:val="00ED47A6"/>
    <w:rsid w:val="00ED7315"/>
    <w:rsid w:val="00EE214D"/>
    <w:rsid w:val="00EE2912"/>
    <w:rsid w:val="00EE3A78"/>
    <w:rsid w:val="00EE472B"/>
    <w:rsid w:val="00EE5B12"/>
    <w:rsid w:val="00EE71D9"/>
    <w:rsid w:val="00EF0140"/>
    <w:rsid w:val="00EF19D8"/>
    <w:rsid w:val="00EF27D5"/>
    <w:rsid w:val="00EF42E6"/>
    <w:rsid w:val="00EF4AB7"/>
    <w:rsid w:val="00EF50FB"/>
    <w:rsid w:val="00EF5230"/>
    <w:rsid w:val="00EF5824"/>
    <w:rsid w:val="00EF5EA3"/>
    <w:rsid w:val="00EF616E"/>
    <w:rsid w:val="00EF7A8D"/>
    <w:rsid w:val="00EF7F64"/>
    <w:rsid w:val="00F00B5B"/>
    <w:rsid w:val="00F0421F"/>
    <w:rsid w:val="00F051AC"/>
    <w:rsid w:val="00F05706"/>
    <w:rsid w:val="00F101BE"/>
    <w:rsid w:val="00F15D0A"/>
    <w:rsid w:val="00F163AE"/>
    <w:rsid w:val="00F1717D"/>
    <w:rsid w:val="00F20E6D"/>
    <w:rsid w:val="00F22085"/>
    <w:rsid w:val="00F245C6"/>
    <w:rsid w:val="00F31823"/>
    <w:rsid w:val="00F31BE2"/>
    <w:rsid w:val="00F3373E"/>
    <w:rsid w:val="00F33A94"/>
    <w:rsid w:val="00F41360"/>
    <w:rsid w:val="00F42D54"/>
    <w:rsid w:val="00F436F1"/>
    <w:rsid w:val="00F44258"/>
    <w:rsid w:val="00F446B0"/>
    <w:rsid w:val="00F45CDE"/>
    <w:rsid w:val="00F5175D"/>
    <w:rsid w:val="00F56268"/>
    <w:rsid w:val="00F564D7"/>
    <w:rsid w:val="00F56F45"/>
    <w:rsid w:val="00F57061"/>
    <w:rsid w:val="00F57319"/>
    <w:rsid w:val="00F60292"/>
    <w:rsid w:val="00F61152"/>
    <w:rsid w:val="00F6226D"/>
    <w:rsid w:val="00F62B12"/>
    <w:rsid w:val="00F630FE"/>
    <w:rsid w:val="00F718CA"/>
    <w:rsid w:val="00F730AA"/>
    <w:rsid w:val="00F745EF"/>
    <w:rsid w:val="00F747CE"/>
    <w:rsid w:val="00F76B0D"/>
    <w:rsid w:val="00F77E02"/>
    <w:rsid w:val="00F802FC"/>
    <w:rsid w:val="00F80BF8"/>
    <w:rsid w:val="00F81030"/>
    <w:rsid w:val="00F82A7F"/>
    <w:rsid w:val="00F83CAC"/>
    <w:rsid w:val="00F8507F"/>
    <w:rsid w:val="00F87127"/>
    <w:rsid w:val="00F90592"/>
    <w:rsid w:val="00F90716"/>
    <w:rsid w:val="00F912CD"/>
    <w:rsid w:val="00F92F52"/>
    <w:rsid w:val="00F94DCE"/>
    <w:rsid w:val="00F95A63"/>
    <w:rsid w:val="00F97D86"/>
    <w:rsid w:val="00FA008D"/>
    <w:rsid w:val="00FA0CBD"/>
    <w:rsid w:val="00FA1DD3"/>
    <w:rsid w:val="00FA1F84"/>
    <w:rsid w:val="00FA2CC5"/>
    <w:rsid w:val="00FA35A5"/>
    <w:rsid w:val="00FA4BE2"/>
    <w:rsid w:val="00FA4E06"/>
    <w:rsid w:val="00FA678D"/>
    <w:rsid w:val="00FA6DD8"/>
    <w:rsid w:val="00FB007D"/>
    <w:rsid w:val="00FB24C6"/>
    <w:rsid w:val="00FB30E8"/>
    <w:rsid w:val="00FB3393"/>
    <w:rsid w:val="00FB4FC3"/>
    <w:rsid w:val="00FB5C94"/>
    <w:rsid w:val="00FC36B0"/>
    <w:rsid w:val="00FC4D27"/>
    <w:rsid w:val="00FC4D85"/>
    <w:rsid w:val="00FC7901"/>
    <w:rsid w:val="00FD0C2B"/>
    <w:rsid w:val="00FD1403"/>
    <w:rsid w:val="00FD193A"/>
    <w:rsid w:val="00FD2279"/>
    <w:rsid w:val="00FD3EBB"/>
    <w:rsid w:val="00FD3F9C"/>
    <w:rsid w:val="00FE00FB"/>
    <w:rsid w:val="00FE6556"/>
    <w:rsid w:val="00FF01AE"/>
    <w:rsid w:val="00FF07FB"/>
    <w:rsid w:val="00FF0FFA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44C3C"/>
  <w15:chartTrackingRefBased/>
  <w15:docId w15:val="{EC2BC182-E874-48C0-A923-E864BF646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9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AD79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AD79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796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796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D796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D796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D796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D796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D7967"/>
    <w:pPr>
      <w:outlineLvl w:val="8"/>
    </w:pPr>
  </w:style>
  <w:style w:type="character" w:default="1" w:styleId="DefaultParagraphFont">
    <w:name w:val="Default Paragraph Font"/>
    <w:semiHidden/>
    <w:rsid w:val="00AD79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D7967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C8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40C8C"/>
    <w:rPr>
      <w:rFonts w:ascii="Segoe UI" w:hAnsi="Segoe UI" w:cs="Segoe UI"/>
      <w:sz w:val="18"/>
      <w:szCs w:val="1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C0A65"/>
  </w:style>
  <w:style w:type="character" w:customStyle="1" w:styleId="Heading2Char">
    <w:name w:val="Heading 2 Char"/>
    <w:basedOn w:val="DefaultParagraphFont"/>
    <w:link w:val="Heading2"/>
    <w:rsid w:val="00512C52"/>
    <w:rPr>
      <w:rFonts w:ascii="Arial" w:eastAsia="Times New Roman" w:hAnsi="Arial"/>
      <w:sz w:val="32"/>
    </w:rPr>
  </w:style>
  <w:style w:type="character" w:customStyle="1" w:styleId="Heading1Char">
    <w:name w:val="Heading 1 Char"/>
    <w:basedOn w:val="DefaultParagraphFont"/>
    <w:link w:val="Heading1"/>
    <w:rsid w:val="00512C52"/>
    <w:rPr>
      <w:rFonts w:ascii="Arial" w:eastAsia="Times New Roman" w:hAnsi="Arial"/>
      <w:sz w:val="36"/>
    </w:rPr>
  </w:style>
  <w:style w:type="character" w:customStyle="1" w:styleId="Heading3Char">
    <w:name w:val="Heading 3 Char"/>
    <w:basedOn w:val="DefaultParagraphFont"/>
    <w:link w:val="Heading3"/>
    <w:rsid w:val="00512C52"/>
    <w:rPr>
      <w:rFonts w:ascii="Arial" w:eastAsia="Times New Roman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512C52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512C52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512C52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512C52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512C52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512C52"/>
    <w:rPr>
      <w:rFonts w:ascii="Arial" w:eastAsia="Times New Roman" w:hAnsi="Arial"/>
      <w:sz w:val="36"/>
    </w:rPr>
  </w:style>
  <w:style w:type="paragraph" w:styleId="TOC8">
    <w:name w:val="toc 8"/>
    <w:basedOn w:val="TOC1"/>
    <w:semiHidden/>
    <w:rsid w:val="00AD7967"/>
    <w:pPr>
      <w:spacing w:before="180"/>
      <w:ind w:left="2693" w:hanging="2693"/>
    </w:pPr>
    <w:rPr>
      <w:b/>
    </w:rPr>
  </w:style>
  <w:style w:type="paragraph" w:styleId="TOC1">
    <w:name w:val="toc 1"/>
    <w:semiHidden/>
    <w:rsid w:val="00AD79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AD79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AD7967"/>
    <w:pPr>
      <w:ind w:left="1701" w:hanging="1701"/>
    </w:pPr>
  </w:style>
  <w:style w:type="paragraph" w:styleId="TOC4">
    <w:name w:val="toc 4"/>
    <w:basedOn w:val="TOC3"/>
    <w:semiHidden/>
    <w:rsid w:val="00AD7967"/>
    <w:pPr>
      <w:ind w:left="1418" w:hanging="1418"/>
    </w:pPr>
  </w:style>
  <w:style w:type="paragraph" w:styleId="TOC3">
    <w:name w:val="toc 3"/>
    <w:basedOn w:val="TOC2"/>
    <w:semiHidden/>
    <w:rsid w:val="00AD7967"/>
    <w:pPr>
      <w:ind w:left="1134" w:hanging="1134"/>
    </w:pPr>
  </w:style>
  <w:style w:type="paragraph" w:styleId="TOC2">
    <w:name w:val="toc 2"/>
    <w:basedOn w:val="TOC1"/>
    <w:semiHidden/>
    <w:rsid w:val="00AD79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D7967"/>
    <w:pPr>
      <w:ind w:left="284"/>
    </w:pPr>
  </w:style>
  <w:style w:type="paragraph" w:styleId="Index1">
    <w:name w:val="index 1"/>
    <w:basedOn w:val="Normal"/>
    <w:semiHidden/>
    <w:rsid w:val="00AD7967"/>
    <w:pPr>
      <w:keepLines/>
      <w:spacing w:after="0"/>
    </w:pPr>
  </w:style>
  <w:style w:type="paragraph" w:customStyle="1" w:styleId="ZH">
    <w:name w:val="ZH"/>
    <w:rsid w:val="00AD79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D7967"/>
    <w:pPr>
      <w:outlineLvl w:val="9"/>
    </w:pPr>
  </w:style>
  <w:style w:type="paragraph" w:styleId="ListNumber2">
    <w:name w:val="List Number 2"/>
    <w:basedOn w:val="ListNumber"/>
    <w:semiHidden/>
    <w:rsid w:val="00AD7967"/>
    <w:pPr>
      <w:ind w:left="851"/>
    </w:pPr>
  </w:style>
  <w:style w:type="paragraph" w:styleId="Header">
    <w:name w:val="header"/>
    <w:link w:val="HeaderChar"/>
    <w:semiHidden/>
    <w:rsid w:val="00AD79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semiHidden/>
    <w:rsid w:val="00512C5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AD79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D79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512C52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AD7967"/>
    <w:rPr>
      <w:b/>
    </w:rPr>
  </w:style>
  <w:style w:type="paragraph" w:customStyle="1" w:styleId="TAC">
    <w:name w:val="TAC"/>
    <w:basedOn w:val="TAL"/>
    <w:rsid w:val="00AD7967"/>
    <w:pPr>
      <w:jc w:val="center"/>
    </w:pPr>
  </w:style>
  <w:style w:type="paragraph" w:customStyle="1" w:styleId="TF">
    <w:name w:val="TF"/>
    <w:basedOn w:val="TH"/>
    <w:rsid w:val="00AD7967"/>
    <w:pPr>
      <w:keepNext w:val="0"/>
      <w:spacing w:before="0" w:after="240"/>
    </w:pPr>
  </w:style>
  <w:style w:type="paragraph" w:customStyle="1" w:styleId="NO">
    <w:name w:val="NO"/>
    <w:basedOn w:val="Normal"/>
    <w:rsid w:val="00AD7967"/>
    <w:pPr>
      <w:keepLines/>
      <w:ind w:left="1135" w:hanging="851"/>
    </w:pPr>
  </w:style>
  <w:style w:type="paragraph" w:styleId="TOC9">
    <w:name w:val="toc 9"/>
    <w:basedOn w:val="TOC8"/>
    <w:semiHidden/>
    <w:rsid w:val="00AD7967"/>
    <w:pPr>
      <w:ind w:left="1418" w:hanging="1418"/>
    </w:pPr>
  </w:style>
  <w:style w:type="paragraph" w:customStyle="1" w:styleId="EX">
    <w:name w:val="EX"/>
    <w:basedOn w:val="Normal"/>
    <w:rsid w:val="00AD7967"/>
    <w:pPr>
      <w:keepLines/>
      <w:ind w:left="1702" w:hanging="1418"/>
    </w:pPr>
  </w:style>
  <w:style w:type="paragraph" w:customStyle="1" w:styleId="FP">
    <w:name w:val="FP"/>
    <w:basedOn w:val="Normal"/>
    <w:rsid w:val="00AD7967"/>
    <w:pPr>
      <w:spacing w:after="0"/>
    </w:pPr>
  </w:style>
  <w:style w:type="paragraph" w:customStyle="1" w:styleId="LD">
    <w:name w:val="LD"/>
    <w:rsid w:val="00AD79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D7967"/>
    <w:pPr>
      <w:spacing w:after="0"/>
    </w:pPr>
  </w:style>
  <w:style w:type="paragraph" w:customStyle="1" w:styleId="EW">
    <w:name w:val="EW"/>
    <w:basedOn w:val="EX"/>
    <w:rsid w:val="00AD7967"/>
    <w:pPr>
      <w:spacing w:after="0"/>
    </w:pPr>
  </w:style>
  <w:style w:type="paragraph" w:styleId="TOC6">
    <w:name w:val="toc 6"/>
    <w:basedOn w:val="TOC5"/>
    <w:next w:val="Normal"/>
    <w:semiHidden/>
    <w:rsid w:val="00AD7967"/>
    <w:pPr>
      <w:ind w:left="1985" w:hanging="1985"/>
    </w:pPr>
  </w:style>
  <w:style w:type="paragraph" w:styleId="TOC7">
    <w:name w:val="toc 7"/>
    <w:basedOn w:val="TOC6"/>
    <w:next w:val="Normal"/>
    <w:semiHidden/>
    <w:rsid w:val="00AD7967"/>
    <w:pPr>
      <w:ind w:left="2268" w:hanging="2268"/>
    </w:pPr>
  </w:style>
  <w:style w:type="paragraph" w:styleId="ListBullet2">
    <w:name w:val="List Bullet 2"/>
    <w:basedOn w:val="ListBullet"/>
    <w:semiHidden/>
    <w:rsid w:val="00AD7967"/>
    <w:pPr>
      <w:ind w:left="851"/>
    </w:pPr>
  </w:style>
  <w:style w:type="paragraph" w:styleId="ListBullet3">
    <w:name w:val="List Bullet 3"/>
    <w:basedOn w:val="ListBullet2"/>
    <w:semiHidden/>
    <w:rsid w:val="00AD7967"/>
    <w:pPr>
      <w:ind w:left="1135"/>
    </w:pPr>
  </w:style>
  <w:style w:type="paragraph" w:styleId="ListNumber">
    <w:name w:val="List Number"/>
    <w:basedOn w:val="List"/>
    <w:semiHidden/>
    <w:rsid w:val="00AD7967"/>
  </w:style>
  <w:style w:type="paragraph" w:customStyle="1" w:styleId="EQ">
    <w:name w:val="EQ"/>
    <w:basedOn w:val="Normal"/>
    <w:next w:val="Normal"/>
    <w:rsid w:val="00AD79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D79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D79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D79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D7967"/>
    <w:pPr>
      <w:jc w:val="right"/>
    </w:pPr>
  </w:style>
  <w:style w:type="paragraph" w:customStyle="1" w:styleId="H6">
    <w:name w:val="H6"/>
    <w:basedOn w:val="Heading5"/>
    <w:next w:val="Normal"/>
    <w:rsid w:val="00AD79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D7967"/>
    <w:pPr>
      <w:ind w:left="851" w:hanging="851"/>
    </w:pPr>
  </w:style>
  <w:style w:type="paragraph" w:customStyle="1" w:styleId="TAL">
    <w:name w:val="TAL"/>
    <w:basedOn w:val="Normal"/>
    <w:rsid w:val="00AD79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D79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D79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D79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D79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D7967"/>
    <w:pPr>
      <w:framePr w:wrap="notBeside" w:y="16161"/>
    </w:pPr>
  </w:style>
  <w:style w:type="character" w:customStyle="1" w:styleId="ZGSM">
    <w:name w:val="ZGSM"/>
    <w:rsid w:val="00AD7967"/>
  </w:style>
  <w:style w:type="paragraph" w:styleId="List2">
    <w:name w:val="List 2"/>
    <w:basedOn w:val="List"/>
    <w:semiHidden/>
    <w:rsid w:val="00AD7967"/>
    <w:pPr>
      <w:ind w:left="851"/>
    </w:pPr>
  </w:style>
  <w:style w:type="paragraph" w:customStyle="1" w:styleId="ZG">
    <w:name w:val="ZG"/>
    <w:rsid w:val="00AD79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AD7967"/>
    <w:pPr>
      <w:ind w:left="1135"/>
    </w:pPr>
  </w:style>
  <w:style w:type="paragraph" w:styleId="List4">
    <w:name w:val="List 4"/>
    <w:basedOn w:val="List3"/>
    <w:semiHidden/>
    <w:rsid w:val="00AD7967"/>
    <w:pPr>
      <w:ind w:left="1418"/>
    </w:pPr>
  </w:style>
  <w:style w:type="paragraph" w:styleId="List5">
    <w:name w:val="List 5"/>
    <w:basedOn w:val="List4"/>
    <w:semiHidden/>
    <w:rsid w:val="00AD7967"/>
    <w:pPr>
      <w:ind w:left="1702"/>
    </w:pPr>
  </w:style>
  <w:style w:type="paragraph" w:customStyle="1" w:styleId="EditorsNote">
    <w:name w:val="Editor's Note"/>
    <w:basedOn w:val="NO"/>
    <w:rsid w:val="00AD7967"/>
    <w:rPr>
      <w:color w:val="FF0000"/>
    </w:rPr>
  </w:style>
  <w:style w:type="paragraph" w:styleId="List">
    <w:name w:val="List"/>
    <w:basedOn w:val="Normal"/>
    <w:semiHidden/>
    <w:rsid w:val="00AD7967"/>
    <w:pPr>
      <w:ind w:left="568" w:hanging="284"/>
    </w:pPr>
  </w:style>
  <w:style w:type="paragraph" w:styleId="ListBullet">
    <w:name w:val="List Bullet"/>
    <w:basedOn w:val="List"/>
    <w:semiHidden/>
    <w:rsid w:val="00AD7967"/>
  </w:style>
  <w:style w:type="paragraph" w:styleId="ListBullet4">
    <w:name w:val="List Bullet 4"/>
    <w:basedOn w:val="ListBullet3"/>
    <w:semiHidden/>
    <w:rsid w:val="00AD7967"/>
    <w:pPr>
      <w:ind w:left="1418"/>
    </w:pPr>
  </w:style>
  <w:style w:type="paragraph" w:styleId="ListBullet5">
    <w:name w:val="List Bullet 5"/>
    <w:basedOn w:val="ListBullet4"/>
    <w:semiHidden/>
    <w:rsid w:val="00AD7967"/>
    <w:pPr>
      <w:ind w:left="1702"/>
    </w:pPr>
  </w:style>
  <w:style w:type="paragraph" w:customStyle="1" w:styleId="B1">
    <w:name w:val="B1"/>
    <w:basedOn w:val="List"/>
    <w:rsid w:val="00AD7967"/>
  </w:style>
  <w:style w:type="paragraph" w:customStyle="1" w:styleId="B2">
    <w:name w:val="B2"/>
    <w:basedOn w:val="List2"/>
    <w:rsid w:val="00AD7967"/>
  </w:style>
  <w:style w:type="paragraph" w:customStyle="1" w:styleId="B3">
    <w:name w:val="B3"/>
    <w:basedOn w:val="List3"/>
    <w:rsid w:val="00AD7967"/>
  </w:style>
  <w:style w:type="paragraph" w:customStyle="1" w:styleId="B4">
    <w:name w:val="B4"/>
    <w:basedOn w:val="List4"/>
    <w:rsid w:val="00AD7967"/>
  </w:style>
  <w:style w:type="paragraph" w:customStyle="1" w:styleId="B5">
    <w:name w:val="B5"/>
    <w:basedOn w:val="List5"/>
    <w:rsid w:val="00AD7967"/>
  </w:style>
  <w:style w:type="paragraph" w:styleId="Footer">
    <w:name w:val="footer"/>
    <w:basedOn w:val="Header"/>
    <w:link w:val="FooterChar"/>
    <w:semiHidden/>
    <w:rsid w:val="00AD796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512C5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AD7967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08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C9D76-B6FB-4958-B5F4-A62362212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81</Pages>
  <Words>19880</Words>
  <Characters>113322</Characters>
  <Application>Microsoft Office Word</Application>
  <DocSecurity>0</DocSecurity>
  <Lines>944</Lines>
  <Paragraphs>265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118</cp:revision>
  <dcterms:created xsi:type="dcterms:W3CDTF">2024-06-12T13:18:00Z</dcterms:created>
  <dcterms:modified xsi:type="dcterms:W3CDTF">2024-09-04T18:38:00Z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77</vt:lpwstr>
  </property>
  <property fmtid="{D5CDD505-2E9C-101B-9397-08002B2CF9AE}" pid="4" name="Location">
    <vt:lpwstr>Sapporo</vt:lpwstr>
  </property>
  <property fmtid="{D5CDD505-2E9C-101B-9397-08002B2CF9AE}" pid="5" name="Country">
    <vt:lpwstr>JAPAN</vt:lpwstr>
  </property>
  <property fmtid="{D5CDD505-2E9C-101B-9397-08002B2CF9AE}" pid="6" name="StartDate">
    <vt:lpwstr>11th Sep 2017</vt:lpwstr>
  </property>
  <property fmtid="{D5CDD505-2E9C-101B-9397-08002B2CF9AE}" pid="7" name="EndDate">
    <vt:lpwstr>14th Sep 2017</vt:lpwstr>
  </property>
  <property fmtid="{D5CDD505-2E9C-101B-9397-08002B2CF9AE}" pid="8" name="Tdoc#">
    <vt:lpwstr>RP-171636</vt:lpwstr>
  </property>
  <property fmtid="{D5CDD505-2E9C-101B-9397-08002B2CF9AE}" pid="9" name="CrpackTitle">
    <vt:lpwstr>Maintenance of Rel-14 Uplink Capacity Enhancements for LTE</vt:lpwstr>
  </property>
  <property fmtid="{D5CDD505-2E9C-101B-9397-08002B2CF9AE}" pid="10" name="Agenda#">
    <vt:lpwstr>10.4</vt:lpwstr>
  </property>
  <property fmtid="{D5CDD505-2E9C-101B-9397-08002B2CF9AE}" pid="11" name="Source">
    <vt:lpwstr>RAN1</vt:lpwstr>
  </property>
</Properties>
</file>